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f0eb" w14:paraId="f2cf0e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CB1AC8">
        <w:t>1</w:t>
      </w:r>
      <w:r w:rsidR="00C67AF4">
        <w:t>8</w:t>
      </w:r>
      <w:r w:rsidR="00F403B5">
        <w:t>5</w:t>
      </w:r>
      <w:r w:rsidR="00DD6C19">
        <w:t>3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FD53AE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712C6">
        <w:t>Zagreb</w:t>
      </w:r>
      <w:r>
        <w:t xml:space="preserve">, Podružnica </w:t>
      </w:r>
      <w:r w:rsidR="00C67AF4">
        <w:t>Zagreb</w:t>
      </w:r>
      <w:r>
        <w:t xml:space="preserve">, </w:t>
      </w:r>
      <w:r w:rsidR="00C67AF4">
        <w:t>Trg svibanjskih žrtava 1995. 1</w:t>
      </w:r>
      <w:r>
        <w:t xml:space="preserve">, OIB 85821130368, za provedbom skraćenog stečajnog postupka nad dužnikom </w:t>
      </w:r>
      <w:r w:rsidR="00DD6C19">
        <w:t>LASKAJ ANTON j.d.o.o. za trgovinu i usluge, Zagreb, Dubrava 256/I, MBS: 080917097, OIB: 33102799206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4712C6">
        <w:t>2</w:t>
      </w:r>
      <w:r w:rsidR="00F403B5">
        <w:t>9</w:t>
      </w:r>
      <w:r w:rsidR="00D41F24">
        <w:t>.</w:t>
      </w:r>
      <w:r w:rsidR="004712C6">
        <w:t xml:space="preserve"> kolovoza</w:t>
      </w:r>
      <w:r w:rsidR="00A8072F">
        <w:t xml:space="preserve"> 2016</w:t>
      </w:r>
      <w:r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DD6C19">
        <w:t>LASKAJ ANTON j.d.o.o. za trgovinu i usluge, Zagreb, Dubrava 256/I, MBS: 080917097, OIB: 33102799206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DD6C19">
        <w:t>Zvonko Tomljanović, Našice, J. Runjanina 7</w:t>
      </w:r>
      <w:r w:rsidR="001806A2">
        <w:t>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DD6C19">
        <w:t>0</w:t>
      </w:r>
      <w:r w:rsidR="00F403B5">
        <w:t>1</w:t>
      </w:r>
      <w:r w:rsidR="00DD6C19">
        <w:t>559486405</w:t>
      </w:r>
      <w:r w:rsidR="00CB1AC8">
        <w:t xml:space="preserve"> 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r w:rsidR="00DD6C19">
        <w:t>LASKAJ ANTON j.d.o.o. za trgovinu i usluge, Zagreb, Dubrava 256/I, MBS: 080917097, OIB: 33102799206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4C26DF">
        <w:t>Zagreb</w:t>
      </w:r>
      <w:r>
        <w:t xml:space="preserve">, Podružnica </w:t>
      </w:r>
      <w:r w:rsidR="00C67AF4">
        <w:t>Zagreb</w:t>
      </w:r>
      <w:r>
        <w:t xml:space="preserve"> podnijela je dana </w:t>
      </w:r>
      <w:r w:rsidR="00C67AF4">
        <w:t>1</w:t>
      </w:r>
      <w:r w:rsidR="00F403B5">
        <w:t>4</w:t>
      </w:r>
      <w:r w:rsidR="009A7A81">
        <w:t xml:space="preserve">. </w:t>
      </w:r>
      <w:r w:rsidR="00CB1AC8">
        <w:t>ožujka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DD6C19">
        <w:t>LASKAJ ANTON j.d.o.o. za trgovinu i usluge, Zagreb, Dubrava 256/I, MBS: 080917097, OIB: 33102799206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F403B5">
        <w:t>30</w:t>
      </w:r>
      <w:r w:rsidR="008319E5">
        <w:t xml:space="preserve">. </w:t>
      </w:r>
      <w:r w:rsidR="00EC14D5">
        <w:t>lipn</w:t>
      </w:r>
      <w:r w:rsidR="00305461">
        <w:t>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CB1AC8">
        <w:t>1</w:t>
      </w:r>
      <w:r w:rsidR="00C67AF4">
        <w:t>8</w:t>
      </w:r>
      <w:r w:rsidR="00F403B5">
        <w:t>5</w:t>
      </w:r>
      <w:r w:rsidR="00DD6C19">
        <w:t>3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t>9 St-1</w:t>
      </w:r>
      <w:r w:rsidR="00C67AF4">
        <w:t>8</w:t>
      </w:r>
      <w:r w:rsidR="00F403B5">
        <w:t>5</w:t>
      </w:r>
      <w:r w:rsidR="00DD6C19">
        <w:t>3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4712C6">
        <w:t>2</w:t>
      </w:r>
      <w:r w:rsidR="00F403B5">
        <w:t>9</w:t>
      </w:r>
      <w:r w:rsidR="00606F8E">
        <w:t>.</w:t>
      </w:r>
      <w:r w:rsidR="00D41F24">
        <w:t xml:space="preserve"> </w:t>
      </w:r>
      <w:r w:rsidR="004712C6">
        <w:t>kolovoza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</w:t>
      </w:r>
      <w:proofErr w:type="spellStart"/>
      <w:r w:rsidR="00D41F24">
        <w:t>Pajur</w:t>
      </w:r>
      <w:proofErr w:type="spellEnd"/>
      <w:r w:rsidR="00D41F24">
        <w:t xml:space="preserve"> </w:t>
      </w:r>
      <w:proofErr w:type="spellStart"/>
      <w:r w:rsidR="00D41F24"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305461">
        <w:t>1</w:t>
      </w:r>
      <w:r w:rsidR="00C67AF4">
        <w:t>7</w:t>
      </w:r>
      <w:r>
        <w:t>/</w:t>
      </w:r>
      <w:r w:rsidR="004712C6">
        <w:t>10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806A2"/>
    <w:rsid w:val="00196E1F"/>
    <w:rsid w:val="001D5FE4"/>
    <w:rsid w:val="0022359F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C621E"/>
    <w:rsid w:val="003F6A60"/>
    <w:rsid w:val="0040522B"/>
    <w:rsid w:val="00423822"/>
    <w:rsid w:val="004261F5"/>
    <w:rsid w:val="00437C48"/>
    <w:rsid w:val="004712C6"/>
    <w:rsid w:val="004C26DF"/>
    <w:rsid w:val="004C6929"/>
    <w:rsid w:val="004D59A8"/>
    <w:rsid w:val="00505CDD"/>
    <w:rsid w:val="005C0C14"/>
    <w:rsid w:val="005C2121"/>
    <w:rsid w:val="005D0763"/>
    <w:rsid w:val="00606F8E"/>
    <w:rsid w:val="00614B1C"/>
    <w:rsid w:val="00620C52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72423"/>
    <w:rsid w:val="008D7500"/>
    <w:rsid w:val="00917B69"/>
    <w:rsid w:val="00943B75"/>
    <w:rsid w:val="009837E6"/>
    <w:rsid w:val="009A7A81"/>
    <w:rsid w:val="009C1577"/>
    <w:rsid w:val="009F5360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67AF4"/>
    <w:rsid w:val="00C7392E"/>
    <w:rsid w:val="00C77EB8"/>
    <w:rsid w:val="00C827B2"/>
    <w:rsid w:val="00CB1AC8"/>
    <w:rsid w:val="00D21A2C"/>
    <w:rsid w:val="00D41F24"/>
    <w:rsid w:val="00D50D32"/>
    <w:rsid w:val="00DA464A"/>
    <w:rsid w:val="00DB5F30"/>
    <w:rsid w:val="00DD457F"/>
    <w:rsid w:val="00DD6C19"/>
    <w:rsid w:val="00DE0702"/>
    <w:rsid w:val="00DE4CD2"/>
    <w:rsid w:val="00DE544E"/>
    <w:rsid w:val="00E00143"/>
    <w:rsid w:val="00E27E97"/>
    <w:rsid w:val="00E6152F"/>
    <w:rsid w:val="00E97025"/>
    <w:rsid w:val="00EC14D5"/>
    <w:rsid w:val="00EE3FB4"/>
    <w:rsid w:val="00F403B5"/>
    <w:rsid w:val="00F620B4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7E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77EB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77EB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EB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EB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7E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77EB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77EB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EB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EB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1853</izvorni_sadrzaj>
    <derivirana_varijabla naziv="DomainObject.Predmet.Broj_1">1853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St-1853/2016</izvorni_sadrzaj>
    <derivirana_varijabla naziv="DomainObject.Predmet.OznakaBroj_1">St-1853/2016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LASKAJ ANTON j.d.o.o. za trgovinu i usluge</izvorni_sadrzaj>
    <derivirana_varijabla naziv="DomainObject.Predmet.ProtustrankaFormated_1">  LASKAJ ANTON j.d.o.o. za trgovinu i usluge</derivirana_varijabla>
  </DomainObject.Predmet.ProtustrankaFormated>
  <DomainObject.Predmet.ProtustrankaFormatedOIB>
    <izvorni_sadrzaj>  LASKAJ ANTON j.d.o.o. za trgovinu i usluge, OIB 33102799206</izvorni_sadrzaj>
    <derivirana_varijabla naziv="DomainObject.Predmet.ProtustrankaFormatedOIB_1">  LASKAJ ANTON j.d.o.o. za trgovinu i usluge, OIB 33102799206</derivirana_varijabla>
  </DomainObject.Predmet.ProtustrankaFormatedOIB>
  <DomainObject.Predmet.ProtustrankaFormatedWithAdress>
    <izvorni_sadrzaj> LASKAJ ANTON j.d.o.o. za trgovinu i usluge, Dubrava 256/I, 10000 Zagreb</izvorni_sadrzaj>
    <derivirana_varijabla naziv="DomainObject.Predmet.ProtustrankaFormatedWithAdress_1"> LASKAJ ANTON j.d.o.o. za trgovinu i usluge, Dubrava 256/I, 10000 Zagreb</derivirana_varijabla>
  </DomainObject.Predmet.ProtustrankaFormatedWithAdress>
  <DomainObject.Predmet.ProtustrankaFormatedWithAdressOIB>
    <izvorni_sadrzaj> LASKAJ ANTON j.d.o.o. za trgovinu i usluge, OIB 33102799206, Dubrava 256/I, 10000 Zagreb</izvorni_sadrzaj>
    <derivirana_varijabla naziv="DomainObject.Predmet.ProtustrankaFormatedWithAdressOIB_1"> LASKAJ ANTON j.d.o.o. za trgovinu i usluge, OIB 33102799206, Dubrava 256/I, 10000 Zagreb</derivirana_varijabla>
  </DomainObject.Predmet.ProtustrankaFormatedWithAdressOIB>
  <DomainObject.Predmet.ProtustrankaWithAdress>
    <izvorni_sadrzaj>LASKAJ ANTON j.d.o.o. za trgovinu i usluge Dubrava 256/I, 10000 Zagreb</izvorni_sadrzaj>
    <derivirana_varijabla naziv="DomainObject.Predmet.ProtustrankaWithAdress_1">LASKAJ ANTON j.d.o.o. za trgovinu i usluge Dubrava 256/I, 10000 Zagreb</derivirana_varijabla>
  </DomainObject.Predmet.ProtustrankaWithAdress>
  <DomainObject.Predmet.ProtustrankaWithAdressOIB>
    <izvorni_sadrzaj>LASKAJ ANTON j.d.o.o. za trgovinu i usluge, OIB 33102799206, Dubrava 256/I, 10000 Zagreb</izvorni_sadrzaj>
    <derivirana_varijabla naziv="DomainObject.Predmet.ProtustrankaWithAdressOIB_1">LASKAJ ANTON j.d.o.o. za trgovinu i usluge, OIB 33102799206, Dubrava 256/I, 10000 Zagreb</derivirana_varijabla>
  </DomainObject.Predmet.ProtustrankaWithAdressOIB>
  <DomainObject.Predmet.ProtustrankaNazivFormated>
    <izvorni_sadrzaj>LASKAJ ANTON j.d.o.o. za trgovinu i usluge</izvorni_sadrzaj>
    <derivirana_varijabla naziv="DomainObject.Predmet.ProtustrankaNazivFormated_1">LASKAJ ANTON j.d.o.o. za trgovinu i usluge</derivirana_varijabla>
  </DomainObject.Predmet.ProtustrankaNazivFormated>
  <DomainObject.Predmet.ProtustrankaNazivFormatedOIB>
    <izvorni_sadrzaj>LASKAJ ANTON j.d.o.o. za trgovinu i usluge, OIB 33102799206</izvorni_sadrzaj>
    <derivirana_varijabla naziv="DomainObject.Predmet.ProtustrankaNazivFormatedOIB_1">LASKAJ ANTON j.d.o.o. za trgovinu i usluge, OIB 33102799206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LASKAJ ANTON j.d.o.o. za trgovinu i usluge</item>
    </izvorni_sadrzaj>
    <derivirana_varijabla naziv="DomainObject.Predmet.ProtuStrankaListFormated_1">
      <item>LASKAJ ANTON j.d.o.o. za trgovinu i usluge</item>
    </derivirana_varijabla>
  </DomainObject.Predmet.ProtuStrankaListFormated>
  <DomainObject.Predmet.ProtuStrankaListFormatedOIB>
    <izvorni_sadrzaj>
      <item>LASKAJ ANTON j.d.o.o. za trgovinu i usluge, OIB 33102799206</item>
    </izvorni_sadrzaj>
    <derivirana_varijabla naziv="DomainObject.Predmet.ProtuStrankaListFormatedOIB_1">
      <item>LASKAJ ANTON j.d.o.o. za trgovinu i usluge, OIB 33102799206</item>
    </derivirana_varijabla>
  </DomainObject.Predmet.ProtuStrankaListFormatedOIB>
  <DomainObject.Predmet.ProtuStrankaListFormatedWithAdress>
    <izvorni_sadrzaj>
      <item>LASKAJ ANTON j.d.o.o. za trgovinu i usluge, Dubrava 256/I, 10000 Zagreb</item>
    </izvorni_sadrzaj>
    <derivirana_varijabla naziv="DomainObject.Predmet.ProtuStrankaListFormatedWithAdress_1">
      <item>LASKAJ ANTON j.d.o.o. za trgovinu i usluge, Dubrava 256/I, 10000 Zagreb</item>
    </derivirana_varijabla>
  </DomainObject.Predmet.ProtuStrankaListFormatedWithAdress>
  <DomainObject.Predmet.ProtuStrankaListFormatedWithAdressOIB>
    <izvorni_sadrzaj>
      <item>LASKAJ ANTON j.d.o.o. za trgovinu i usluge, OIB 33102799206, Dubrava 256/I, 10000 Zagreb</item>
    </izvorni_sadrzaj>
    <derivirana_varijabla naziv="DomainObject.Predmet.ProtuStrankaListFormatedWithAdressOIB_1">
      <item>LASKAJ ANTON j.d.o.o. za trgovinu i usluge, OIB 33102799206, Dubrava 256/I, 10000 Zagreb</item>
    </derivirana_varijabla>
  </DomainObject.Predmet.ProtuStrankaListFormatedWithAdressOIB>
  <DomainObject.Predmet.ProtuStrankaListNazivFormated>
    <izvorni_sadrzaj>
      <item>LASKAJ ANTON j.d.o.o. za trgovinu i usluge</item>
    </izvorni_sadrzaj>
    <derivirana_varijabla naziv="DomainObject.Predmet.ProtuStrankaListNazivFormated_1">
      <item>LASKAJ ANTON j.d.o.o. za trgovinu i usluge</item>
    </derivirana_varijabla>
  </DomainObject.Predmet.ProtuStrankaListNazivFormated>
  <DomainObject.Predmet.ProtuStrankaListNazivFormatedOIB>
    <izvorni_sadrzaj>
      <item>LASKAJ ANTON j.d.o.o. za trgovinu i usluge, OIB 33102799206</item>
    </izvorni_sadrzaj>
    <derivirana_varijabla naziv="DomainObject.Predmet.ProtuStrankaListNazivFormatedOIB_1">
      <item>LASKAJ ANTON j.d.o.o. za trgovinu i usluge, OIB 33102799206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LASKAJ ANTON j.d.o.o. za trgovinu i usluge</izvorni_sadrzaj>
    <derivirana_varijabla naziv="DomainObject.Predmet.ProtustrankaIDrugi_1">LASKAJ ANTON j.d.o.o. za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LASKAJ ANTON j.d.o.o. za trgovinu i usluge, OIB 33102799206, Dubrava 256/I, 10000 Zagreb</izvorni_sadrzaj>
    <derivirana_varijabla naziv="DomainObject.Predmet.ProtustrankaIDrugiAdressOIB_1">LASKAJ ANTON j.d.o.o. za trgovinu i usluge, OIB 33102799206, Dubrava 256/I,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LASKAJ ANTON j.d.o.o. za trgovinu i usluge</item>
      <item>FINA Regionalni centar Zagreb</item>
    </izvorni_sadrzaj>
    <derivirana_varijabla naziv="DomainObject.Predmet.SudioniciListNaziv_1">
      <item>LASKAJ ANTON j.d.o.o. za trgovinu i usluge</item>
      <item>FINA Regionalni centar Zagreb</item>
    </derivirana_varijabla>
  </DomainObject.Predmet.SudioniciListNaziv>
  <DomainObject.Predmet.SudioniciListAdressOIB>
    <izvorni_sadrzaj>
      <item>LASKAJ ANTON j.d.o.o. za trgovinu i usluge, OIB 33102799206, Dubrava 256/I,10000 Zagreb</item>
      <item>FINA Regionalni centar Zagreb, OIB 85821130368, Trg svibanjskih žrtava 1995. br 1,10000 Zagreb</item>
    </izvorni_sadrzaj>
    <derivirana_varijabla naziv="DomainObject.Predmet.SudioniciListAdressOIB_1">
      <item>LASKAJ ANTON j.d.o.o. za trgovinu i usluge, OIB 33102799206, Dubrava 256/I,10000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33102799206</item>
      <item>, OIB 85821130368</item>
    </izvorni_sadrzaj>
    <derivirana_varijabla naziv="DomainObject.Predmet.SudioniciListNazivOIB_1">
      <item>, OIB 33102799206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6760B2-1579-49D3-B540-2B31DB8508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2300</properties:Characters>
  <properties:Lines>87</properties:Lines>
  <properties:Paragraphs>29</properties:Paragraphs>
  <properties:TotalTime>460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2016-08-29T06:26:00Z</cp:lastPrinted>
  <dcterms:modified xmlns:xsi="http://www.w3.org/2001/XMLSchema-instance" xsi:type="dcterms:W3CDTF">2016-08-29T10:22:00Z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