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a34c" w14:paraId="29da34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36FE7">
        <w:rPr>
          <w:rFonts w:hAnsi="Times New Roman" w:ascii="Times New Roman"/>
          <w:szCs w:val="24"/>
          <w:lang w:val="hr-HR"/>
        </w:rPr>
        <w:t>KROV-ZEKO d.o.o., OIB:01952127629, Josipa Kozarca 13, Lug Samoborski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A7D41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36FE7" w:rsidR="00C36F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36FE7">
        <w:rPr>
          <w:rFonts w:hAnsi="Times New Roman" w:ascii="Times New Roman"/>
          <w:szCs w:val="24"/>
        </w:rPr>
        <w:t>KROV-ZEKO d.o.o., OIB:01952127629,</w:t>
      </w:r>
    </w:p>
    <w:p w:rsidRDefault="00C36FE7" w:rsidP="00C36FE7" w:rsidR="00DA7D4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Josipa Kozarca 13, Lug Samoborski</w:t>
      </w:r>
      <w:r w:rsidR="00DA7D41" w:rsidRPr="00DA7D41">
        <w:rPr>
          <w:rFonts w:hAnsi="Times New Roman" w:ascii="Times New Roman"/>
          <w:szCs w:val="24"/>
        </w:rPr>
        <w:t xml:space="preserve"> </w:t>
      </w:r>
    </w:p>
    <w:p w:rsidRDefault="00EE69E5" w:rsidP="00DA7D41" w:rsidR="00DA7D41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A7D41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 </w:t>
      </w:r>
      <w:r w:rsidR="00C36FE7">
        <w:rPr>
          <w:rFonts w:hAnsi="Times New Roman" w:ascii="Times New Roman"/>
          <w:szCs w:val="24"/>
        </w:rPr>
        <w:t>11</w:t>
      </w:r>
      <w:r w:rsidR="00DA7D4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C36FE7">
        <w:rPr>
          <w:rFonts w:hAnsi="Times New Roman" w:ascii="Times New Roman"/>
          <w:szCs w:val="24"/>
        </w:rPr>
        <w:t>28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36FE7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36FE7">
        <w:rPr>
          <w:rFonts w:hAnsi="Times New Roman" w:ascii="Times New Roman"/>
          <w:szCs w:val="24"/>
        </w:rPr>
        <w:t>Dušanka Ivančević</w:t>
      </w:r>
      <w:r w:rsidR="00DA7D41">
        <w:rPr>
          <w:rFonts w:hAnsi="Times New Roman" w:ascii="Times New Roman"/>
          <w:szCs w:val="24"/>
        </w:rPr>
        <w:t xml:space="preserve"> OIB: </w:t>
      </w:r>
      <w:r w:rsidR="00C36FE7">
        <w:rPr>
          <w:rFonts w:hAnsi="Times New Roman" w:ascii="Times New Roman"/>
          <w:szCs w:val="24"/>
        </w:rPr>
        <w:t>59003296761</w:t>
      </w:r>
      <w:r w:rsidR="00592C67">
        <w:rPr>
          <w:rFonts w:hAnsi="Times New Roman" w:ascii="Times New Roman"/>
          <w:szCs w:val="24"/>
        </w:rPr>
        <w:t xml:space="preserve"> iz </w:t>
      </w:r>
      <w:r w:rsidR="00C36FE7">
        <w:rPr>
          <w:rFonts w:hAnsi="Times New Roman" w:ascii="Times New Roman"/>
          <w:szCs w:val="24"/>
        </w:rPr>
        <w:t>Zagreba,</w:t>
      </w:r>
    </w:p>
    <w:p w:rsidRDefault="00C36FE7" w:rsidP="00C36FE7" w:rsidR="00C36FE7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B.Bernardija</w:t>
      </w:r>
      <w:proofErr w:type="spellEnd"/>
      <w:r>
        <w:rPr>
          <w:rFonts w:hAnsi="Times New Roman" w:ascii="Times New Roman"/>
          <w:szCs w:val="24"/>
        </w:rPr>
        <w:t xml:space="preserve">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C36FE7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6FE7">
        <w:rPr>
          <w:rFonts w:hAnsi="Times New Roman" w:ascii="Times New Roman"/>
          <w:szCs w:val="24"/>
          <w:lang w:val="hr-HR"/>
        </w:rPr>
        <w:t>KROV-ZEKO d.o.o., OIB:01952127629, Josipa Kozarca 13, Lug Samoborski</w:t>
      </w:r>
    </w:p>
    <w:p w:rsidRDefault="00C36FE7" w:rsidP="00C36FE7" w:rsidR="00C36FE7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36FE7">
        <w:rPr>
          <w:rFonts w:hAnsi="Times New Roman" w:ascii="Times New Roman"/>
          <w:lang w:val="hr-HR"/>
        </w:rPr>
        <w:t>08.12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36FE7">
      <w:rPr>
        <w:rFonts w:hAnsi="Times New Roman" w:ascii="Times New Roman"/>
        <w:lang w:val="hr-HR"/>
      </w:rPr>
      <w:t>891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247D"/>
    <w:rsid w:val="000B609B"/>
    <w:rsid w:val="000C47B3"/>
    <w:rsid w:val="00112B50"/>
    <w:rsid w:val="00182088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6FE7"/>
    <w:rsid w:val="00C57CAF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2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4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2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4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KROV-ZEKO d.o.o. zastupanog po punomoćniku Branko Zeko</izvorni_sadrzaj>
    <derivirana_varijabla naziv="DomainObject.Predmet.ProtustrankaFormated_1">  KROV-ZEKO d.o.o. zastupanog po punomoćniku Branko Zeko</derivirana_varijabla>
  </DomainObject.Predmet.ProtustrankaFormated>
  <DomainObject.Predmet.ProtustrankaFormatedOIB>
    <izvorni_sadrzaj>  KROV-ZEKO d.o.o., OIB 01952127629 zastupanog po punomoćniku Branko Zeko</izvorni_sadrzaj>
    <derivirana_varijabla naziv="DomainObject.Predmet.ProtustrankaFormatedOIB_1">  KROV-ZEKO d.o.o., OIB 01952127629 zastupanog po punomoćniku Branko Zeko</derivirana_varijabla>
  </DomainObject.Predmet.ProtustrankaFormatedOIB>
  <DomainObject.Predmet.ProtustrankaFormatedWithAdress>
    <izvorni_sadrzaj> KROV-ZEKO d.o.o., Josipa Kozarca 13, 10432 Lug Samoborski zastupanog po punomoćniku Branko Zeko</izvorni_sadrzaj>
    <derivirana_varijabla naziv="DomainObject.Predmet.ProtustrankaFormatedWithAdress_1"> KROV-ZEKO d.o.o., Josipa Kozarca 13, 10432 Lug Samoborski zastupanog po punomoćniku Branko Zeko</derivirana_varijabla>
  </DomainObject.Predmet.ProtustrankaFormatedWithAdress>
  <DomainObject.Predmet.ProtustrankaFormatedWithAdressOIB>
    <izvorni_sadrzaj> KROV-ZEKO d.o.o., OIB 01952127629, Josipa Kozarca 13, 10432 Lug Samoborski zastupanog po punomoćniku Branko Zeko</izvorni_sadrzaj>
    <derivirana_varijabla naziv="DomainObject.Predmet.ProtustrankaFormatedWithAdressOIB_1"> KROV-ZEKO d.o.o., OIB 01952127629, Josipa Kozarca 13, 10432 Lug Samoborski zastupanog po punomoćniku Branko Zeko</derivirana_varijabla>
  </DomainObject.Predmet.ProtustrankaFormatedWithAdressOIB>
  <DomainObject.Predmet.ProtustrankaWithAdress>
    <izvorni_sadrzaj>KROV-ZEKO d.o.o. Josipa Kozarca 13, 10432 Lug Samoborski</izvorni_sadrzaj>
    <derivirana_varijabla naziv="DomainObject.Predmet.ProtustrankaWithAdress_1">KROV-ZEKO d.o.o. Josipa Kozarca 13, 10432 Lug Samoborski</derivirana_varijabla>
  </DomainObject.Predmet.ProtustrankaWithAdress>
  <DomainObject.Predmet.ProtustrankaWithAdressOIB>
    <izvorni_sadrzaj>KROV-ZEKO d.o.o., OIB 01952127629, Josipa Kozarca 13, 10432 Lug Samoborski</izvorni_sadrzaj>
    <derivirana_varijabla naziv="DomainObject.Predmet.ProtustrankaWithAdressOIB_1">KROV-ZEKO d.o.o., OIB 01952127629, Josipa Kozarca 13, 10432 Lug Samoborski</derivirana_varijabla>
  </DomainObject.Predmet.ProtustrankaWithAdressOIB>
  <DomainObject.Predmet.ProtustrankaNazivFormated>
    <izvorni_sadrzaj>KROV-ZEKO d.o.o.</izvorni_sadrzaj>
    <derivirana_varijabla naziv="DomainObject.Predmet.ProtustrankaNazivFormated_1">KROV-ZEKO d.o.o.</derivirana_varijabla>
  </DomainObject.Predmet.ProtustrankaNazivFormated>
  <DomainObject.Predmet.ProtustrankaNazivFormatedOIB>
    <izvorni_sadrzaj>KROV-ZEKO d.o.o., OIB 01952127629</izvorni_sadrzaj>
    <derivirana_varijabla naziv="DomainObject.Predmet.ProtustrankaNazivFormatedOIB_1">KROV-ZEKO d.o.o., OIB 01952127629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KROV-ZEKO d.o.o. zastupanog po punomoćniku Branko Zeko</item>
    </izvorni_sadrzaj>
    <derivirana_varijabla naziv="DomainObject.Predmet.ProtuStrankaListFormated_1">
      <item>KROV-ZEKO d.o.o. zastupanog po punomoćniku Branko Zeko</item>
    </derivirana_varijabla>
  </DomainObject.Predmet.ProtuStrankaListFormated>
  <DomainObject.Predmet.ProtuStrankaListFormatedOIB>
    <izvorni_sadrzaj>
      <item>KROV-ZEKO d.o.o., OIB 01952127629 zastupanog po punomoćniku Branko Zeko</item>
    </izvorni_sadrzaj>
    <derivirana_varijabla naziv="DomainObject.Predmet.ProtuStrankaListFormatedOIB_1">
      <item>KROV-ZEKO d.o.o., OIB 01952127629 zastupanog po punomoćniku Branko Zeko</item>
    </derivirana_varijabla>
  </DomainObject.Predmet.ProtuStrankaListFormatedOIB>
  <DomainObject.Predmet.ProtuStrankaListFormatedWithAdress>
    <izvorni_sadrzaj>
      <item>KROV-ZEKO d.o.o., Josipa Kozarca 13, 10432 Lug Samoborski zastupanog po punomoćniku Branko Zeko</item>
    </izvorni_sadrzaj>
    <derivirana_varijabla naziv="DomainObject.Predmet.ProtuStrankaListFormatedWithAdress_1">
      <item>KROV-ZEKO d.o.o., Josipa Kozarca 13, 10432 Lug Samoborski zastupanog po punomoćniku Branko Zeko</item>
    </derivirana_varijabla>
  </DomainObject.Predmet.ProtuStrankaListFormatedWithAdress>
  <DomainObject.Predmet.ProtuStrankaListFormatedWithAdressOIB>
    <izvorni_sadrzaj>
      <item>KROV-ZEKO d.o.o., OIB 01952127629, Josipa Kozarca 13, 10432 Lug Samoborski zastupanog po punomoćniku Branko Zeko</item>
    </izvorni_sadrzaj>
    <derivirana_varijabla naziv="DomainObject.Predmet.ProtuStrankaListFormatedWithAdressOIB_1">
      <item>KROV-ZEKO d.o.o., OIB 01952127629, Josipa Kozarca 13, 10432 Lug Samoborski zastupanog po punomoćniku Branko Zeko</item>
    </derivirana_varijabla>
  </DomainObject.Predmet.ProtuStrankaListFormatedWithAdressOIB>
  <DomainObject.Predmet.ProtuStrankaListNazivFormated>
    <izvorni_sadrzaj>
      <item>KROV-ZEKO d.o.o.</item>
    </izvorni_sadrzaj>
    <derivirana_varijabla naziv="DomainObject.Predmet.ProtuStrankaListNazivFormated_1">
      <item>KROV-ZEKO d.o.o.</item>
    </derivirana_varijabla>
  </DomainObject.Predmet.ProtuStrankaListNazivFormated>
  <DomainObject.Predmet.ProtuStrankaListNazivFormatedOIB>
    <izvorni_sadrzaj>
      <item>KROV-ZEKO d.o.o., OIB 01952127629</item>
    </izvorni_sadrzaj>
    <derivirana_varijabla naziv="DomainObject.Predmet.ProtuStrankaListNazivFormatedOIB_1">
      <item>KROV-ZEKO d.o.o., OIB 01952127629</item>
    </derivirana_varijabla>
  </DomainObject.Predmet.ProtuStrankaListNazivFormatedOIB>
  <DomainObject.Predmet.OstaliListFormated>
    <izvorni_sadrzaj>
      <item>Branko Zeko punomoćnik sudionika u postupku KROV-ZEKO d.o.o.</item>
    </izvorni_sadrzaj>
    <derivirana_varijabla naziv="DomainObject.Predmet.OstaliListFormated_1">
      <item>Branko Zeko punomoćnik sudionika u postupku KROV-ZEKO d.o.o.</item>
    </derivirana_varijabla>
  </DomainObject.Predmet.OstaliListFormated>
  <DomainObject.Predmet.OstaliListFormatedOIB>
    <izvorni_sadrzaj>
      <item>Branko Zeko, OIB 66823751692 punomoćnik sudionika u postupku KROV-ZEKO d.o.o.</item>
    </izvorni_sadrzaj>
    <derivirana_varijabla naziv="DomainObject.Predmet.OstaliListFormatedOIB_1">
      <item>Branko Zeko, OIB 66823751692 punomoćnik sudionika u postupku KROV-ZEKO d.o.o.</item>
    </derivirana_varijabla>
  </DomainObject.Predmet.OstaliListFormatedOIB>
  <DomainObject.Predmet.OstaliListFormatedWithAdress>
    <izvorni_sadrzaj>
      <item>Branko Zeko, Josipa Kozarca 13, 10432 Lug Samoborski punomoćnik sudionika u postupku KROV-ZEKO d.o.o.</item>
    </izvorni_sadrzaj>
    <derivirana_varijabla naziv="DomainObject.Predmet.OstaliListFormatedWithAdress_1">
      <item>Branko Zeko, Josipa Kozarca 13, 10432 Lug Samoborski punomoćnik sudionika u postupku KROV-ZEKO d.o.o.</item>
    </derivirana_varijabla>
  </DomainObject.Predmet.OstaliListFormatedWithAdress>
  <DomainObject.Predmet.OstaliListFormatedWithAdressOIB>
    <izvorni_sadrzaj>
      <item>Branko Zeko, OIB 66823751692, Josipa Kozarca 13, 10432 Lug Samoborski punomoćnik sudionika u postupku KROV-ZEKO d.o.o.</item>
    </izvorni_sadrzaj>
    <derivirana_varijabla naziv="DomainObject.Predmet.OstaliListFormatedWithAdressOIB_1">
      <item>Branko Zeko, OIB 66823751692, Josipa Kozarca 13, 10432 Lug Samoborski punomoćnik sudionika u postupku KROV-ZEKO d.o.o.</item>
    </derivirana_varijabla>
  </DomainObject.Predmet.OstaliListFormatedWithAdressOIB>
  <DomainObject.Predmet.OstaliListNazivFormated>
    <izvorni_sadrzaj>
      <item>Branko Zeko</item>
    </izvorni_sadrzaj>
    <derivirana_varijabla naziv="DomainObject.Predmet.OstaliListNazivFormated_1">
      <item>Branko Zeko</item>
    </derivirana_varijabla>
  </DomainObject.Predmet.OstaliListNazivFormated>
  <DomainObject.Predmet.OstaliListNazivFormatedOIB>
    <izvorni_sadrzaj>
      <item>Branko Zeko, OIB 66823751692</item>
    </izvorni_sadrzaj>
    <derivirana_varijabla naziv="DomainObject.Predmet.OstaliListNazivFormatedOIB_1">
      <item>Branko Zeko, OIB 66823751692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KROV-ZEKO d.o.o.</izvorni_sadrzaj>
    <derivirana_varijabla naziv="DomainObject.Predmet.ProtustrankaIDrugi_1">KROV-ZEKO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KROV-ZEKO d.o.o., OIB 01952127629, Josipa Kozarca 13, 10432 Lug Samoborski</izvorni_sadrzaj>
    <derivirana_varijabla naziv="DomainObject.Predmet.ProtustrankaIDrugiAdressOIB_1">KROV-ZEKO d.o.o., OIB 01952127629, Josipa Kozarca 13, 10432 Lug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KROV-ZEKO d.o.o.</item>
      <item>FINA Regionalni centar Zagreb</item>
      <item>Branko Zeko</item>
    </izvorni_sadrzaj>
    <derivirana_varijabla naziv="DomainObject.Predmet.SudioniciListNaziv_1">
      <item>KROV-ZEKO d.o.o.</item>
      <item>FINA Regionalni centar Zagreb</item>
      <item>Branko Zeko</item>
    </derivirana_varijabla>
  </DomainObject.Predmet.SudioniciListNaziv>
  <DomainObject.Predmet.SudioniciListAdressOIB>
    <izvorni_sadrzaj>
      <item>KROV-ZEKO d.o.o., OIB 01952127629, Josipa Kozarca 13,10432 Lug Samoborski</item>
      <item>FINA Regionalni centar Zagreb, OIB 85821130368, Trg svibanjskih žrtava  1995. 1,10000 Zagreb</item>
      <item>Branko Zeko, OIB 66823751692, Josipa Kozarca 13,10432 Lug Samoborski</item>
    </izvorni_sadrzaj>
    <derivirana_varijabla naziv="DomainObject.Predmet.SudioniciListAdressOIB_1">
      <item>KROV-ZEKO d.o.o., OIB 01952127629, Josipa Kozarca 13,10432 Lug Samoborski</item>
      <item>FINA Regionalni centar Zagreb, OIB 85821130368, Trg svibanjskih žrtava  1995. 1,10000 Zagreb</item>
      <item>Branko Zeko, OIB 66823751692, Josipa Kozarca 13,10432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01952127629</item>
      <item>, OIB 85821130368</item>
      <item>, OIB 66823751692</item>
    </izvorni_sadrzaj>
    <derivirana_varijabla naziv="DomainObject.Predmet.SudioniciListNazivOIB_1">
      <item>, OIB 01952127629</item>
      <item>, OIB 85821130368</item>
      <item>, OIB 66823751692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2053</properties:Characters>
  <properties:Lines>66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2015-12-28T10:31:00Z</cp:lastPrinted>
  <dcterms:modified xmlns:xsi="http://www.w3.org/2001/XMLSchema-instance" xsi:type="dcterms:W3CDTF">2015-12-28T10:32:00Z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