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d1231" w14:paraId="69d123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7A20D1" w:rsidP="00325398" w:rsidR="007A20D1"/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5403B">
        <w:t xml:space="preserve"> pod poslovnim brojem St-16</w:t>
      </w:r>
      <w:r w:rsidR="007A20D1">
        <w:t>/</w:t>
      </w:r>
      <w:proofErr w:type="spellStart"/>
      <w:r w:rsidR="007A20D1">
        <w:t>16</w:t>
      </w:r>
      <w:proofErr w:type="spellEnd"/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7A20D1">
        <w:t>07</w:t>
      </w:r>
      <w:r w:rsidR="00B27DBD" w:rsidRPr="00B27DBD">
        <w:t>. siječnja 2016.godine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5403B" w:rsidR="00B53BE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F5403B" w:rsidRPr="00F5403B">
        <w:t>BAŠAK d.o.o. OIB: 99436620250, M</w:t>
      </w:r>
      <w:r w:rsidR="00F5403B">
        <w:t>BS: 080613381 iz Šipki, Šipki 7.</w:t>
      </w:r>
    </w:p>
    <w:p w:rsidRDefault="007A20D1" w:rsidP="007A20D1" w:rsidR="007A20D1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F5403B">
        <w:t xml:space="preserve">142.923,60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7A20D1">
        <w:t>07</w:t>
      </w:r>
      <w:r w:rsidR="00B27DBD" w:rsidRPr="00B27DBD">
        <w:t>. siječnja 2016.godine</w:t>
      </w:r>
      <w:r w:rsidR="00B27DBD">
        <w:t xml:space="preserve">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40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C687D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7A20D1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A263A2"/>
    <w:rsid w:val="00A71431"/>
    <w:rsid w:val="00AB60FD"/>
    <w:rsid w:val="00AC4528"/>
    <w:rsid w:val="00AD027A"/>
    <w:rsid w:val="00B27DBD"/>
    <w:rsid w:val="00B53BE6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5403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63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63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63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63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63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63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63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63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63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63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St-16/2016</izvorni_sadrzaj>
    <derivirana_varijabla naziv="DomainObject.Predmet.OznakaBroj_1">St-16/2016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BAŠAK d.o.o. zastupanog po punomoćniku ZDRAVKO BAŠAK</izvorni_sadrzaj>
    <derivirana_varijabla naziv="DomainObject.Predmet.ProtustrankaFormated_1">  BAŠAK d.o.o. zastupanog po punomoćniku ZDRAVKO BAŠAK</derivirana_varijabla>
  </DomainObject.Predmet.ProtustrankaFormated>
  <DomainObject.Predmet.ProtustrankaFormatedOIB>
    <izvorni_sadrzaj>  BAŠAK d.o.o., OIB 99436620250 zastupanog po punomoćniku ZDRAVKO BAŠAK</izvorni_sadrzaj>
    <derivirana_varijabla naziv="DomainObject.Predmet.ProtustrankaFormatedOIB_1">  BAŠAK d.o.o., OIB 99436620250 zastupanog po punomoćniku ZDRAVKO BAŠAK</derivirana_varijabla>
  </DomainObject.Predmet.ProtustrankaFormatedOIB>
  <DomainObject.Predmet.ProtustrankaFormatedWithAdress>
    <izvorni_sadrzaj> BAŠAK d.o.o., Šipki 7, 49253 Šipki zastupanog po punomoćniku ZDRAVKO BAŠAK</izvorni_sadrzaj>
    <derivirana_varijabla naziv="DomainObject.Predmet.ProtustrankaFormatedWithAdress_1"> BAŠAK d.o.o., Šipki 7, 49253 Šipki zastupanog po punomoćniku ZDRAVKO BAŠAK</derivirana_varijabla>
  </DomainObject.Predmet.ProtustrankaFormatedWithAdress>
  <DomainObject.Predmet.ProtustrankaFormatedWithAdressOIB>
    <izvorni_sadrzaj> BAŠAK d.o.o., OIB 99436620250, Šipki 7, 49253 Šipki zastupanog po punomoćniku ZDRAVKO BAŠAK</izvorni_sadrzaj>
    <derivirana_varijabla naziv="DomainObject.Predmet.ProtustrankaFormatedWithAdressOIB_1"> BAŠAK d.o.o., OIB 99436620250, Šipki 7, 49253 Šipki zastupanog po punomoćniku ZDRAVKO BAŠAK</derivirana_varijabla>
  </DomainObject.Predmet.ProtustrankaFormatedWithAdressOIB>
  <DomainObject.Predmet.ProtustrankaWithAdress>
    <izvorni_sadrzaj>BAŠAK d.o.o. Šipki 7, 49253 Šipki</izvorni_sadrzaj>
    <derivirana_varijabla naziv="DomainObject.Predmet.ProtustrankaWithAdress_1">BAŠAK d.o.o. Šipki 7, 49253 Šipki</derivirana_varijabla>
  </DomainObject.Predmet.ProtustrankaWithAdress>
  <DomainObject.Predmet.ProtustrankaWithAdressOIB>
    <izvorni_sadrzaj>BAŠAK d.o.o., OIB 99436620250, Šipki 7, 49253 Šipki</izvorni_sadrzaj>
    <derivirana_varijabla naziv="DomainObject.Predmet.ProtustrankaWithAdressOIB_1">BAŠAK d.o.o., OIB 99436620250, Šipki 7, 49253 Šipki</derivirana_varijabla>
  </DomainObject.Predmet.ProtustrankaWithAdressOIB>
  <DomainObject.Predmet.ProtustrankaNazivFormated>
    <izvorni_sadrzaj>BAŠAK d.o.o.</izvorni_sadrzaj>
    <derivirana_varijabla naziv="DomainObject.Predmet.ProtustrankaNazivFormated_1">BAŠAK d.o.o.</derivirana_varijabla>
  </DomainObject.Predmet.ProtustrankaNazivFormated>
  <DomainObject.Predmet.ProtustrankaNazivFormatedOIB>
    <izvorni_sadrzaj>BAŠAK d.o.o., OIB 99436620250</izvorni_sadrzaj>
    <derivirana_varijabla naziv="DomainObject.Predmet.ProtustrankaNazivFormatedOIB_1">BAŠAK d.o.o., OIB 99436620250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BAŠAK d.o.o. zastupanog po punomoćniku ZDRAVKO BAŠAK</item>
    </izvorni_sadrzaj>
    <derivirana_varijabla naziv="DomainObject.Predmet.ProtuStrankaListFormated_1">
      <item>BAŠAK d.o.o. zastupanog po punomoćniku ZDRAVKO BAŠAK</item>
    </derivirana_varijabla>
  </DomainObject.Predmet.ProtuStrankaListFormated>
  <DomainObject.Predmet.ProtuStrankaListFormatedOIB>
    <izvorni_sadrzaj>
      <item>BAŠAK d.o.o., OIB 99436620250 zastupanog po punomoćniku ZDRAVKO BAŠAK</item>
    </izvorni_sadrzaj>
    <derivirana_varijabla naziv="DomainObject.Predmet.ProtuStrankaListFormatedOIB_1">
      <item>BAŠAK d.o.o., OIB 99436620250 zastupanog po punomoćniku ZDRAVKO BAŠAK</item>
    </derivirana_varijabla>
  </DomainObject.Predmet.ProtuStrankaListFormatedOIB>
  <DomainObject.Predmet.ProtuStrankaListFormatedWithAdress>
    <izvorni_sadrzaj>
      <item>BAŠAK d.o.o., Šipki 7, 49253 Šipki zastupanog po punomoćniku ZDRAVKO BAŠAK</item>
    </izvorni_sadrzaj>
    <derivirana_varijabla naziv="DomainObject.Predmet.ProtuStrankaListFormatedWithAdress_1">
      <item>BAŠAK d.o.o., Šipki 7, 49253 Šipki zastupanog po punomoćniku ZDRAVKO BAŠAK</item>
    </derivirana_varijabla>
  </DomainObject.Predmet.ProtuStrankaListFormatedWithAdress>
  <DomainObject.Predmet.ProtuStrankaListFormatedWithAdressOIB>
    <izvorni_sadrzaj>
      <item>BAŠAK d.o.o., OIB 99436620250, Šipki 7, 49253 Šipki zastupanog po punomoćniku ZDRAVKO BAŠAK</item>
    </izvorni_sadrzaj>
    <derivirana_varijabla naziv="DomainObject.Predmet.ProtuStrankaListFormatedWithAdressOIB_1">
      <item>BAŠAK d.o.o., OIB 99436620250, Šipki 7, 49253 Šipki zastupanog po punomoćniku ZDRAVKO BAŠAK</item>
    </derivirana_varijabla>
  </DomainObject.Predmet.ProtuStrankaListFormatedWithAdressOIB>
  <DomainObject.Predmet.ProtuStrankaListNazivFormated>
    <izvorni_sadrzaj>
      <item>BAŠAK d.o.o.</item>
    </izvorni_sadrzaj>
    <derivirana_varijabla naziv="DomainObject.Predmet.ProtuStrankaListNazivFormated_1">
      <item>BAŠAK d.o.o.</item>
    </derivirana_varijabla>
  </DomainObject.Predmet.ProtuStrankaListNazivFormated>
  <DomainObject.Predmet.ProtuStrankaListNazivFormatedOIB>
    <izvorni_sadrzaj>
      <item>BAŠAK d.o.o., OIB 99436620250</item>
    </izvorni_sadrzaj>
    <derivirana_varijabla naziv="DomainObject.Predmet.ProtuStrankaListNazivFormatedOIB_1">
      <item>BAŠAK d.o.o., OIB 99436620250</item>
    </derivirana_varijabla>
  </DomainObject.Predmet.ProtuStrankaListNazivFormatedOIB>
  <DomainObject.Predmet.OstaliListFormated>
    <izvorni_sadrzaj>
      <item>ZDRAVKO BAŠAK punomoćnik sudionika u postupku BAŠAK d.o.o.</item>
    </izvorni_sadrzaj>
    <derivirana_varijabla naziv="DomainObject.Predmet.OstaliListFormated_1">
      <item>ZDRAVKO BAŠAK punomoćnik sudionika u postupku BAŠAK d.o.o.</item>
    </derivirana_varijabla>
  </DomainObject.Predmet.OstaliListFormated>
  <DomainObject.Predmet.OstaliListFormatedOIB>
    <izvorni_sadrzaj>
      <item>ZDRAVKO BAŠAK, OIB 92339574450 punomoćnik sudionika u postupku BAŠAK d.o.o.</item>
    </izvorni_sadrzaj>
    <derivirana_varijabla naziv="DomainObject.Predmet.OstaliListFormatedOIB_1">
      <item>ZDRAVKO BAŠAK, OIB 92339574450 punomoćnik sudionika u postupku BAŠAK d.o.o.</item>
    </derivirana_varijabla>
  </DomainObject.Predmet.OstaliListFormatedOIB>
  <DomainObject.Predmet.OstaliListFormatedWithAdress>
    <izvorni_sadrzaj>
      <item>ZDRAVKO BAŠAK, ŠIPKI 7, 49250 Šipki punomoćnik sudionika u postupku BAŠAK d.o.o.</item>
    </izvorni_sadrzaj>
    <derivirana_varijabla naziv="DomainObject.Predmet.OstaliListFormatedWithAdress_1">
      <item>ZDRAVKO BAŠAK, ŠIPKI 7, 49250 Šipki punomoćnik sudionika u postupku BAŠAK d.o.o.</item>
    </derivirana_varijabla>
  </DomainObject.Predmet.OstaliListFormatedWithAdress>
  <DomainObject.Predmet.OstaliListFormatedWithAdressOIB>
    <izvorni_sadrzaj>
      <item>ZDRAVKO BAŠAK, OIB 92339574450, ŠIPKI 7, 49250 Šipki punomoćnik sudionika u postupku BAŠAK d.o.o.</item>
    </izvorni_sadrzaj>
    <derivirana_varijabla naziv="DomainObject.Predmet.OstaliListFormatedWithAdressOIB_1">
      <item>ZDRAVKO BAŠAK, OIB 92339574450, ŠIPKI 7, 49250 Šipki punomoćnik sudionika u postupku BAŠAK d.o.o.</item>
    </derivirana_varijabla>
  </DomainObject.Predmet.OstaliListFormatedWithAdressOIB>
  <DomainObject.Predmet.OstaliListNazivFormated>
    <izvorni_sadrzaj>
      <item>ZDRAVKO BAŠAK</item>
    </izvorni_sadrzaj>
    <derivirana_varijabla naziv="DomainObject.Predmet.OstaliListNazivFormated_1">
      <item>ZDRAVKO BAŠAK</item>
    </derivirana_varijabla>
  </DomainObject.Predmet.OstaliListNazivFormated>
  <DomainObject.Predmet.OstaliListNazivFormatedOIB>
    <izvorni_sadrzaj>
      <item>ZDRAVKO BAŠAK, OIB 92339574450</item>
    </izvorni_sadrzaj>
    <derivirana_varijabla naziv="DomainObject.Predmet.OstaliListNazivFormatedOIB_1">
      <item>ZDRAVKO BAŠAK, OIB 92339574450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BAŠAK d.o.o.</izvorni_sadrzaj>
    <derivirana_varijabla naziv="DomainObject.Predmet.ProtustrankaIDrugi_1">BAŠAK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BAŠAK d.o.o., OIB 99436620250, Šipki 7, 49253 Šipki</izvorni_sadrzaj>
    <derivirana_varijabla naziv="DomainObject.Predmet.ProtustrankaIDrugiAdressOIB_1">BAŠAK d.o.o., OIB 99436620250, Šipki 7, 49253 Šipki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BAŠAK d.o.o.</item>
      <item>ZDRAVKO BAŠAK</item>
    </izvorni_sadrzaj>
    <derivirana_varijabla naziv="DomainObject.Predmet.SudioniciListNaziv_1">
      <item>FINA Regionalni centar Zagreb</item>
      <item>BAŠAK d.o.o.</item>
      <item>ZDRAVKO BAŠAK</item>
    </derivirana_varijabla>
  </DomainObject.Predmet.SudioniciListNaziv>
  <DomainObject.Predmet.SudioniciListAdressOIB>
    <izvorni_sadrzaj>
      <item>FINA Regionalni centar Zagreb, OIB 85821130368, Trg svibanjskih žrtava 1995. 1,10000 Zagreb</item>
      <item>BAŠAK d.o.o., OIB 99436620250, Šipki 7,49253 Šipki</item>
      <item>ZDRAVKO BAŠAK, OIB 92339574450, ŠIPKI 7,49250 Šipki</item>
    </izvorni_sadrzaj>
    <derivirana_varijabla naziv="DomainObject.Predmet.SudioniciListAdressOIB_1">
      <item>FINA Regionalni centar Zagreb, OIB 85821130368, Trg svibanjskih žrtava 1995. 1,10000 Zagreb</item>
      <item>BAŠAK d.o.o., OIB 99436620250, Šipki 7,49253 Šipki</item>
      <item>ZDRAVKO BAŠAK, OIB 92339574450, ŠIPKI 7,49250 Šipki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99436620250</item>
      <item>, OIB 92339574450</item>
    </izvorni_sadrzaj>
    <derivirana_varijabla naziv="DomainObject.Predmet.SudioniciListNazivOIB_1">
      <item>, OIB 85821130368</item>
      <item>, OIB 99436620250</item>
      <item>, OIB 92339574450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1304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2016-01-07T10:24:00Z</dcterms:created>
  <dc:creator>ilukac</dc:creator>
  <cp:lastModifiedBy>Melanija Krilčić</cp:lastModifiedBy>
  <cp:lastPrinted>2016-01-07T10:23:00Z</cp:lastPrinted>
  <dcterms:modified xmlns:xsi="http://www.w3.org/2001/XMLSchema-instance" xsi:type="dcterms:W3CDTF">2016-01-22T12:16:00Z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