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3b7c" w14:paraId="6023b7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782948">
        <w:t>2</w:t>
      </w:r>
      <w:r w:rsidR="000C1A19">
        <w:t>9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0C1A19" w:rsidRPr="000C1A19">
        <w:t>DENIS</w:t>
      </w:r>
      <w:proofErr w:type="spellEnd"/>
      <w:r w:rsidR="000C1A19" w:rsidRPr="000C1A19">
        <w:t xml:space="preserve"> </w:t>
      </w:r>
      <w:proofErr w:type="spellStart"/>
      <w:r w:rsidR="000C1A19" w:rsidRPr="000C1A19">
        <w:t>DIJAKOVIĆ</w:t>
      </w:r>
      <w:proofErr w:type="spellEnd"/>
      <w:r w:rsidR="000C1A19" w:rsidRPr="000C1A19">
        <w:t xml:space="preserve"> j.d.o.o. za promidžbu i usluge</w:t>
      </w:r>
      <w:r w:rsidR="000C1A19">
        <w:t xml:space="preserve"> Zagreb, Grižanska 9, </w:t>
      </w:r>
      <w:proofErr w:type="spellStart"/>
      <w:r w:rsidR="000C1A19">
        <w:t>OIB</w:t>
      </w:r>
      <w:proofErr w:type="spellEnd"/>
      <w:r w:rsidR="000C1A19">
        <w:t xml:space="preserve">: </w:t>
      </w:r>
      <w:r w:rsidR="000C1A19" w:rsidRPr="000C1A19">
        <w:t>40825105356</w:t>
      </w:r>
      <w:r w:rsidR="000C1A19">
        <w:t xml:space="preserve">, </w:t>
      </w:r>
      <w:proofErr w:type="spellStart"/>
      <w:r w:rsidR="000C1A19">
        <w:t>MBS</w:t>
      </w:r>
      <w:proofErr w:type="spellEnd"/>
      <w:r w:rsidR="000C1A19">
        <w:t xml:space="preserve">: </w:t>
      </w:r>
      <w:r w:rsidR="000C1A19" w:rsidRPr="000C1A19">
        <w:t>081045022</w:t>
      </w:r>
      <w:r w:rsidR="00B21BEF">
        <w:t xml:space="preserve">, </w:t>
      </w:r>
      <w:r>
        <w:t>temeljem članka 430. Stečajnog zakona (Narodne novine 71/15), dana</w:t>
      </w:r>
      <w:r w:rsidR="00A01A70">
        <w:t xml:space="preserve"> 2.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0C1A19" w:rsidRPr="000C1A19">
        <w:t>DENIS</w:t>
      </w:r>
      <w:proofErr w:type="spellEnd"/>
      <w:r w:rsidR="000C1A19" w:rsidRPr="000C1A19">
        <w:t xml:space="preserve"> </w:t>
      </w:r>
      <w:proofErr w:type="spellStart"/>
      <w:r w:rsidR="000C1A19" w:rsidRPr="000C1A19">
        <w:t>DIJAKOVIĆ</w:t>
      </w:r>
      <w:proofErr w:type="spellEnd"/>
      <w:r w:rsidR="000C1A19" w:rsidRPr="000C1A19">
        <w:t xml:space="preserve"> j.d.o.o. za promidžbu i usluge</w:t>
      </w:r>
      <w:r w:rsidR="000C1A19">
        <w:t xml:space="preserve"> Zagreb, Grižanska 9, </w:t>
      </w:r>
      <w:proofErr w:type="spellStart"/>
      <w:r w:rsidR="000C1A19">
        <w:t>OIB</w:t>
      </w:r>
      <w:proofErr w:type="spellEnd"/>
      <w:r w:rsidR="000C1A19">
        <w:t xml:space="preserve">: </w:t>
      </w:r>
      <w:r w:rsidR="000C1A19" w:rsidRPr="000C1A19">
        <w:t>40825105356</w:t>
      </w:r>
      <w:r w:rsidR="000C1A19">
        <w:t xml:space="preserve">, </w:t>
      </w:r>
      <w:proofErr w:type="spellStart"/>
      <w:r w:rsidR="000C1A19">
        <w:t>MBS</w:t>
      </w:r>
      <w:proofErr w:type="spellEnd"/>
      <w:r w:rsidR="000C1A19">
        <w:t xml:space="preserve">: </w:t>
      </w:r>
      <w:r w:rsidR="000C1A19" w:rsidRPr="000C1A19">
        <w:t>081045022</w:t>
      </w:r>
      <w:r w:rsidR="000C1A19">
        <w:t>, iznosi 18.280,22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0C1A19">
        <w:t xml:space="preserve">Denis </w:t>
      </w:r>
      <w:proofErr w:type="spellStart"/>
      <w:r w:rsidR="000C1A19">
        <w:t>Dijeković</w:t>
      </w:r>
      <w:proofErr w:type="spellEnd"/>
      <w:r w:rsidR="000C1A19">
        <w:t xml:space="preserve"> iz Zagreba</w:t>
      </w:r>
      <w:r w:rsidR="00B21BE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7A7EB8">
        <w:t>2</w:t>
      </w:r>
      <w:r w:rsidR="000C1A19">
        <w:t>9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01A70">
        <w:t>2.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76FB0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6FB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6FB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FB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FB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6FB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6FB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FB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FB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DENIS DIJAKOVIĆ j.d.o.o. za promidžbu i usluge</izvorni_sadrzaj>
    <derivirana_varijabla naziv="DomainObject.Predmet.ProtustrankaFormated_1">  DENIS DIJAKOVIĆ j.d.o.o. za promidžbu i usluge</derivirana_varijabla>
  </DomainObject.Predmet.ProtustrankaFormated>
  <DomainObject.Predmet.ProtustrankaFormatedOIB>
    <izvorni_sadrzaj>  DENIS DIJAKOVIĆ j.d.o.o. za promidžbu i usluge, OIB 40825105356</izvorni_sadrzaj>
    <derivirana_varijabla naziv="DomainObject.Predmet.ProtustrankaFormatedOIB_1">  DENIS DIJAKOVIĆ j.d.o.o. za promidžbu i usluge, OIB 40825105356</derivirana_varijabla>
  </DomainObject.Predmet.ProtustrankaFormatedOIB>
  <DomainObject.Predmet.ProtustrankaFormatedWithAdress>
    <izvorni_sadrzaj> DENIS DIJAKOVIĆ j.d.o.o. za promidžbu i usluge, Grižanska 9, 10000 Zagreb</izvorni_sadrzaj>
    <derivirana_varijabla naziv="DomainObject.Predmet.ProtustrankaFormatedWithAdress_1"> DENIS DIJAKOVIĆ j.d.o.o. za promidžbu i usluge, Grižanska 9, 10000 Zagreb</derivirana_varijabla>
  </DomainObject.Predmet.ProtustrankaFormatedWithAdress>
  <DomainObject.Predmet.ProtustrankaFormatedWithAdressOIB>
    <izvorni_sadrzaj> DENIS DIJAKOVIĆ j.d.o.o. za promidžbu i usluge, OIB 40825105356, Grižanska 9, 10000 Zagreb</izvorni_sadrzaj>
    <derivirana_varijabla naziv="DomainObject.Predmet.ProtustrankaFormatedWithAdressOIB_1"> DENIS DIJAKOVIĆ j.d.o.o. za promidžbu i usluge, OIB 40825105356, Grižanska 9, 10000 Zagreb</derivirana_varijabla>
  </DomainObject.Predmet.ProtustrankaFormatedWithAdressOIB>
  <DomainObject.Predmet.ProtustrankaWithAdress>
    <izvorni_sadrzaj>DENIS DIJAKOVIĆ j.d.o.o. za promidžbu i usluge Grižanska 9, 10000 Zagreb</izvorni_sadrzaj>
    <derivirana_varijabla naziv="DomainObject.Predmet.ProtustrankaWithAdress_1">DENIS DIJAKOVIĆ j.d.o.o. za promidžbu i usluge Grižanska 9, 10000 Zagreb</derivirana_varijabla>
  </DomainObject.Predmet.ProtustrankaWithAdress>
  <DomainObject.Predmet.ProtustrankaWithAdressOIB>
    <izvorni_sadrzaj>DENIS DIJAKOVIĆ j.d.o.o. za promidžbu i usluge, OIB 40825105356, Grižanska 9, 10000 Zagreb</izvorni_sadrzaj>
    <derivirana_varijabla naziv="DomainObject.Predmet.ProtustrankaWithAdressOIB_1">DENIS DIJAKOVIĆ j.d.o.o. za promidžbu i usluge, OIB 40825105356, Grižanska 9, 10000 Zagreb</derivirana_varijabla>
  </DomainObject.Predmet.ProtustrankaWithAdressOIB>
  <DomainObject.Predmet.ProtustrankaNazivFormated>
    <izvorni_sadrzaj>DENIS DIJAKOVIĆ j.d.o.o. za promidžbu i usluge</izvorni_sadrzaj>
    <derivirana_varijabla naziv="DomainObject.Predmet.ProtustrankaNazivFormated_1">DENIS DIJAKOVIĆ j.d.o.o. za promidžbu i usluge</derivirana_varijabla>
  </DomainObject.Predmet.ProtustrankaNazivFormated>
  <DomainObject.Predmet.ProtustrankaNazivFormatedOIB>
    <izvorni_sadrzaj>DENIS DIJAKOVIĆ j.d.o.o. za promidžbu i usluge, OIB 40825105356</izvorni_sadrzaj>
    <derivirana_varijabla naziv="DomainObject.Predmet.ProtustrankaNazivFormatedOIB_1">DENIS DIJAKOVIĆ j.d.o.o. za promidžbu i usluge, OIB 40825105356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DIJAKOVIĆ j.d.o.o. za promidžbu i usluge</item>
    </izvorni_sadrzaj>
    <derivirana_varijabla naziv="DomainObject.Predmet.ProtuStrankaListFormated_1">
      <item>DENIS DIJAKOVIĆ j.d.o.o. za promidžbu i usluge</item>
    </derivirana_varijabla>
  </DomainObject.Predmet.ProtuStrankaListFormated>
  <DomainObject.Predmet.ProtuStrankaListFormatedOIB>
    <izvorni_sadrzaj>
      <item>DENIS DIJAKOVIĆ j.d.o.o. za promidžbu i usluge, OIB 40825105356</item>
    </izvorni_sadrzaj>
    <derivirana_varijabla naziv="DomainObject.Predmet.ProtuStrankaListFormatedOIB_1">
      <item>DENIS DIJAKOVIĆ j.d.o.o. za promidžbu i usluge, OIB 40825105356</item>
    </derivirana_varijabla>
  </DomainObject.Predmet.ProtuStrankaListFormatedOIB>
  <DomainObject.Predmet.ProtuStrankaListFormatedWithAdress>
    <izvorni_sadrzaj>
      <item>DENIS DIJAKOVIĆ j.d.o.o. za promidžbu i usluge, Grižanska 9, 10000 Zagreb</item>
    </izvorni_sadrzaj>
    <derivirana_varijabla naziv="DomainObject.Predmet.ProtuStrankaListFormatedWithAdress_1">
      <item>DENIS DIJAKOVIĆ j.d.o.o. za promidžbu i usluge, Grižanska 9, 10000 Zagreb</item>
    </derivirana_varijabla>
  </DomainObject.Predmet.ProtuStrankaListFormatedWithAdress>
  <DomainObject.Predmet.ProtuStrankaListFormatedWithAdressOIB>
    <izvorni_sadrzaj>
      <item>DENIS DIJAKOVIĆ j.d.o.o. za promidžbu i usluge, OIB 40825105356, Grižanska 9, 10000 Zagreb</item>
    </izvorni_sadrzaj>
    <derivirana_varijabla naziv="DomainObject.Predmet.ProtuStrankaListFormatedWithAdressOIB_1">
      <item>DENIS DIJAKOVIĆ j.d.o.o. za promidžbu i usluge, OIB 40825105356, Grižanska 9, 10000 Zagreb</item>
    </derivirana_varijabla>
  </DomainObject.Predmet.ProtuStrankaListFormatedWithAdressOIB>
  <DomainObject.Predmet.ProtuStrankaListNazivFormated>
    <izvorni_sadrzaj>
      <item>DENIS DIJAKOVIĆ j.d.o.o. za promidžbu i usluge</item>
    </izvorni_sadrzaj>
    <derivirana_varijabla naziv="DomainObject.Predmet.ProtuStrankaListNazivFormated_1">
      <item>DENIS DIJAKOVIĆ j.d.o.o. za promidžbu i usluge</item>
    </derivirana_varijabla>
  </DomainObject.Predmet.ProtuStrankaListNazivFormated>
  <DomainObject.Predmet.ProtuStrankaListNazivFormatedOIB>
    <izvorni_sadrzaj>
      <item>DENIS DIJAKOVIĆ j.d.o.o. za promidžbu i usluge, OIB 40825105356</item>
    </izvorni_sadrzaj>
    <derivirana_varijabla naziv="DomainObject.Predmet.ProtuStrankaListNazivFormatedOIB_1">
      <item>DENIS DIJAKOVIĆ j.d.o.o. za promidžbu i usluge, OIB 40825105356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DIJAKOVIĆ j.d.o.o. za promidžbu i usluge</izvorni_sadrzaj>
    <derivirana_varijabla naziv="DomainObject.Predmet.ProtustrankaIDrugi_1">DENIS DIJAKOVIĆ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DENIS DIJAKOVIĆ j.d.o.o. za promidžbu i usluge, OIB 40825105356, Grižanska 9, 10000 Zagreb</izvorni_sadrzaj>
    <derivirana_varijabla naziv="DomainObject.Predmet.ProtustrankaIDrugiAdressOIB_1">DENIS DIJAKOVIĆ j.d.o.o. za promidžbu i usluge, OIB 40825105356, Grižanska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DIJAKOVIĆ j.d.o.o. za promidžbu i usluge</item>
      <item>FINA Regionalni centar Zagreb</item>
    </izvorni_sadrzaj>
    <derivirana_varijabla naziv="DomainObject.Predmet.SudioniciListNaziv_1">
      <item>DENIS DIJAKOVIĆ j.d.o.o. za promidžbu i usluge</item>
      <item>FINA Regionalni centar Zagreb</item>
    </derivirana_varijabla>
  </DomainObject.Predmet.SudioniciListNaziv>
  <DomainObject.Predmet.SudioniciListAdressOIB>
    <izvorni_sadrzaj>
      <item>DENIS DIJAKOVIĆ j.d.o.o. za promidžbu i usluge, OIB 40825105356, Grižanska 9,10000 Zagreb</item>
      <item>FINA Regionalni centar Zagreb, OIB 85821130368, Trg svibanjskih žrtava 1995. br. 1,10000 Zagreb</item>
    </izvorni_sadrzaj>
    <derivirana_varijabla naziv="DomainObject.Predmet.SudioniciListAdressOIB_1">
      <item>DENIS DIJAKOVIĆ j.d.o.o. za promidžbu i usluge, OIB 40825105356, Grižanska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40825105356</item>
      <item>, OIB 85821130368</item>
    </izvorni_sadrzaj>
    <derivirana_varijabla naziv="DomainObject.Predmet.SudioniciListNazivOIB_1">
      <item>, OIB 40825105356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1950</properties:Characters>
  <properties:Lines>46</properties:Lines>
  <properties:Paragraphs>15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2018-05-02T06:36:00Z</cp:lastPrinted>
  <dcterms:modified xmlns:xsi="http://www.w3.org/2001/XMLSchema-instance" xsi:type="dcterms:W3CDTF">2018-05-02T06:38:00Z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