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67cf2" w14:paraId="4b67cf2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321BAB">
        <w:t>6179</w:t>
      </w:r>
      <w:r w:rsidR="00A446AE">
        <w:t>/1</w:t>
      </w:r>
      <w:r w:rsidR="008E1461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E0736A" w:rsidRPr="00E0736A">
        <w:rPr>
          <w:lang w:val="pt-BR"/>
        </w:rPr>
        <w:t>INTERNATIONAL TOURIST TRAVEL j.d.o.o., Kraljevec Na Sutli, Kraljevec 122, OIB: 95639482641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321BAB">
        <w:rPr>
          <w:lang w:val="pt-BR"/>
        </w:rPr>
        <w:t>3</w:t>
      </w:r>
      <w:r w:rsidR="00563186">
        <w:rPr>
          <w:lang w:val="pt-BR"/>
        </w:rPr>
        <w:t xml:space="preserve">. </w:t>
      </w:r>
      <w:r w:rsidR="00321BAB">
        <w:rPr>
          <w:lang w:val="pt-BR"/>
        </w:rPr>
        <w:t>listopada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0736A" w:rsidRPr="00E0736A">
        <w:rPr>
          <w:lang w:val="pt-BR"/>
        </w:rPr>
        <w:t>INTERNATIONAL TOURIST TRAVEL j.d.o.o., Kraljevec Na Sutli, Kraljevec 122, OIB: 95639482641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033F1E">
        <w:t>31.100,00</w:t>
      </w:r>
      <w:r w:rsidR="00033F1E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21BAB">
        <w:t>6179</w:t>
      </w:r>
      <w:r w:rsidR="00535D8E" w:rsidRPr="00B9015B">
        <w:t>-</w:t>
      </w:r>
      <w:r w:rsidR="00A446AE">
        <w:t>1</w:t>
      </w:r>
      <w:r w:rsidR="008E1461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D81A33" w:rsidRPr="00D81A33">
        <w:rPr>
          <w:lang w:val="pt-BR"/>
        </w:rPr>
        <w:t>INTERNATIONAL TOURIST TRAVEL j.d.o.o., Kraljevec Na Sutli, Kraljevec 122, OIB: 95639482641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74187C" w:rsidR="0074187C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1B59FE" w:rsidRPr="001B59FE">
        <w:rPr>
          <w:lang w:val="pt-BR"/>
        </w:rPr>
        <w:t xml:space="preserve">INTERNATIONAL TOURIST TRAVEL j.d.o.o., Kraljevec Na Sutli, Kraljevec 122, OIB: 95639482641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  <w:r w:rsidR="00511CB5" w:rsidRPr="00511CB5">
        <w:t xml:space="preserve">U prijedlogu za otvaranje stečajnog postupka se u bitnome navodi kako </w:t>
      </w:r>
      <w:r w:rsidR="00511CB5">
        <w:t xml:space="preserve">je </w:t>
      </w:r>
      <w:r w:rsidR="00511CB5" w:rsidRPr="00511CB5">
        <w:t>na dan 28. rujna 2016. dužnik u Očevidniku redoslijeda osnova za plaćanje ima</w:t>
      </w:r>
      <w:r w:rsidR="00511CB5">
        <w:t>o</w:t>
      </w:r>
      <w:r w:rsidR="00511CB5" w:rsidRPr="00511CB5">
        <w:t xml:space="preserve"> evidentirane neizvršene osnove za plaćanje u neprekinutom razdoblju od 120 dana, u ukupnom iznosu od 12.429,43 kn, </w:t>
      </w:r>
      <w:r w:rsidR="00511CB5">
        <w:t>te je imao</w:t>
      </w:r>
      <w:r w:rsidR="00511CB5" w:rsidRPr="00511CB5">
        <w:t xml:space="preserve"> 1 zaposlenog.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261515">
        <w:t>28</w:t>
      </w:r>
      <w:r w:rsidR="00250A6E">
        <w:t xml:space="preserve">. </w:t>
      </w:r>
      <w:r w:rsidR="00261515">
        <w:t>veljače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261515">
        <w:t>6</w:t>
      </w:r>
      <w:r w:rsidR="008019C2">
        <w:t xml:space="preserve">. </w:t>
      </w:r>
      <w:r w:rsidR="000A04C6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261515">
        <w:t>3</w:t>
      </w:r>
      <w:r w:rsidR="00AC6741">
        <w:t xml:space="preserve">. </w:t>
      </w:r>
      <w:r w:rsidR="00261515">
        <w:t>listopada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CD7B9F">
        <w:t>6</w:t>
      </w:r>
      <w:r w:rsidR="00F25A48">
        <w:t xml:space="preserve">. </w:t>
      </w:r>
      <w:r w:rsidR="00CD7B9F">
        <w:t xml:space="preserve">lipnja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D5647F">
        <w:t>55</w:t>
      </w:r>
      <w:r w:rsidR="00E757C5" w:rsidRPr="00E757C5">
        <w:t xml:space="preserve">. spisa) proizlazi </w:t>
      </w:r>
      <w:r w:rsidR="00DC609C">
        <w:t>kako</w:t>
      </w:r>
      <w:r w:rsidR="00AC6741">
        <w:t xml:space="preserve"> je na dan </w:t>
      </w:r>
      <w:r w:rsidR="00DD1535">
        <w:t>21</w:t>
      </w:r>
      <w:r w:rsidR="00AC6741">
        <w:t xml:space="preserve">. </w:t>
      </w:r>
      <w:r w:rsidR="00DD1535">
        <w:t>srpnja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D5647F">
        <w:t>415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5B344F" w:rsidR="00C949B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B2079">
        <w:rPr>
          <w:rFonts w:hAnsi="Times New Roman" w:ascii="Times New Roman"/>
          <w:sz w:val="24"/>
          <w:szCs w:val="24"/>
        </w:rPr>
        <w:t xml:space="preserve">U </w:t>
      </w:r>
      <w:r w:rsidR="00084AF1" w:rsidRPr="005B2079">
        <w:rPr>
          <w:rFonts w:hAnsi="Times New Roman" w:ascii="Times New Roman"/>
          <w:sz w:val="24"/>
          <w:szCs w:val="24"/>
        </w:rPr>
        <w:t>pisanom</w:t>
      </w:r>
      <w:r w:rsidRPr="005B2079">
        <w:rPr>
          <w:rFonts w:hAnsi="Times New Roman" w:ascii="Times New Roman"/>
          <w:sz w:val="24"/>
          <w:szCs w:val="24"/>
        </w:rPr>
        <w:t xml:space="preserve"> izvješću i na ročištu održanom </w:t>
      </w:r>
      <w:r w:rsidR="00D5647F">
        <w:rPr>
          <w:rFonts w:hAnsi="Times New Roman" w:ascii="Times New Roman"/>
          <w:sz w:val="24"/>
          <w:szCs w:val="24"/>
        </w:rPr>
        <w:t>3. listopada</w:t>
      </w:r>
      <w:r w:rsidRPr="005B2079">
        <w:rPr>
          <w:rFonts w:hAnsi="Times New Roman" w:ascii="Times New Roman"/>
          <w:sz w:val="24"/>
          <w:szCs w:val="24"/>
        </w:rPr>
        <w:t xml:space="preserve"> 2017. privremeni stečajni upravitelj je u bitnome naveo kako je u odnosu na dužnika ostvaren stečajni razlog nesposobnost</w:t>
      </w:r>
      <w:r w:rsidR="007A3899">
        <w:rPr>
          <w:rFonts w:hAnsi="Times New Roman" w:ascii="Times New Roman"/>
          <w:sz w:val="24"/>
          <w:szCs w:val="24"/>
        </w:rPr>
        <w:t>i za plaćanje i prezaduženosti, te kako dužnik nema imovine.</w:t>
      </w:r>
      <w:r w:rsidR="00627416">
        <w:rPr>
          <w:rFonts w:hAnsi="Times New Roman" w:ascii="Times New Roman"/>
          <w:sz w:val="24"/>
          <w:szCs w:val="24"/>
        </w:rPr>
        <w:t xml:space="preserve"> </w:t>
      </w:r>
      <w:r w:rsidR="005B2079" w:rsidRPr="005B2079">
        <w:rPr>
          <w:rFonts w:hAnsi="Times New Roman" w:ascii="Times New Roman"/>
          <w:sz w:val="24"/>
          <w:szCs w:val="24"/>
        </w:rPr>
        <w:t xml:space="preserve">Zbog toga je predložio pozvati </w:t>
      </w:r>
      <w:r w:rsidR="00990413" w:rsidRPr="005B2079">
        <w:rPr>
          <w:rFonts w:hAnsi="Times New Roman" w:ascii="Times New Roman"/>
          <w:sz w:val="24"/>
          <w:szCs w:val="24"/>
        </w:rPr>
        <w:t xml:space="preserve">osobe koje imaju pravni interes za provedbom stečajnog postupka nad dužnikom </w:t>
      </w:r>
      <w:r w:rsidR="005B2079" w:rsidRPr="005B2079">
        <w:rPr>
          <w:rFonts w:hAnsi="Times New Roman" w:ascii="Times New Roman"/>
          <w:sz w:val="24"/>
          <w:szCs w:val="24"/>
        </w:rPr>
        <w:t>d</w:t>
      </w:r>
      <w:r w:rsidR="00990413" w:rsidRPr="005B2079">
        <w:rPr>
          <w:rFonts w:hAnsi="Times New Roman" w:ascii="Times New Roman"/>
          <w:sz w:val="24"/>
          <w:szCs w:val="24"/>
        </w:rPr>
        <w:t xml:space="preserve">a predujme iznos od </w:t>
      </w:r>
      <w:r w:rsidR="009C4523">
        <w:rPr>
          <w:rFonts w:hAnsi="Times New Roman" w:ascii="Times New Roman"/>
          <w:sz w:val="24"/>
          <w:szCs w:val="24"/>
        </w:rPr>
        <w:t>31</w:t>
      </w:r>
      <w:r w:rsidR="0056280D">
        <w:rPr>
          <w:rFonts w:hAnsi="Times New Roman" w:ascii="Times New Roman"/>
          <w:sz w:val="24"/>
          <w:szCs w:val="24"/>
        </w:rPr>
        <w:t>.100,00</w:t>
      </w:r>
      <w:r w:rsidR="00990413" w:rsidRPr="005B2079">
        <w:rPr>
          <w:rFonts w:hAnsi="Times New Roman" w:ascii="Times New Roman"/>
          <w:sz w:val="24"/>
          <w:szCs w:val="24"/>
        </w:rPr>
        <w:t xml:space="preserve"> kn, a ukoliko zainteresirane osobe ne uplate </w:t>
      </w:r>
      <w:r w:rsidR="005B2079" w:rsidRPr="005B2079">
        <w:rPr>
          <w:rFonts w:hAnsi="Times New Roman" w:ascii="Times New Roman"/>
          <w:sz w:val="24"/>
          <w:szCs w:val="24"/>
        </w:rPr>
        <w:t xml:space="preserve">zatraženi </w:t>
      </w:r>
      <w:r w:rsidR="00990413" w:rsidRPr="005B2079">
        <w:rPr>
          <w:rFonts w:hAnsi="Times New Roman" w:ascii="Times New Roman"/>
          <w:sz w:val="24"/>
          <w:szCs w:val="24"/>
        </w:rPr>
        <w:t xml:space="preserve">predujam, da se </w:t>
      </w:r>
      <w:r w:rsidR="005B2079" w:rsidRPr="005B2079">
        <w:rPr>
          <w:rFonts w:hAnsi="Times New Roman" w:ascii="Times New Roman"/>
          <w:sz w:val="24"/>
          <w:szCs w:val="24"/>
        </w:rPr>
        <w:t>na temelju o</w:t>
      </w:r>
      <w:r w:rsidR="00990413" w:rsidRPr="005B2079">
        <w:rPr>
          <w:rFonts w:hAnsi="Times New Roman" w:ascii="Times New Roman"/>
          <w:sz w:val="24"/>
          <w:szCs w:val="24"/>
        </w:rPr>
        <w:t>dredbe čl. 132. S</w:t>
      </w:r>
      <w:r w:rsidR="005B2079" w:rsidRPr="005B2079">
        <w:rPr>
          <w:rFonts w:hAnsi="Times New Roman" w:ascii="Times New Roman"/>
          <w:sz w:val="24"/>
          <w:szCs w:val="24"/>
        </w:rPr>
        <w:t xml:space="preserve">Z-a </w:t>
      </w:r>
      <w:r w:rsidR="00990413" w:rsidRPr="005B2079">
        <w:rPr>
          <w:rFonts w:hAnsi="Times New Roman" w:ascii="Times New Roman"/>
          <w:sz w:val="24"/>
          <w:szCs w:val="24"/>
        </w:rPr>
        <w:t>donese rješenje o otvaranju i istovremenom zaključenju stečajnog postupka nad dužnikom.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>Privremeni stečajni upravite</w:t>
      </w:r>
      <w:r w:rsidR="005B344F">
        <w:rPr>
          <w:rFonts w:hAnsi="Times New Roman" w:ascii="Times New Roman"/>
          <w:sz w:val="24"/>
          <w:szCs w:val="24"/>
        </w:rPr>
        <w:t>lj je naveo kako t</w:t>
      </w:r>
      <w:r w:rsidR="005B2079" w:rsidRPr="005B2079">
        <w:rPr>
          <w:rFonts w:hAnsi="Times New Roman" w:ascii="Times New Roman"/>
          <w:sz w:val="24"/>
          <w:szCs w:val="24"/>
        </w:rPr>
        <w:t xml:space="preserve">roškovi prethodnog postupka i predvidivi troškovi stečajnog postupka za razdoblje od šest mjeseci iznose </w:t>
      </w:r>
      <w:r w:rsidR="009426EB">
        <w:rPr>
          <w:rFonts w:hAnsi="Times New Roman" w:ascii="Times New Roman"/>
          <w:sz w:val="24"/>
          <w:szCs w:val="24"/>
        </w:rPr>
        <w:t>31.100,00</w:t>
      </w:r>
      <w:r w:rsidR="009426EB" w:rsidRPr="005B2079">
        <w:rPr>
          <w:rFonts w:hAnsi="Times New Roman" w:ascii="Times New Roman"/>
          <w:sz w:val="24"/>
          <w:szCs w:val="24"/>
        </w:rPr>
        <w:t xml:space="preserve"> </w:t>
      </w:r>
      <w:r w:rsidR="005B344F">
        <w:rPr>
          <w:rFonts w:hAnsi="Times New Roman" w:ascii="Times New Roman"/>
          <w:sz w:val="24"/>
          <w:szCs w:val="24"/>
        </w:rPr>
        <w:t xml:space="preserve">kn, a sastoje se od: </w:t>
      </w:r>
      <w:r w:rsidR="005B2079" w:rsidRPr="005B2079">
        <w:rPr>
          <w:rFonts w:hAnsi="Times New Roman" w:ascii="Times New Roman"/>
          <w:sz w:val="24"/>
          <w:szCs w:val="24"/>
        </w:rPr>
        <w:t>troškov</w:t>
      </w:r>
      <w:r w:rsidR="005B344F">
        <w:rPr>
          <w:rFonts w:hAnsi="Times New Roman" w:ascii="Times New Roman"/>
          <w:sz w:val="24"/>
          <w:szCs w:val="24"/>
        </w:rPr>
        <w:t>a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361BA2">
        <w:rPr>
          <w:rFonts w:hAnsi="Times New Roman" w:ascii="Times New Roman"/>
          <w:sz w:val="24"/>
          <w:szCs w:val="24"/>
        </w:rPr>
        <w:t xml:space="preserve">nagrade privremenom stečajnom upravitelju i stečajnom upravitelju u iznosu od 20.000,00 kn, </w:t>
      </w:r>
      <w:r w:rsidR="003E3724">
        <w:rPr>
          <w:rFonts w:hAnsi="Times New Roman" w:ascii="Times New Roman"/>
          <w:sz w:val="24"/>
          <w:szCs w:val="24"/>
        </w:rPr>
        <w:t>troškova izdataka stečajnog upravitelja (poštarina, državni biljezi, izrada pečata, kopiranje, prijevoz) u iznosu od 1.000,00 kn</w:t>
      </w:r>
      <w:r w:rsidR="00C949B2">
        <w:rPr>
          <w:rFonts w:hAnsi="Times New Roman" w:ascii="Times New Roman"/>
          <w:sz w:val="24"/>
          <w:szCs w:val="24"/>
        </w:rPr>
        <w:t>, troškova usluga knjigovodstvenog servisa u iznosu od 7.500,00 kn, troškova naknade banke za vođenje računa u iznosu od 600,00 kn, te sudske pristojbe u stečajnom postupku u iznosu od 2.000,00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075754" w:rsidRPr="00F0151A">
        <w:rPr>
          <w:rFonts w:hAnsi="Times New Roman" w:ascii="Times New Roman"/>
          <w:sz w:val="24"/>
          <w:szCs w:val="24"/>
        </w:rPr>
        <w:t xml:space="preserve">st. 1. SZ-a, pozvane  osobe koje imaju pravni interes za provedbom stečajnoga postupka predujmiti troškove prethodnog i otvorenog stečajnog postupka u ukupnom iznosu od </w:t>
      </w:r>
      <w:r w:rsidR="00F87221">
        <w:rPr>
          <w:rFonts w:hAnsi="Times New Roman" w:ascii="Times New Roman"/>
          <w:sz w:val="24"/>
          <w:szCs w:val="24"/>
        </w:rPr>
        <w:t>31.100,00</w:t>
      </w:r>
      <w:r w:rsidR="00F87221" w:rsidRPr="005B2079">
        <w:rPr>
          <w:rFonts w:hAnsi="Times New Roman" w:ascii="Times New Roman"/>
          <w:sz w:val="24"/>
          <w:szCs w:val="24"/>
        </w:rPr>
        <w:t xml:space="preserve"> </w:t>
      </w:r>
      <w:r w:rsidR="00462DDC" w:rsidRPr="00F0151A">
        <w:rPr>
          <w:rFonts w:hAnsi="Times New Roman" w:ascii="Times New Roman"/>
          <w:sz w:val="24"/>
          <w:szCs w:val="24"/>
        </w:rPr>
        <w:t xml:space="preserve">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21BAB">
        <w:t>3</w:t>
      </w:r>
      <w:r w:rsidR="00563186">
        <w:t xml:space="preserve">. </w:t>
      </w:r>
      <w:r w:rsidR="00321BAB">
        <w:t>listopada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68273E">
        <w:t>,v 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68273E" w:rsidP="0068273E" w:rsidR="0068273E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68273E" w:rsidP="0068273E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8273E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321BAB">
      <w:rPr>
        <w:sz w:val="24"/>
        <w:szCs w:val="24"/>
      </w:rPr>
      <w:t>6179</w:t>
    </w:r>
    <w:r w:rsidR="008E1461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41B28"/>
    <w:rsid w:val="0005307D"/>
    <w:rsid w:val="00057DF4"/>
    <w:rsid w:val="00060193"/>
    <w:rsid w:val="0006539F"/>
    <w:rsid w:val="00065B42"/>
    <w:rsid w:val="00075754"/>
    <w:rsid w:val="0007682A"/>
    <w:rsid w:val="00082C15"/>
    <w:rsid w:val="00084AF1"/>
    <w:rsid w:val="000A04C6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63363"/>
    <w:rsid w:val="00167196"/>
    <w:rsid w:val="001861A1"/>
    <w:rsid w:val="0019220D"/>
    <w:rsid w:val="001A762F"/>
    <w:rsid w:val="001B59FE"/>
    <w:rsid w:val="001E2FD2"/>
    <w:rsid w:val="001E4214"/>
    <w:rsid w:val="0021298E"/>
    <w:rsid w:val="00225613"/>
    <w:rsid w:val="00230E44"/>
    <w:rsid w:val="00233208"/>
    <w:rsid w:val="00250A6E"/>
    <w:rsid w:val="00260C00"/>
    <w:rsid w:val="00261515"/>
    <w:rsid w:val="00262003"/>
    <w:rsid w:val="00263FC1"/>
    <w:rsid w:val="002817DE"/>
    <w:rsid w:val="00297213"/>
    <w:rsid w:val="00297908"/>
    <w:rsid w:val="002A0543"/>
    <w:rsid w:val="002C3072"/>
    <w:rsid w:val="002D5087"/>
    <w:rsid w:val="002D60CE"/>
    <w:rsid w:val="00302673"/>
    <w:rsid w:val="0031025F"/>
    <w:rsid w:val="00321BAB"/>
    <w:rsid w:val="00361BA2"/>
    <w:rsid w:val="003D0115"/>
    <w:rsid w:val="003D70DD"/>
    <w:rsid w:val="003E3724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501EBB"/>
    <w:rsid w:val="00507FB0"/>
    <w:rsid w:val="00510C83"/>
    <w:rsid w:val="00511CB5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9075B"/>
    <w:rsid w:val="00591F57"/>
    <w:rsid w:val="005B004F"/>
    <w:rsid w:val="005B2079"/>
    <w:rsid w:val="005B344F"/>
    <w:rsid w:val="005D35F6"/>
    <w:rsid w:val="005F03BD"/>
    <w:rsid w:val="00606CC8"/>
    <w:rsid w:val="006130C9"/>
    <w:rsid w:val="006248A9"/>
    <w:rsid w:val="00627416"/>
    <w:rsid w:val="00662650"/>
    <w:rsid w:val="00662884"/>
    <w:rsid w:val="00681B1A"/>
    <w:rsid w:val="0068273E"/>
    <w:rsid w:val="006C587D"/>
    <w:rsid w:val="006D72C2"/>
    <w:rsid w:val="006E6E92"/>
    <w:rsid w:val="006F73C8"/>
    <w:rsid w:val="00704DD0"/>
    <w:rsid w:val="007150E9"/>
    <w:rsid w:val="0073274A"/>
    <w:rsid w:val="00732F2C"/>
    <w:rsid w:val="0074187C"/>
    <w:rsid w:val="00746E27"/>
    <w:rsid w:val="00754CF2"/>
    <w:rsid w:val="0076161C"/>
    <w:rsid w:val="0077071B"/>
    <w:rsid w:val="007A3899"/>
    <w:rsid w:val="007B068E"/>
    <w:rsid w:val="007D02E9"/>
    <w:rsid w:val="007D3DAC"/>
    <w:rsid w:val="007D5510"/>
    <w:rsid w:val="007E6A6F"/>
    <w:rsid w:val="008019C2"/>
    <w:rsid w:val="00813103"/>
    <w:rsid w:val="008204DE"/>
    <w:rsid w:val="0083257E"/>
    <w:rsid w:val="008567A8"/>
    <w:rsid w:val="00856D79"/>
    <w:rsid w:val="00857AD7"/>
    <w:rsid w:val="0087245C"/>
    <w:rsid w:val="0089151C"/>
    <w:rsid w:val="008A27DD"/>
    <w:rsid w:val="008B669A"/>
    <w:rsid w:val="008C2A21"/>
    <w:rsid w:val="008D5709"/>
    <w:rsid w:val="008E1461"/>
    <w:rsid w:val="008F656F"/>
    <w:rsid w:val="00901CFD"/>
    <w:rsid w:val="00923F98"/>
    <w:rsid w:val="00937068"/>
    <w:rsid w:val="009426EB"/>
    <w:rsid w:val="00947BCF"/>
    <w:rsid w:val="0095451B"/>
    <w:rsid w:val="00973C2C"/>
    <w:rsid w:val="00990413"/>
    <w:rsid w:val="009B1748"/>
    <w:rsid w:val="009B3D51"/>
    <w:rsid w:val="009C4523"/>
    <w:rsid w:val="009C6C88"/>
    <w:rsid w:val="009D3F11"/>
    <w:rsid w:val="00A030F8"/>
    <w:rsid w:val="00A0793E"/>
    <w:rsid w:val="00A33682"/>
    <w:rsid w:val="00A446AE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B07EF1"/>
    <w:rsid w:val="00B6110E"/>
    <w:rsid w:val="00B62E90"/>
    <w:rsid w:val="00B77471"/>
    <w:rsid w:val="00B80F0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90682"/>
    <w:rsid w:val="00C949B2"/>
    <w:rsid w:val="00CC17F9"/>
    <w:rsid w:val="00CD7B9F"/>
    <w:rsid w:val="00D01E10"/>
    <w:rsid w:val="00D04E2A"/>
    <w:rsid w:val="00D1085A"/>
    <w:rsid w:val="00D23C1F"/>
    <w:rsid w:val="00D24310"/>
    <w:rsid w:val="00D302B2"/>
    <w:rsid w:val="00D346E6"/>
    <w:rsid w:val="00D40F24"/>
    <w:rsid w:val="00D5647F"/>
    <w:rsid w:val="00D677F7"/>
    <w:rsid w:val="00D803A5"/>
    <w:rsid w:val="00D81A33"/>
    <w:rsid w:val="00D92741"/>
    <w:rsid w:val="00DB7A55"/>
    <w:rsid w:val="00DC609C"/>
    <w:rsid w:val="00DD1535"/>
    <w:rsid w:val="00DD5222"/>
    <w:rsid w:val="00DE0F86"/>
    <w:rsid w:val="00E01280"/>
    <w:rsid w:val="00E0682D"/>
    <w:rsid w:val="00E0736A"/>
    <w:rsid w:val="00E24B5E"/>
    <w:rsid w:val="00E375B5"/>
    <w:rsid w:val="00E444EA"/>
    <w:rsid w:val="00E50DB1"/>
    <w:rsid w:val="00E757C5"/>
    <w:rsid w:val="00EC248C"/>
    <w:rsid w:val="00EF3D26"/>
    <w:rsid w:val="00F0151A"/>
    <w:rsid w:val="00F02806"/>
    <w:rsid w:val="00F110C5"/>
    <w:rsid w:val="00F25A48"/>
    <w:rsid w:val="00F271FA"/>
    <w:rsid w:val="00F324F6"/>
    <w:rsid w:val="00F46EE9"/>
    <w:rsid w:val="00F60A6C"/>
    <w:rsid w:val="00F617D8"/>
    <w:rsid w:val="00F6321E"/>
    <w:rsid w:val="00F87221"/>
    <w:rsid w:val="00FA08F1"/>
    <w:rsid w:val="00FC7A95"/>
    <w:rsid w:val="00FE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27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27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7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7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7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27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27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7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7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7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St-6179/2016-27</izvorni_sadrzaj>
    <derivirana_varijabla naziv="DomainObject.Oznaka_1">St-6179/2016-27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6179</izvorni_sadrzaj>
    <derivirana_varijabla naziv="DomainObject.Predmet.Broj_1">6179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listopada 2016.</izvorni_sadrzaj>
    <derivirana_varijabla naziv="DomainObject.Predmet.DatumOsnivanja_1">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St-6179/2016</izvorni_sadrzaj>
    <derivirana_varijabla naziv="DomainObject.Predmet.OznakaBroj_1">St-6179/2016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TOURIST TRAVEL j.d.o.o. putnička agencija</izvorni_sadrzaj>
    <derivirana_varijabla naziv="DomainObject.Predmet.ProtustrankaFormated_1">  INTERNATIONAL TOURIST TRAVEL j.d.o.o. putnička agencija</derivirana_varijabla>
  </DomainObject.Predmet.ProtustrankaFormated>
  <DomainObject.Predmet.ProtustrankaFormatedOIB>
    <izvorni_sadrzaj>  INTERNATIONAL TOURIST TRAVEL j.d.o.o. putnička agencija, OIB 95639482641</izvorni_sadrzaj>
    <derivirana_varijabla naziv="DomainObject.Predmet.ProtustrankaFormatedOIB_1">  INTERNATIONAL TOURIST TRAVEL j.d.o.o. putnička agencija, OIB 95639482641</derivirana_varijabla>
  </DomainObject.Predmet.ProtustrankaFormatedOIB>
  <DomainObject.Predmet.ProtustrankaFormatedWithAdress>
    <izvorni_sadrzaj> INTERNATIONAL TOURIST TRAVEL j.d.o.o. putnička agencija, Kraljevec 122, 49294 Kraljevec Na Sutli</izvorni_sadrzaj>
    <derivirana_varijabla naziv="DomainObject.Predmet.ProtustrankaFormatedWithAdress_1"> INTERNATIONAL TOURIST TRAVEL j.d.o.o. putnička agencija, Kraljevec 122, 49294 Kraljevec Na Sutli</derivirana_varijabla>
  </DomainObject.Predmet.ProtustrankaFormatedWithAdress>
  <DomainObject.Predmet.ProtustrankaFormatedWithAdressOIB>
    <izvorni_sadrzaj> INTERNATIONAL TOURIST TRAVEL j.d.o.o. putnička agencija, OIB 95639482641, Kraljevec 122, 49294 Kraljevec Na Sutli</izvorni_sadrzaj>
    <derivirana_varijabla naziv="DomainObject.Predmet.ProtustrankaFormatedWithAdressOIB_1"> INTERNATIONAL TOURIST TRAVEL j.d.o.o. putnička agencija, OIB 95639482641, Kraljevec 122, 49294 Kraljevec Na Sutli</derivirana_varijabla>
  </DomainObject.Predmet.ProtustrankaFormatedWithAdressOIB>
  <DomainObject.Predmet.ProtustrankaWithAdress>
    <izvorni_sadrzaj>INTERNATIONAL TOURIST TRAVEL j.d.o.o. putnička agencija Kraljevec 122, 49294 Kraljevec Na Sutli</izvorni_sadrzaj>
    <derivirana_varijabla naziv="DomainObject.Predmet.ProtustrankaWithAdress_1">INTERNATIONAL TOURIST TRAVEL j.d.o.o. putnička agencija Kraljevec 122, 49294 Kraljevec Na Sutli</derivirana_varijabla>
  </DomainObject.Predmet.ProtustrankaWithAdress>
  <DomainObject.Predmet.ProtustrankaWithAdressOIB>
    <izvorni_sadrzaj>INTERNATIONAL TOURIST TRAVEL j.d.o.o. putnička agencija, OIB 95639482641, Kraljevec 122, 49294 Kraljevec Na Sutli</izvorni_sadrzaj>
    <derivirana_varijabla naziv="DomainObject.Predmet.ProtustrankaWithAdressOIB_1">INTERNATIONAL TOURIST TRAVEL j.d.o.o. putnička agencija, OIB 95639482641, Kraljevec 122, 49294 Kraljevec Na Sutli</derivirana_varijabla>
  </DomainObject.Predmet.ProtustrankaWithAdressOIB>
  <DomainObject.Predmet.ProtustrankaNazivFormated>
    <izvorni_sadrzaj>INTERNATIONAL TOURIST TRAVEL j.d.o.o. putnička agencija</izvorni_sadrzaj>
    <derivirana_varijabla naziv="DomainObject.Predmet.ProtustrankaNazivFormated_1">INTERNATIONAL TOURIST TRAVEL j.d.o.o. putnička agencija</derivirana_varijabla>
  </DomainObject.Predmet.ProtustrankaNazivFormated>
  <DomainObject.Predmet.ProtustrankaNazivFormatedOIB>
    <izvorni_sadrzaj>INTERNATIONAL TOURIST TRAVEL j.d.o.o. putnička agencija, OIB 95639482641</izvorni_sadrzaj>
    <derivirana_varijabla naziv="DomainObject.Predmet.ProtustrankaNazivFormatedOIB_1">INTERNATIONAL TOURIST TRAVEL j.d.o.o. putnička agencija, OIB 95639482641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Šepetavc Turković</izvorni_sadrzaj>
    <derivirana_varijabla naziv="DomainObject.Predmet.StrankaFormated_1">  FINA Regionalni centar Zagreb; Marija Šepetavc Turković</derivirana_varijabla>
  </DomainObject.Predmet.StrankaFormated>
  <DomainObject.Predmet.StrankaFormatedOIB>
    <izvorni_sadrzaj>  FINA Regionalni centar Zagreb, OIB 85821130368; Marija Šepetavc Turković, OIB 03143693749</izvorni_sadrzaj>
    <derivirana_varijabla naziv="DomainObject.Predmet.StrankaFormatedOIB_1">  FINA Regionalni centar Zagreb, OIB 85821130368; Marija Šepetavc Turković, OIB 03143693749</derivirana_varijabla>
  </DomainObject.Predmet.StrankaFormatedOIB>
  <DomainObject.Predmet.StrankaFormatedWithAdress>
    <izvorni_sadrzaj> FINA Regionalni centar Zagreb, Trg svibanjskih žrtava 1995. br. 1, 10000 Zagreb; Marija Šepetavc Turković, Kraljevec 122, 49294 Kraljevec Na Sutli</izvorni_sadrzaj>
    <derivirana_varijabla naziv="DomainObject.Predmet.StrankaFormatedWithAdress_1"> FINA Regionalni centar Zagreb, Trg svibanjskih žrtava 1995. br. 1, 10000 Zagreb; Marija Šepetavc Turković, Kraljevec 122, 49294 Kraljevec Na Sutli</derivirana_varijabla>
  </DomainObject.Predmet.StrankaFormatedWithAdress>
  <DomainObject.Predmet.StrankaFormatedWithAdressOIB>
    <izvorni_sadrzaj> FINA Regionalni centar Zagreb, OIB 85821130368, Trg svibanjskih žrtava 1995. br. 1, 10000 Zagreb; Marija Šepetavc Turković, OIB 03143693749, Kraljevec 122, 49294 Kraljevec Na Sutli</izvorni_sadrzaj>
    <derivirana_varijabla naziv="DomainObject.Predmet.StrankaFormatedWithAdressOIB_1"> FINA Regionalni centar Zagreb, OIB 85821130368, Trg svibanjskih žrtava 1995. br. 1, 10000 Zagreb; Marija Šepetavc Turković, OIB 03143693749, Kraljevec 122, 49294 Kraljevec Na Sutli</derivirana_varijabla>
  </DomainObject.Predmet.StrankaFormatedWithAdressOIB>
  <DomainObject.Predmet.StrankaWithAdress>
    <izvorni_sadrzaj>FINA Regionalni centar Zagreb Trg svibanjskih žrtava 1995. br. 1,10000 Zagreb,Marija Šepetavc Turković Kraljevec 122,49294 Kraljevec Na Sutli</izvorni_sadrzaj>
    <derivirana_varijabla naziv="DomainObject.Predmet.StrankaWithAdress_1">FINA Regionalni centar Zagreb Trg svibanjskih žrtava 1995. br. 1,10000 Zagreb,Marija Šepetavc Turković Kraljevec 122,49294 Kraljevec Na Sutli</derivirana_varijabla>
  </DomainObject.Predmet.StrankaWithAdress>
  <DomainObject.Predmet.StrankaWithAdressOIB>
    <izvorni_sadrzaj>FINA Regionalni centar Zagreb, OIB 85821130368, Trg svibanjskih žrtava 1995. br. 1,10000 Zagreb,Marija Šepetavc Turković, OIB 03143693749, Kraljevec 122,49294 Kraljevec Na Sutli</izvorni_sadrzaj>
    <derivirana_varijabla naziv="DomainObject.Predmet.StrankaWithAdressOIB_1">FINA Regionalni centar Zagreb, OIB 85821130368, Trg svibanjskih žrtava 1995. br. 1,10000 Zagreb,Marija Šepetavc Turković, OIB 03143693749, Kraljevec 122,49294 Kraljevec Na Sutli</derivirana_varijabla>
  </DomainObject.Predmet.StrankaWithAdressOIB>
  <DomainObject.Predmet.StrankaNazivFormated>
    <izvorni_sadrzaj>FINA Regionalni centar Zagreb,Marija Šepetavc Turković</izvorni_sadrzaj>
    <derivirana_varijabla naziv="DomainObject.Predmet.StrankaNazivFormated_1">FINA Regionalni centar Zagreb,Marija Šepetavc Turković</derivirana_varijabla>
  </DomainObject.Predmet.StrankaNazivFormated>
  <DomainObject.Predmet.StrankaNazivFormatedOIB>
    <izvorni_sadrzaj>FINA Regionalni centar Zagreb, OIB 85821130368,Marija Šepetavc Turković, OIB 03143693749</izvorni_sadrzaj>
    <derivirana_varijabla naziv="DomainObject.Predmet.StrankaNazivFormatedOIB_1">FINA Regionalni centar Zagreb, OIB 85821130368,Marija Šepetavc Turković, OIB 03143693749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Marija Šepetavc Turković</item>
    </izvorni_sadrzaj>
    <derivirana_varijabla naziv="DomainObject.Predmet.StrankaListFormated_1">
      <item>FINA Regionalni centar Zagreb</item>
      <item>Marija Šepetavc Turković</item>
    </derivirana_varijabla>
  </DomainObject.Predmet.StrankaListFormated>
  <DomainObject.Predmet.StrankaListFormatedOIB>
    <izvorni_sadrzaj>
      <item>FINA Regionalni centar Zagreb, OIB 85821130368</item>
      <item>Marija Šepetavc Turković, OIB 03143693749</item>
    </izvorni_sadrzaj>
    <derivirana_varijabla naziv="DomainObject.Predmet.StrankaListFormatedOIB_1">
      <item>FINA Regionalni centar Zagreb, OIB 85821130368</item>
      <item>Marija Šepetavc Turković, OIB 03143693749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Šepetavc Turković, Kraljevec 122, 49294 Kraljevec Na Sutli</item>
    </izvorni_sadrzaj>
    <derivirana_varijabla naziv="DomainObject.Predmet.StrankaListFormatedWithAdress_1">
      <item>FINA Regionalni centar Zagreb, Trg svibanjskih žrtava 1995. br. 1, 10000 Zagreb</item>
      <item>Marija Šepetavc Turković, Kraljevec 122, 49294 Kraljevec Na Sutli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Šepetavc Turković, OIB 03143693749, Kraljevec 122, 49294 Kraljevec Na Sutli</item>
    </izvorni_sadrzaj>
    <derivirana_varijabla naziv="DomainObject.Predmet.StrankaListFormatedWithAdressOIB_1">
      <item>FINA Regionalni centar Zagreb, OIB 85821130368, Trg svibanjskih žrtava 1995. br. 1, 10000 Zagreb</item>
      <item>Marija Šepetavc Turković, OIB 03143693749, Kraljevec 122, 49294 Kraljevec Na Sutli</item>
    </derivirana_varijabla>
  </DomainObject.Predmet.StrankaListFormatedWithAdressOIB>
  <DomainObject.Predmet.StrankaListNazivFormated>
    <izvorni_sadrzaj>
      <item>FINA Regionalni centar Zagreb</item>
      <item>Marija Šepetavc Turković</item>
    </izvorni_sadrzaj>
    <derivirana_varijabla naziv="DomainObject.Predmet.StrankaListNazivFormated_1">
      <item>FINA Regionalni centar Zagreb</item>
      <item>Marija Šepetavc Turković</item>
    </derivirana_varijabla>
  </DomainObject.Predmet.StrankaListNazivFormated>
  <DomainObject.Predmet.StrankaListNazivFormatedOIB>
    <izvorni_sadrzaj>
      <item>FINA Regionalni centar Zagreb, OIB 85821130368</item>
      <item>Marija Šepetavc Turković, OIB 03143693749</item>
    </izvorni_sadrzaj>
    <derivirana_varijabla naziv="DomainObject.Predmet.StrankaListNazivFormatedOIB_1">
      <item>FINA Regionalni centar Zagreb, OIB 85821130368</item>
      <item>Marija Šepetavc Turković, OIB 03143693749</item>
    </derivirana_varijabla>
  </DomainObject.Predmet.StrankaListNazivFormatedOIB>
  <DomainObject.Predmet.ProtuStrankaListFormated>
    <izvorni_sadrzaj>
      <item>INTERNATIONAL TOURIST TRAVEL j.d.o.o. putnička agencija</item>
    </izvorni_sadrzaj>
    <derivirana_varijabla naziv="DomainObject.Predmet.ProtuStrankaListFormated_1">
      <item>INTERNATIONAL TOURIST TRAVEL j.d.o.o. putnička agencija</item>
    </derivirana_varijabla>
  </DomainObject.Predmet.ProtuStrankaListFormated>
  <DomainObject.Predmet.ProtuStrankaListFormatedOIB>
    <izvorni_sadrzaj>
      <item>INTERNATIONAL TOURIST TRAVEL j.d.o.o. putnička agencija, OIB 95639482641</item>
    </izvorni_sadrzaj>
    <derivirana_varijabla naziv="DomainObject.Predmet.ProtuStrankaListFormatedOIB_1">
      <item>INTERNATIONAL TOURIST TRAVEL j.d.o.o. putnička agencija, OIB 95639482641</item>
    </derivirana_varijabla>
  </DomainObject.Predmet.ProtuStrankaListFormatedOIB>
  <DomainObject.Predmet.ProtuStrankaListFormatedWithAdress>
    <izvorni_sadrzaj>
      <item>INTERNATIONAL TOURIST TRAVEL j.d.o.o. putnička agencija, Kraljevec 122, 49294 Kraljevec Na Sutli</item>
    </izvorni_sadrzaj>
    <derivirana_varijabla naziv="DomainObject.Predmet.ProtuStrankaListFormatedWithAdress_1">
      <item>INTERNATIONAL TOURIST TRAVEL j.d.o.o. putnička agencija, Kraljevec 122, 49294 Kraljevec Na Sutli</item>
    </derivirana_varijabla>
  </DomainObject.Predmet.ProtuStrankaListFormatedWithAdress>
  <DomainObject.Predmet.ProtuStrankaListFormatedWithAdressOIB>
    <izvorni_sadrzaj>
      <item>INTERNATIONAL TOURIST TRAVEL j.d.o.o. putnička agencija, OIB 95639482641, Kraljevec 122, 49294 Kraljevec Na Sutli</item>
    </izvorni_sadrzaj>
    <derivirana_varijabla naziv="DomainObject.Predmet.ProtuStrankaListFormatedWithAdressOIB_1">
      <item>INTERNATIONAL TOURIST TRAVEL j.d.o.o. putnička agencija, OIB 95639482641, Kraljevec 122, 49294 Kraljevec Na Sutli</item>
    </derivirana_varijabla>
  </DomainObject.Predmet.ProtuStrankaListFormatedWithAdressOIB>
  <DomainObject.Predmet.ProtuStrankaListNazivFormated>
    <izvorni_sadrzaj>
      <item>INTERNATIONAL TOURIST TRAVEL j.d.o.o. putnička agencija</item>
    </izvorni_sadrzaj>
    <derivirana_varijabla naziv="DomainObject.Predmet.ProtuStrankaListNazivFormated_1">
      <item>INTERNATIONAL TOURIST TRAVEL j.d.o.o. putnička agencija</item>
    </derivirana_varijabla>
  </DomainObject.Predmet.ProtuStrankaListNazivFormated>
  <DomainObject.Predmet.ProtuStrankaListNazivFormatedOIB>
    <izvorni_sadrzaj>
      <item>INTERNATIONAL TOURIST TRAVEL j.d.o.o. putnička agencija, OIB 95639482641</item>
    </izvorni_sadrzaj>
    <derivirana_varijabla naziv="DomainObject.Predmet.ProtuStrankaListNazivFormatedOIB_1">
      <item>INTERNATIONAL TOURIST TRAVEL j.d.o.o. putnička agencija, OIB 95639482641</item>
    </derivirana_varijabla>
  </DomainObject.Predmet.ProtuStrankaListNazivFormatedOIB>
  <DomainObject.Predmet.OstaliListFormated>
    <izvorni_sadrzaj>
      <item>ERSTE&amp;STEIERMÄRKISCHE BANKA dioničko društvo</item>
      <item>Marija Šepetavc Turković</item>
    </izvorni_sadrzaj>
    <derivirana_varijabla naziv="DomainObject.Predmet.OstaliListFormated_1">
      <item>ERSTE&amp;STEIERMÄRKISCHE BANKA dioničko društvo</item>
      <item>Marija Šepetavc Turković</item>
    </derivirana_varijabla>
  </DomainObject.Predmet.OstaliListFormated>
  <DomainObject.Predmet.OstaliListFormatedOIB>
    <izvorni_sadrzaj>
      <item>ERSTE&amp;STEIERMÄRKISCHE BANKA dioničko društvo, OIB 23057039320</item>
      <item>Marija Šepetavc Turković, OIB 03143693749</item>
    </izvorni_sadrzaj>
    <derivirana_varijabla naziv="DomainObject.Predmet.OstaliListFormatedOIB_1">
      <item>ERSTE&amp;STEIERMÄRKISCHE BANKA dioničko društvo, OIB 23057039320</item>
      <item>Marija Šepetavc Turković, OIB 03143693749</item>
    </derivirana_varijabla>
  </DomainObject.Predmet.OstaliListFormatedOIB>
  <DomainObject.Predmet.OstaliListFormatedWithAdress>
    <izvorni_sadrzaj>
      <item>ERSTE&amp;STEIERMÄRKISCHE BANKA dioničko društvo, Jadranski Trg 3/a, 51000 Rijeka</item>
      <item>Marija Šepetavc Turković, Kraljevec Na Sutli 122, 49294 Kraljevec Na Sutli</item>
    </izvorni_sadrzaj>
    <derivirana_varijabla naziv="DomainObject.Predmet.OstaliListFormatedWithAdress_1">
      <item>ERSTE&amp;STEIERMÄRKISCHE BANKA dioničko društvo, Jadranski Trg 3/a, 51000 Rijeka</item>
      <item>Marija Šepetavc Turković, Kraljevec Na Sutli 122, 49294 Kraljevec Na Sutli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Marija Šepetavc Turković, OIB 03143693749, Kraljevec Na Sutli 122, 49294 Kraljevec Na Sutli</item>
    </izvorni_sadrzaj>
    <derivirana_varijabla naziv="DomainObject.Predmet.OstaliListFormatedWithAdressOIB_1">
      <item>ERSTE&amp;STEIERMÄRKISCHE BANKA dioničko društvo, OIB 23057039320, Jadranski Trg 3/a, 51000 Rijeka</item>
      <item>Marija Šepetavc Turković, OIB 03143693749, Kraljevec Na Sutli 122, 49294 Kraljevec Na Sutli</item>
    </derivirana_varijabla>
  </DomainObject.Predmet.OstaliListFormatedWithAdressOIB>
  <DomainObject.Predmet.OstaliListNazivFormated>
    <izvorni_sadrzaj>
      <item>ERSTE&amp;STEIERMÄRKISCHE BANKA dioničko društvo</item>
      <item>Marija Šepetavc Turković</item>
    </izvorni_sadrzaj>
    <derivirana_varijabla naziv="DomainObject.Predmet.OstaliListNazivFormated_1">
      <item>ERSTE&amp;STEIERMÄRKISCHE BANKA dioničko društvo</item>
      <item>Marija Šepetavc Turković</item>
    </derivirana_varijabla>
  </DomainObject.Predmet.OstaliListNazivFormated>
  <DomainObject.Predmet.OstaliListNazivFormatedOIB>
    <izvorni_sadrzaj>
      <item>ERSTE&amp;STEIERMÄRKISCHE BANKA dioničko društvo, OIB 23057039320</item>
      <item>Marija Šepetavc Turković, OIB 03143693749</item>
    </izvorni_sadrzaj>
    <derivirana_varijabla naziv="DomainObject.Predmet.OstaliListNazivFormatedOIB_1">
      <item>ERSTE&amp;STEIERMÄRKISCHE BANKA dioničko društvo, OIB 23057039320</item>
      <item>Marija Šepetavc Turković, OIB 03143693749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St-6179/2016-27</izvorni_sadrzaj>
    <derivirana_varijabla naziv="DomainObject.PoslovniBrojDokumenta_1">St-6179/2016-27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INTERNATIONAL TOURIST TRAVEL j.d.o.o. putnička agencija</izvorni_sadrzaj>
    <derivirana_varijabla naziv="DomainObject.Predmet.ProtustrankaIDrugi_1">INTERNATIONAL TOURIST TRAVEL j.d.o.o. putnička agencija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INTERNATIONAL TOURIST TRAVEL j.d.o.o. putnička agencija, OIB 95639482641, Kraljevec 122, 49294 Kraljevec Na Sutli</izvorni_sadrzaj>
    <derivirana_varijabla naziv="DomainObject.Predmet.ProtustrankaIDrugiAdressOIB_1">INTERNATIONAL TOURIST TRAVEL j.d.o.o. putnička agencija, OIB 95639482641, Kraljevec 122, 49294 Kraljevec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INTERNATIONAL TOURIST TRAVEL j.d.o.o. putnička agencija</item>
      <item>ERSTE&amp;STEIERMÄRKISCHE BANKA dioničko društvo</item>
      <item>Marija Šepetavc Turković</item>
      <item>Marija Šepetavc Turković</item>
    </izvorni_sadrzaj>
    <derivirana_varijabla naziv="DomainObject.Predmet.SudioniciListNaziv_1">
      <item>FINA Regionalni centar Zagreb</item>
      <item>INTERNATIONAL TOURIST TRAVEL j.d.o.o. putnička agencija</item>
      <item>ERSTE&amp;STEIERMÄRKISCHE BANKA dioničko društvo</item>
      <item>Marija Šepetavc Turković</item>
      <item>Marija Šepetavc Turković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INTERNATIONAL TOURIST TRAVEL j.d.o.o. putnička agencija, OIB 95639482641, Kraljevec 122,49294 Kraljevec Na Sutli</item>
      <item>ERSTE&amp;STEIERMÄRKISCHE BANKA dioničko društvo, OIB 23057039320, Jadranski Trg 3/a,51000 Rijeka</item>
      <item>Marija Šepetavc Turković, OIB 03143693749, Kraljevec Na Sutli 122,49294 Kraljevec Na Sutli</item>
      <item>Marija Šepetavc Turković, OIB 03143693749, Kraljevec 122,49294 Kraljevec Na Sutli</item>
    </izvorni_sadrzaj>
    <derivirana_varijabla naziv="DomainObject.Predmet.SudioniciListAdressOIB_1">
      <item>FINA Regionalni centar Zagreb, OIB 85821130368, Trg svibanjskih žrtava 1995. br. 1,10000 Zagreb</item>
      <item>INTERNATIONAL TOURIST TRAVEL j.d.o.o. putnička agencija, OIB 95639482641, Kraljevec 122,49294 Kraljevec Na Sutli</item>
      <item>ERSTE&amp;STEIERMÄRKISCHE BANKA dioničko društvo, OIB 23057039320, Jadranski Trg 3/a,51000 Rijeka</item>
      <item>Marija Šepetavc Turković, OIB 03143693749, Kraljevec Na Sutli 122,49294 Kraljevec Na Sutli</item>
      <item>Marija Šepetavc Turković, OIB 03143693749, Kraljevec 122,49294 Kraljevec Na Sutli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95639482641</item>
      <item>, OIB 23057039320</item>
      <item>, OIB 03143693749</item>
      <item>, OIB 03143693749</item>
    </izvorni_sadrzaj>
    <derivirana_varijabla naziv="DomainObject.Predmet.SudioniciListNazivOIB_1">
      <item>, OIB 85821130368</item>
      <item>, OIB 95639482641</item>
      <item>, OIB 23057039320</item>
      <item>, OIB 03143693749</item>
      <item>, OIB 03143693749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2BA9E-0FDA-4B9E-AC59-F8C78FD43E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908</properties:Words>
  <properties:Characters>5023</properties:Characters>
  <properties:Lines>91</properties:Lines>
  <properties:Paragraphs>24</properties:Paragraphs>
  <properties:TotalTime>246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2017-10-03T09:59:00Z</cp:lastPrinted>
  <dcterms:modified xmlns:xsi="http://www.w3.org/2001/XMLSchema-instance" xsi:type="dcterms:W3CDTF">2017-10-03T09:59:00Z</dcterms:modified>
  <cp:revision>168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St-6179/2016-27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