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dc11" w14:paraId="5dbdc1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791A12">
        <w:t>9249/15-3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791A12" w:rsidRPr="00791A12">
        <w:t>DOBRE NAMJERE d.o.o.</w:t>
      </w:r>
      <w:r w:rsidR="00791A12">
        <w:t xml:space="preserve"> </w:t>
      </w:r>
      <w:r w:rsidR="00F977F4">
        <w:t xml:space="preserve">Zagreb, </w:t>
      </w:r>
      <w:r w:rsidR="00791A12">
        <w:t xml:space="preserve">Ante Jakšića 36 </w:t>
      </w:r>
      <w:r w:rsidR="00F977F4">
        <w:t xml:space="preserve">MBS: </w:t>
      </w:r>
      <w:r w:rsidR="00791A12" w:rsidRPr="00791A12">
        <w:t>080788478</w:t>
      </w:r>
      <w:r w:rsidR="00F977F4">
        <w:t xml:space="preserve"> OIB: </w:t>
      </w:r>
      <w:r w:rsidR="00791A12" w:rsidRPr="00791A12">
        <w:t>94007389911</w:t>
      </w:r>
      <w:r w:rsidR="00791A12">
        <w:t xml:space="preserve"> </w:t>
      </w:r>
      <w:r w:rsidR="00B232AC">
        <w:t xml:space="preserve">dana </w:t>
      </w:r>
      <w:r w:rsidR="00791A12">
        <w:t>4. travnja</w:t>
      </w:r>
      <w:r w:rsidR="00F977F4">
        <w:t xml:space="preserve">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791A12">
        <w:t>Daniel Žerjav, Ante Jakšića 36</w:t>
      </w:r>
      <w:r w:rsidR="00F977F4">
        <w:t xml:space="preserve"> </w:t>
      </w:r>
      <w:r w:rsidR="0052661E">
        <w:t xml:space="preserve"> OIB: </w:t>
      </w:r>
      <w:r w:rsidR="00791A12">
        <w:t>15464067689</w:t>
      </w:r>
      <w:r w:rsidR="00F977F4">
        <w:t xml:space="preserve"> </w:t>
      </w:r>
      <w:r w:rsidR="0052661E">
        <w:t xml:space="preserve"> </w:t>
      </w:r>
      <w:r w:rsidR="00F977F4">
        <w:t>- osoba</w:t>
      </w:r>
      <w:r w:rsidR="0052661E">
        <w:t xml:space="preserve"> ovlaštene</w:t>
      </w:r>
      <w:r>
        <w:t xml:space="preserve"> za zastupanje dužnika </w:t>
      </w:r>
      <w:r w:rsidR="00791A12" w:rsidRPr="00791A12">
        <w:t>DOBRE NAMJERE d.o.o.</w:t>
      </w:r>
      <w:r w:rsidR="00791A12">
        <w:t xml:space="preserve"> Zagreb, Ante Jakšića 36 MBS: </w:t>
      </w:r>
      <w:r w:rsidR="00791A12" w:rsidRPr="00791A12">
        <w:t>080788478</w:t>
      </w:r>
      <w:r w:rsidR="00791A12">
        <w:t xml:space="preserve"> OIB: </w:t>
      </w:r>
      <w:r w:rsidR="00791A12" w:rsidRPr="00791A12">
        <w:t>94007389911</w:t>
      </w:r>
      <w:r w:rsidR="00791A12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791A12" w:rsidRPr="00791A12">
        <w:t>DOBRE NAMJERE d.o.o.</w:t>
      </w:r>
      <w:r w:rsidR="00791A12">
        <w:t xml:space="preserve"> Zagreb, Ante Jakšića 36 MBS: </w:t>
      </w:r>
      <w:r w:rsidR="00791A12" w:rsidRPr="00791A12">
        <w:t>080788478</w:t>
      </w:r>
      <w:r w:rsidR="00791A12">
        <w:t xml:space="preserve"> OIB: </w:t>
      </w:r>
      <w:r w:rsidR="00791A12" w:rsidRPr="00791A12">
        <w:t>94007389911</w:t>
      </w:r>
      <w:r w:rsidR="00791A1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791A12">
        <w:t>28.658,68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791A12">
        <w:t>4. travnja</w:t>
      </w:r>
      <w:r w:rsidR="00F977F4">
        <w:t xml:space="preserve"> </w:t>
      </w:r>
      <w:r w:rsidR="0052661E">
        <w:t xml:space="preserve">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FA603F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FA603F" w:rsidR="00FA60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A603F" w:rsidP="00FA603F" w:rsidR="00FA603F">
      <w:pPr>
        <w:ind w:firstLine="708" w:left="5664"/>
      </w:pPr>
      <w:r>
        <w:t>Vinka Mihalinčić</w:t>
      </w:r>
    </w:p>
    <w:p w:rsidRDefault="00FA603F" w:rsidP="0094369F" w:rsidR="00FA603F"/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91A12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87778"/>
    <w:rsid w:val="00F941E3"/>
    <w:rsid w:val="00F977F4"/>
    <w:rsid w:val="00FA603F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9249</izvorni_sadrzaj>
    <derivirana_varijabla naziv="DomainObject.Predmet.Broj_1">9249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St-9249/2015</izvorni_sadrzaj>
    <derivirana_varijabla naziv="DomainObject.Predmet.OznakaBroj_1">St-9249/2015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DOBRE NAMJERE d.o.o.</izvorni_sadrzaj>
    <derivirana_varijabla naziv="DomainObject.Predmet.ProtustrankaFormated_1">  DOBRE NAMJERE d.o.o.</derivirana_varijabla>
  </DomainObject.Predmet.ProtustrankaFormated>
  <DomainObject.Predmet.ProtustrankaFormatedOIB>
    <izvorni_sadrzaj>  DOBRE NAMJERE d.o.o., OIB 94007389911</izvorni_sadrzaj>
    <derivirana_varijabla naziv="DomainObject.Predmet.ProtustrankaFormatedOIB_1">  DOBRE NAMJERE d.o.o., OIB 94007389911</derivirana_varijabla>
  </DomainObject.Predmet.ProtustrankaFormatedOIB>
  <DomainObject.Predmet.ProtustrankaFormatedWithAdress>
    <izvorni_sadrzaj> DOBRE NAMJERE d.o.o., Ante Jakšića 36, 10000 Zagreb</izvorni_sadrzaj>
    <derivirana_varijabla naziv="DomainObject.Predmet.ProtustrankaFormatedWithAdress_1"> DOBRE NAMJERE d.o.o., Ante Jakšića 36, 10000 Zagreb</derivirana_varijabla>
  </DomainObject.Predmet.ProtustrankaFormatedWithAdress>
  <DomainObject.Predmet.ProtustrankaFormatedWithAdressOIB>
    <izvorni_sadrzaj> DOBRE NAMJERE d.o.o., OIB 94007389911, Ante Jakšića 36, 10000 Zagreb</izvorni_sadrzaj>
    <derivirana_varijabla naziv="DomainObject.Predmet.ProtustrankaFormatedWithAdressOIB_1"> DOBRE NAMJERE d.o.o., OIB 94007389911, Ante Jakšića 36, 10000 Zagreb</derivirana_varijabla>
  </DomainObject.Predmet.ProtustrankaFormatedWithAdressOIB>
  <DomainObject.Predmet.ProtustrankaWithAdress>
    <izvorni_sadrzaj>DOBRE NAMJERE d.o.o. Ante Jakšića 36, 10000 Zagreb</izvorni_sadrzaj>
    <derivirana_varijabla naziv="DomainObject.Predmet.ProtustrankaWithAdress_1">DOBRE NAMJERE d.o.o. Ante Jakšića 36, 10000 Zagreb</derivirana_varijabla>
  </DomainObject.Predmet.ProtustrankaWithAdress>
  <DomainObject.Predmet.ProtustrankaWithAdressOIB>
    <izvorni_sadrzaj>DOBRE NAMJERE d.o.o., OIB 94007389911, Ante Jakšića 36, 10000 Zagreb</izvorni_sadrzaj>
    <derivirana_varijabla naziv="DomainObject.Predmet.ProtustrankaWithAdressOIB_1">DOBRE NAMJERE d.o.o., OIB 94007389911, Ante Jakšića 36, 10000 Zagreb</derivirana_varijabla>
  </DomainObject.Predmet.ProtustrankaWithAdressOIB>
  <DomainObject.Predmet.ProtustrankaNazivFormated>
    <izvorni_sadrzaj>DOBRE NAMJERE d.o.o.</izvorni_sadrzaj>
    <derivirana_varijabla naziv="DomainObject.Predmet.ProtustrankaNazivFormated_1">DOBRE NAMJERE d.o.o.</derivirana_varijabla>
  </DomainObject.Predmet.ProtustrankaNazivFormated>
  <DomainObject.Predmet.ProtustrankaNazivFormatedOIB>
    <izvorni_sadrzaj>DOBRE NAMJERE d.o.o., OIB 94007389911</izvorni_sadrzaj>
    <derivirana_varijabla naziv="DomainObject.Predmet.ProtustrankaNazivFormatedOIB_1">DOBRE NAMJERE d.o.o., OIB 94007389911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DOBRE NAMJERE d.o.o.</item>
    </izvorni_sadrzaj>
    <derivirana_varijabla naziv="DomainObject.Predmet.ProtuStrankaListFormated_1">
      <item>DOBRE NAMJERE d.o.o.</item>
    </derivirana_varijabla>
  </DomainObject.Predmet.ProtuStrankaListFormated>
  <DomainObject.Predmet.ProtuStrankaListFormatedOIB>
    <izvorni_sadrzaj>
      <item>DOBRE NAMJERE d.o.o., OIB 94007389911</item>
    </izvorni_sadrzaj>
    <derivirana_varijabla naziv="DomainObject.Predmet.ProtuStrankaListFormatedOIB_1">
      <item>DOBRE NAMJERE d.o.o., OIB 94007389911</item>
    </derivirana_varijabla>
  </DomainObject.Predmet.ProtuStrankaListFormatedOIB>
  <DomainObject.Predmet.ProtuStrankaListFormatedWithAdress>
    <izvorni_sadrzaj>
      <item>DOBRE NAMJERE d.o.o., Ante Jakšića 36, 10000 Zagreb</item>
    </izvorni_sadrzaj>
    <derivirana_varijabla naziv="DomainObject.Predmet.ProtuStrankaListFormatedWithAdress_1">
      <item>DOBRE NAMJERE d.o.o., Ante Jakšića 36, 10000 Zagreb</item>
    </derivirana_varijabla>
  </DomainObject.Predmet.ProtuStrankaListFormatedWithAdress>
  <DomainObject.Predmet.ProtuStrankaListFormatedWithAdressOIB>
    <izvorni_sadrzaj>
      <item>DOBRE NAMJERE d.o.o., OIB 94007389911, Ante Jakšića 36, 10000 Zagreb</item>
    </izvorni_sadrzaj>
    <derivirana_varijabla naziv="DomainObject.Predmet.ProtuStrankaListFormatedWithAdressOIB_1">
      <item>DOBRE NAMJERE d.o.o., OIB 94007389911, Ante Jakšića 36, 10000 Zagreb</item>
    </derivirana_varijabla>
  </DomainObject.Predmet.ProtuStrankaListFormatedWithAdressOIB>
  <DomainObject.Predmet.ProtuStrankaListNazivFormated>
    <izvorni_sadrzaj>
      <item>DOBRE NAMJERE d.o.o.</item>
    </izvorni_sadrzaj>
    <derivirana_varijabla naziv="DomainObject.Predmet.ProtuStrankaListNazivFormated_1">
      <item>DOBRE NAMJERE d.o.o.</item>
    </derivirana_varijabla>
  </DomainObject.Predmet.ProtuStrankaListNazivFormated>
  <DomainObject.Predmet.ProtuStrankaListNazivFormatedOIB>
    <izvorni_sadrzaj>
      <item>DOBRE NAMJERE d.o.o., OIB 94007389911</item>
    </izvorni_sadrzaj>
    <derivirana_varijabla naziv="DomainObject.Predmet.ProtuStrankaListNazivFormatedOIB_1">
      <item>DOBRE NAMJERE d.o.o., OIB 94007389911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DOBRE NAMJERE d.o.o.</izvorni_sadrzaj>
    <derivirana_varijabla naziv="DomainObject.Predmet.ProtustrankaIDrugi_1">DOBRE NAMJERE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DOBRE NAMJERE d.o.o., OIB 94007389911, Ante Jakšića 36, 10000 Zagreb</izvorni_sadrzaj>
    <derivirana_varijabla naziv="DomainObject.Predmet.ProtustrankaIDrugiAdressOIB_1">DOBRE NAMJERE d.o.o., OIB 94007389911, Ante Jakšića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DOBRE NAMJERE d.o.o.</item>
    </izvorni_sadrzaj>
    <derivirana_varijabla naziv="DomainObject.Predmet.SudioniciListNaziv_1">
      <item>FINA Regionalni centar Zagreb</item>
      <item>DOBRE NAMJERE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DOBRE NAMJERE d.o.o., OIB 94007389911, Ante Jakšića 36,10000 Zagreb</item>
    </izvorni_sadrzaj>
    <derivirana_varijabla naziv="DomainObject.Predmet.SudioniciListAdressOIB_1">
      <item>FINA Regionalni centar Zagreb, OIB 85821130368, Trg svibanjskih žrtava 1995. 1,10000 Zagreb</item>
      <item>DOBRE NAMJERE d.o.o., OIB 94007389911, Ante Jakšića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94007389911</item>
    </izvorni_sadrzaj>
    <derivirana_varijabla naziv="DomainObject.Predmet.SudioniciListNazivOIB_1">
      <item>, OIB 85821130368</item>
      <item>, OIB 94007389911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1953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2016-04-04T07:38:00Z</dcterms:created>
  <dc:creator>Vinka Mihalinčić</dc:creator>
  <cp:lastModifiedBy>Vinka Mihalinčić</cp:lastModifiedBy>
  <cp:lastPrinted>2015-10-12T07:47:00Z</cp:lastPrinted>
  <dcterms:modified xmlns:xsi="http://www.w3.org/2001/XMLSchema-instance" xsi:type="dcterms:W3CDTF">2016-04-04T07:39:00Z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