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2ff60" w14:paraId="3e2ff60" w:rsidRDefault="00303DA1" w:rsidP="00FA1DB4" w:rsidR="00303DA1">
      <w:pPr>
        <w15:collapsed w:val="false"/>
        <w:rPr>
          <w:rStyle w:val="Naglaeno"/>
        </w:rPr>
      </w:pPr>
      <w:bookmarkStart w:name="_GoBack" w:id="0"/>
      <w:bookmarkEnd w:id="0"/>
    </w:p>
    <w:p w:rsidRDefault="00FA1DB4" w:rsidP="00FA1DB4" w:rsidR="00FA1DB4">
      <w:r>
        <w:rPr>
          <w:rStyle w:val="Naglaeno"/>
        </w:rPr>
        <w:t xml:space="preserve">   </w:t>
      </w:r>
      <w:r>
        <w:rPr>
          <w:b/>
          <w:bCs/>
          <w:noProof/>
        </w:rPr>
        <w:drawing>
          <wp:inline distR="0" distL="0" distB="0" distT="0">
            <wp:extent cy="800100" cx="69342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FA1DB4" w:rsidP="00FA1DB4" w:rsidR="00FA1DB4" w:rsidRPr="00D21A2C"/>
    <w:p w:rsidRDefault="00FA1DB4" w:rsidP="00FA1DB4" w:rsidR="00FA1DB4" w:rsidRPr="00B82754">
      <w:pPr>
        <w:ind w:hanging="720" w:left="360"/>
        <w:rPr>
          <w:b/>
        </w:rPr>
      </w:pPr>
      <w:r w:rsidRPr="00B82754">
        <w:rPr>
          <w:b/>
        </w:rPr>
        <w:t xml:space="preserve">     REPUBLIKA HRVATSKA</w:t>
      </w:r>
    </w:p>
    <w:p w:rsidRDefault="00FA1DB4" w:rsidP="00FA1DB4" w:rsidR="00FA1DB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A1DB4" w:rsidP="00063F04" w:rsidR="00665331">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665331" w:rsidP="00303DA1" w:rsidR="00665331" w:rsidRPr="00AD2599">
      <w:pPr>
        <w:rPr>
          <w:sz w:val="22"/>
          <w:szCs w:val="22"/>
        </w:rPr>
      </w:pPr>
    </w:p>
    <w:p w:rsidRDefault="00FA1DB4" w:rsidP="00FA1DB4" w:rsidR="00FA1DB4">
      <w:pPr>
        <w:jc w:val="center"/>
      </w:pPr>
      <w:r>
        <w:t>Z A K L J U Č A K</w:t>
      </w:r>
    </w:p>
    <w:p w:rsidRDefault="00FA1DB4" w:rsidP="00FA1DB4" w:rsidR="00FA1DB4">
      <w:pPr>
        <w:rPr>
          <w:b/>
        </w:rPr>
      </w:pPr>
    </w:p>
    <w:p w:rsidRDefault="00ED56AC" w:rsidP="00303DA1" w:rsidR="00303DA1">
      <w:pPr>
        <w:pStyle w:val="Tijeloteksta"/>
        <w:ind w:firstLine="708"/>
      </w:pPr>
      <w:r>
        <w:t xml:space="preserve">Trgovački sud u Osijeku, po sucu pojedincu Jadranki Herman kao stečajnom sucu, u stečajnom postupku nad dužnikom RAKO d.o.o. za trgovinu, zastupstva i usluge, u stečaju, Osijek, Martina Divalta 84, MBS 030028896, OIB 79858167723,  </w:t>
      </w:r>
      <w:r w:rsidR="00303DA1">
        <w:t xml:space="preserve">dana 24. travnja  2018. </w:t>
      </w:r>
    </w:p>
    <w:p w:rsidRDefault="004571BF" w:rsidP="003F6842" w:rsidR="004571BF">
      <w:pPr>
        <w:jc w:val="both"/>
        <w:rPr>
          <w:b/>
          <w:bCs/>
        </w:rPr>
      </w:pPr>
    </w:p>
    <w:p w:rsidRDefault="00303DA1" w:rsidP="003F6842" w:rsidR="00303DA1" w:rsidRPr="004571BF">
      <w:pPr>
        <w:jc w:val="both"/>
        <w:rPr>
          <w:b/>
          <w:bCs/>
        </w:rPr>
      </w:pPr>
    </w:p>
    <w:p w:rsidRDefault="00D278CB" w:rsidP="00723D92" w:rsidR="00723D92" w:rsidRPr="004571BF">
      <w:pPr>
        <w:pStyle w:val="Tijeloteksta"/>
        <w:jc w:val="center"/>
        <w:rPr>
          <w:bCs/>
        </w:rPr>
      </w:pPr>
      <w:r w:rsidRPr="004571BF">
        <w:rPr>
          <w:bCs/>
        </w:rPr>
        <w:t>z</w:t>
      </w:r>
      <w:r w:rsidR="00F65B43" w:rsidRPr="004571BF">
        <w:rPr>
          <w:bCs/>
        </w:rPr>
        <w:t xml:space="preserve"> a k l j u č i o</w:t>
      </w:r>
      <w:r w:rsidR="00723D92" w:rsidRPr="004571BF">
        <w:rPr>
          <w:bCs/>
        </w:rPr>
        <w:t xml:space="preserve">    j e</w:t>
      </w:r>
    </w:p>
    <w:p w:rsidRDefault="004571BF" w:rsidP="004571BF" w:rsidR="004571BF">
      <w:pPr>
        <w:rPr>
          <w:b/>
        </w:rPr>
      </w:pPr>
    </w:p>
    <w:p w:rsidRDefault="008459B4" w:rsidP="004571BF" w:rsidR="008459B4">
      <w:pPr>
        <w:rPr>
          <w:b/>
        </w:rPr>
      </w:pPr>
    </w:p>
    <w:p w:rsidRDefault="002F144D" w:rsidP="008459B4" w:rsidR="00444C08">
      <w:pPr>
        <w:ind w:left="708"/>
        <w:jc w:val="both"/>
      </w:pPr>
      <w:r>
        <w:t xml:space="preserve">I </w:t>
      </w:r>
      <w:r w:rsidR="00E67B91">
        <w:tab/>
        <w:t>T</w:t>
      </w:r>
      <w:r>
        <w:t xml:space="preserve">emeljem odredbe članka 247. stav 1. i stav 3. Stečajnog zakona (Narodne novine 71/15, dalje SZ) a u vezi s odredbom članka 95. Ovršnog zakona (Narodne novine 112/12, 25/13 i 93/14 dalje OZ) određuje se prodaja u stečajnom postupku, uz odgovarajuću primjenu odredaba o ovrsi na nekretninama, nekretnine u vlasništvu stečajnog dužnika </w:t>
      </w:r>
      <w:r w:rsidR="00ED56AC">
        <w:t xml:space="preserve">RAKO d.o.o. za trgovinu, zastupstva i usluge, u stečaju, Osijek, Martina Divalta 84, MBS 030028896, OIB 79858167723 </w:t>
      </w:r>
      <w:r w:rsidR="00303DA1">
        <w:rPr>
          <w:color w:val="000000"/>
        </w:rPr>
        <w:t>i</w:t>
      </w:r>
      <w:r w:rsidR="00444C08">
        <w:t xml:space="preserve"> to :</w:t>
      </w:r>
    </w:p>
    <w:p w:rsidRDefault="00303DA1" w:rsidP="00303DA1" w:rsidR="00303DA1">
      <w:pPr>
        <w:pStyle w:val="Tijeloteksta"/>
        <w:ind w:left="705"/>
        <w:rPr>
          <w:bCs/>
        </w:rPr>
      </w:pPr>
    </w:p>
    <w:p w:rsidRDefault="00ED56AC" w:rsidP="00ED56AC" w:rsidR="00ED56AC">
      <w:pPr>
        <w:pStyle w:val="Odlomakpopisa"/>
        <w:numPr>
          <w:ilvl w:val="0"/>
          <w:numId w:val="13"/>
        </w:numPr>
        <w:jc w:val="both"/>
      </w:pPr>
      <w:r>
        <w:t>Zk. ul. 15041 k.o. Osijek kč.br. 6324/2 u naravi poslovna građevina – skladište mješovite robe i kancelarijski prostor u Ul. Divaltovoj sa 1254 m2.</w:t>
      </w:r>
    </w:p>
    <w:p w:rsidRDefault="00303DA1" w:rsidP="00303DA1" w:rsidR="00303DA1">
      <w:pPr>
        <w:pStyle w:val="Odlomakpopisa"/>
        <w:jc w:val="both"/>
      </w:pPr>
    </w:p>
    <w:p w:rsidRDefault="00ED56AC" w:rsidP="00ED56AC" w:rsidR="00ED56AC" w:rsidRPr="00711076">
      <w:pPr>
        <w:ind w:left="705"/>
        <w:jc w:val="both"/>
        <w:rPr>
          <w:color w:val="000000"/>
        </w:rPr>
      </w:pPr>
      <w:r>
        <w:t>Na navedenim nekretninama upisano je razlučno pravo u korist razlučnih  vjerovnika RH Ministarstvo financija Porezna uprava Područni ured Osijek, Grad Osijek - Upravni odjel za komunalno – stambeno gospodarstvo i promet Osijek, Grad Osijek - Upravni odjel za urbanizam i graditeljstvo komunalno – stambeno gospodarstvo, promet i zaštitu okoliša te mjesnu samoupravu grada Osijeka.</w:t>
      </w:r>
    </w:p>
    <w:p w:rsidRDefault="008459B4" w:rsidP="00444C08" w:rsidR="008459B4">
      <w:pPr>
        <w:pStyle w:val="Odlomakpopisa"/>
        <w:ind w:left="1068"/>
        <w:jc w:val="both"/>
      </w:pPr>
    </w:p>
    <w:p w:rsidRDefault="00E67B91" w:rsidP="00E67B91" w:rsidR="00E67B91">
      <w:pPr>
        <w:jc w:val="both"/>
      </w:pPr>
      <w:r>
        <w:tab/>
        <w:t xml:space="preserve">II </w:t>
      </w:r>
      <w:r>
        <w:tab/>
        <w:t>Utvrđena vrijednost nekretnina:</w:t>
      </w:r>
    </w:p>
    <w:p w:rsidRDefault="00E67B91" w:rsidP="00E67B91" w:rsidR="00E67B91">
      <w:pPr>
        <w:pStyle w:val="Odlomakpopisa"/>
        <w:numPr>
          <w:ilvl w:val="0"/>
          <w:numId w:val="12"/>
        </w:numPr>
        <w:jc w:val="both"/>
      </w:pPr>
      <w:r>
        <w:t xml:space="preserve">pod točkom I 1. ovog zaključka iznosi </w:t>
      </w:r>
      <w:r w:rsidR="00ED56AC">
        <w:t>1.413.100,00</w:t>
      </w:r>
      <w:r>
        <w:t xml:space="preserve"> kn.</w:t>
      </w:r>
    </w:p>
    <w:p w:rsidRDefault="00E67B91" w:rsidP="00E67B91" w:rsidR="00E67B91">
      <w:pPr>
        <w:pStyle w:val="Odlomakpopisa"/>
        <w:jc w:val="both"/>
      </w:pPr>
    </w:p>
    <w:p w:rsidRDefault="00E67B91" w:rsidP="008459B4" w:rsidR="00E67B91">
      <w:pPr>
        <w:ind w:firstLine="708"/>
        <w:jc w:val="both"/>
      </w:pPr>
      <w:r>
        <w:t xml:space="preserve">III </w:t>
      </w:r>
      <w:r w:rsidR="008459B4">
        <w:tab/>
      </w:r>
      <w:r>
        <w:t>Nekretnine su slobodne od osoba i stvari.</w:t>
      </w:r>
    </w:p>
    <w:p w:rsidRDefault="00E67B91" w:rsidP="00E67B91" w:rsidR="00E67B91">
      <w:pPr>
        <w:ind w:firstLine="360"/>
        <w:jc w:val="both"/>
      </w:pPr>
    </w:p>
    <w:p w:rsidRDefault="00E67B91" w:rsidP="003F6842" w:rsidR="00E67B91">
      <w:pPr>
        <w:ind w:left="708"/>
        <w:jc w:val="both"/>
      </w:pPr>
      <w:r>
        <w:t xml:space="preserve">IV 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javnoj dražbi na mrežnim stranicama Financijske agencije do početka prikupljanja ponuda mora proteći najmanje 60 dana. </w:t>
      </w:r>
    </w:p>
    <w:p w:rsidRDefault="00E67B91" w:rsidP="00E67B91" w:rsidR="00E67B91">
      <w:pPr>
        <w:ind w:firstLine="360"/>
        <w:jc w:val="both"/>
      </w:pPr>
    </w:p>
    <w:p w:rsidRDefault="003F6842" w:rsidP="00E67B91" w:rsidR="003F6842">
      <w:pPr>
        <w:ind w:firstLine="360"/>
        <w:jc w:val="both"/>
      </w:pPr>
    </w:p>
    <w:p w:rsidRDefault="003F6842" w:rsidP="00063F04" w:rsidR="003F6842">
      <w:pPr>
        <w:jc w:val="both"/>
      </w:pPr>
    </w:p>
    <w:p w:rsidRDefault="00063F04" w:rsidP="00063F04" w:rsidR="00063F04">
      <w:pPr>
        <w:jc w:val="both"/>
      </w:pPr>
    </w:p>
    <w:p w:rsidRDefault="00E67B91" w:rsidP="008459B4" w:rsidR="00E67B91">
      <w:pPr>
        <w:ind w:firstLine="708"/>
        <w:jc w:val="both"/>
      </w:pPr>
      <w:r>
        <w:t>V</w:t>
      </w:r>
      <w:r>
        <w:tab/>
        <w:t xml:space="preserve"> UVJETI PRODAJE:</w:t>
      </w:r>
    </w:p>
    <w:p w:rsidRDefault="003F6842" w:rsidP="008459B4" w:rsidR="003F6842">
      <w:pPr>
        <w:ind w:firstLine="708"/>
        <w:jc w:val="both"/>
      </w:pPr>
    </w:p>
    <w:p w:rsidRDefault="00E67B91" w:rsidP="008459B4" w:rsidR="00E67B91">
      <w:pPr>
        <w:ind w:firstLine="708"/>
        <w:jc w:val="both"/>
      </w:pPr>
      <w:r>
        <w:t xml:space="preserve">1. </w:t>
      </w:r>
      <w:r w:rsidR="008459B4">
        <w:t xml:space="preserve">  </w:t>
      </w:r>
      <w:r>
        <w:t>Nekretnine iz točke I 1. ovog zaključka ne mogu se prodavati:</w:t>
      </w:r>
    </w:p>
    <w:p w:rsidRDefault="00E67B91" w:rsidP="008459B4" w:rsidR="00E67B91">
      <w:pPr>
        <w:ind w:left="1068"/>
        <w:jc w:val="both"/>
      </w:pPr>
      <w:r>
        <w:t>- na prvoj dražbi ispod</w:t>
      </w:r>
      <w:r w:rsidR="003310BE">
        <w:t xml:space="preserve"> 1.059.825,00</w:t>
      </w:r>
      <w:r>
        <w:t xml:space="preserve"> kn odnosno ¾ utvrđene vrijednosti nekretnina iz točke II ovog zaključka,</w:t>
      </w:r>
    </w:p>
    <w:p w:rsidRDefault="00E67B91" w:rsidP="008459B4" w:rsidR="00E67B91">
      <w:pPr>
        <w:ind w:left="1068"/>
        <w:jc w:val="both"/>
      </w:pPr>
      <w:r>
        <w:t>- na drugoj javnoj dražbi ispod</w:t>
      </w:r>
      <w:r w:rsidR="000F51A2">
        <w:t xml:space="preserve"> </w:t>
      </w:r>
      <w:r w:rsidR="003310BE">
        <w:t>706.550,</w:t>
      </w:r>
      <w:r w:rsidR="000F51A2">
        <w:t>0</w:t>
      </w:r>
      <w:r>
        <w:t>0 kn odnsno ½ utvrđene vrijednosti nekretnina iz točke II ovog zaključka,</w:t>
      </w:r>
    </w:p>
    <w:p w:rsidRDefault="00E67B91" w:rsidP="008459B4" w:rsidR="00E67B91">
      <w:pPr>
        <w:ind w:left="1068"/>
        <w:jc w:val="both"/>
      </w:pPr>
      <w:r>
        <w:t xml:space="preserve">- na trećoj javnoj dražbi ispod </w:t>
      </w:r>
      <w:r w:rsidR="003310BE">
        <w:t>353.275,</w:t>
      </w:r>
      <w:r>
        <w:t>00 kn odnosno ¼  utvrđene vrijednosti nekretnina iz točke II ovog zaključka.</w:t>
      </w:r>
    </w:p>
    <w:p w:rsidRDefault="00E67B91" w:rsidP="00E67B91" w:rsidR="00E67B91">
      <w:pPr>
        <w:ind w:firstLine="360"/>
        <w:jc w:val="both"/>
      </w:pPr>
    </w:p>
    <w:p w:rsidRDefault="00E67B91" w:rsidP="00E67B91" w:rsidR="00E67B91">
      <w:pPr>
        <w:pStyle w:val="Odlomakpopisa"/>
        <w:numPr>
          <w:ilvl w:val="0"/>
          <w:numId w:val="11"/>
        </w:numPr>
        <w:jc w:val="both"/>
      </w:pPr>
      <w:r>
        <w:t>Na četvrtoj dražbi nekretnine se prodaju po početnoj cijeni od 1,00 kn.</w:t>
      </w:r>
    </w:p>
    <w:p w:rsidRDefault="003F6842" w:rsidP="003F6842" w:rsidR="003F6842">
      <w:pPr>
        <w:pStyle w:val="Odlomakpopisa"/>
        <w:ind w:left="1068"/>
        <w:jc w:val="both"/>
      </w:pPr>
    </w:p>
    <w:p w:rsidRDefault="00E67B91" w:rsidP="00E67B91" w:rsidR="00E67B91">
      <w:pPr>
        <w:pStyle w:val="Odlomakpopisa"/>
        <w:numPr>
          <w:ilvl w:val="0"/>
          <w:numId w:val="11"/>
        </w:numPr>
        <w:jc w:val="both"/>
      </w:pPr>
      <w:r>
        <w:t xml:space="preserve">Prikupljanje ponuda traje 10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w:t>
      </w:r>
    </w:p>
    <w:p w:rsidRDefault="003F6842" w:rsidP="003F6842" w:rsidR="003F6842">
      <w:pPr>
        <w:jc w:val="both"/>
      </w:pPr>
    </w:p>
    <w:p w:rsidRDefault="00E67B91" w:rsidP="00E67B91" w:rsidR="00E67B91">
      <w:pPr>
        <w:pStyle w:val="Odlomakpopisa"/>
        <w:numPr>
          <w:ilvl w:val="0"/>
          <w:numId w:val="11"/>
        </w:numPr>
        <w:jc w:val="both"/>
      </w:pPr>
      <w:r>
        <w:t xml:space="preserve">Prvi razlučni vjerovnik u prednosnom redu može izjaviti da kupuje nekretninu i da stavlja u prijeboj svoju tražbinu s protutražbinom stečajnog dužnika po osnovi cijene u visini utvrđene vrijednosti nekretnine. </w:t>
      </w:r>
    </w:p>
    <w:p w:rsidRDefault="003F6842" w:rsidP="003F6842" w:rsidR="003F6842">
      <w:pPr>
        <w:jc w:val="both"/>
      </w:pPr>
    </w:p>
    <w:p w:rsidRDefault="00E67B91" w:rsidP="00E67B91" w:rsidR="00E67B91">
      <w:pPr>
        <w:pStyle w:val="Odlomakpopisa"/>
        <w:numPr>
          <w:ilvl w:val="0"/>
          <w:numId w:val="11"/>
        </w:numPr>
        <w:jc w:val="both"/>
      </w:pPr>
      <w:r>
        <w:t>Poreze, pristojbe i troškove koji nisu sadržani u početnim cijenama oglašenih nekretnina, kupac je dužan platiti u skladu sa zakonom.</w:t>
      </w:r>
    </w:p>
    <w:p w:rsidRDefault="003F6842" w:rsidP="003F6842" w:rsidR="003F6842">
      <w:pPr>
        <w:jc w:val="both"/>
      </w:pPr>
    </w:p>
    <w:p w:rsidRDefault="00E67B91" w:rsidP="00E67B91" w:rsidR="00E67B91">
      <w:pPr>
        <w:pStyle w:val="Odlomakpopisa"/>
        <w:numPr>
          <w:ilvl w:val="0"/>
          <w:numId w:val="11"/>
        </w:numPr>
        <w:jc w:val="both"/>
      </w:pPr>
      <w:r>
        <w:t>Nekretnine navedene u točki I ovog zaključka prodaju se po načelu "viđeno – kupljeno", te se neće priznati naknadne pritužbe na pravne ili materijalne nedostatke istih.</w:t>
      </w:r>
    </w:p>
    <w:p w:rsidRDefault="003F6842" w:rsidP="003F6842" w:rsidR="003F6842">
      <w:pPr>
        <w:jc w:val="both"/>
      </w:pPr>
    </w:p>
    <w:p w:rsidRDefault="00E67B91" w:rsidP="00E67B91" w:rsidR="00E67B91">
      <w:pPr>
        <w:pStyle w:val="Odlomakpopisa"/>
        <w:numPr>
          <w:ilvl w:val="0"/>
          <w:numId w:val="11"/>
        </w:numPr>
        <w:jc w:val="both"/>
      </w:pPr>
      <w:r>
        <w:t>Kao kupci na elektroničkoj javnoj dražbi mogu sudjelovati samo osobe koje su prethodno dale jamčevinu u visini od 10 % utvrđene vrijednosti nekretnina iz točke II zaključka. Jamčevina se uplaćuje najkasnije zadnjeg dana objave poziva na sudjelovanje i to na poseban račun Financijske agencije u iznosu, roku i na način utvrđen u pozivu na sudjelovan</w:t>
      </w:r>
      <w:r w:rsidR="00CF37F4">
        <w:t>je. Uplatiteljem jamčevine smatrat će se osoba čiji je osobni identifikacijski broj (OIB) naveden u pozivu uplate (PNB).</w:t>
      </w:r>
    </w:p>
    <w:p w:rsidRDefault="003F6842" w:rsidP="003F6842" w:rsidR="003F6842">
      <w:pPr>
        <w:jc w:val="both"/>
      </w:pPr>
    </w:p>
    <w:p w:rsidRDefault="00CF37F4" w:rsidP="00E67B91" w:rsidR="00CF37F4">
      <w:pPr>
        <w:pStyle w:val="Odlomakpopisa"/>
        <w:numPr>
          <w:ilvl w:val="0"/>
          <w:numId w:val="11"/>
        </w:numPr>
        <w:jc w:val="both"/>
      </w:pPr>
      <w:r>
        <w:t>Ponuditeljima čija ponuda nije prihvaćena Agencija će vratiti jamčevinu na temelju naloga suda za prijenos novčanih sredstava (članak 99. stav 4. OZ-a).</w:t>
      </w:r>
    </w:p>
    <w:p w:rsidRDefault="003F6842" w:rsidP="003F6842" w:rsidR="003F6842">
      <w:pPr>
        <w:jc w:val="both"/>
      </w:pPr>
    </w:p>
    <w:p w:rsidRDefault="00CF37F4" w:rsidP="00E67B91" w:rsidR="00CF37F4">
      <w:pPr>
        <w:pStyle w:val="Odlomakpopisa"/>
        <w:numPr>
          <w:ilvl w:val="0"/>
          <w:numId w:val="11"/>
        </w:numPr>
        <w:jc w:val="both"/>
      </w:pPr>
      <w:r>
        <w:t>Valjanom uplatom jamčevine i kupovnine smatrat će se uplata izvršena u roku i evidentirana na račun Financijske agencije</w:t>
      </w:r>
      <w:r w:rsidR="00E26872">
        <w:t xml:space="preserve"> najkasnije</w:t>
      </w:r>
      <w:r>
        <w:t xml:space="preserve"> u roku od 8 dana od isteka roka za uplatu.</w:t>
      </w:r>
    </w:p>
    <w:p w:rsidRDefault="003F6842" w:rsidP="003F6842" w:rsidR="003F6842">
      <w:pPr>
        <w:pStyle w:val="Odlomakpopisa"/>
      </w:pPr>
    </w:p>
    <w:p w:rsidRDefault="00E26872" w:rsidP="003F6842" w:rsidR="00E26872">
      <w:pPr>
        <w:pStyle w:val="Odlomakpopisa"/>
      </w:pPr>
    </w:p>
    <w:p w:rsidRDefault="00E26872" w:rsidP="003F6842" w:rsidR="00E26872">
      <w:pPr>
        <w:pStyle w:val="Odlomakpopisa"/>
      </w:pPr>
    </w:p>
    <w:p w:rsidRDefault="003F6842" w:rsidP="003F6842" w:rsidR="003F6842">
      <w:pPr>
        <w:jc w:val="both"/>
      </w:pPr>
    </w:p>
    <w:p w:rsidRDefault="00CF37F4" w:rsidP="00E67B91" w:rsidR="00CF37F4">
      <w:pPr>
        <w:pStyle w:val="Odlomakpopisa"/>
        <w:numPr>
          <w:ilvl w:val="0"/>
          <w:numId w:val="11"/>
        </w:numPr>
        <w:jc w:val="both"/>
      </w:pPr>
      <w:r>
        <w:t>Kupac je dužan platiti kupovninu na poseban račun Financijske agencije otvoren za tu namjenu u roku od 30 dana od dana pravomoćnosti rješenja o dosudi.</w:t>
      </w:r>
    </w:p>
    <w:p w:rsidRDefault="003F6842" w:rsidP="003F6842" w:rsidR="003F6842">
      <w:pPr>
        <w:pStyle w:val="Odlomakpopisa"/>
        <w:ind w:left="1068"/>
        <w:jc w:val="both"/>
      </w:pPr>
    </w:p>
    <w:p w:rsidRDefault="00CF37F4" w:rsidP="00E67B91" w:rsidR="00CF37F4">
      <w:pPr>
        <w:pStyle w:val="Odlomakpopisa"/>
        <w:numPr>
          <w:ilvl w:val="0"/>
          <w:numId w:val="11"/>
        </w:numPr>
        <w:jc w:val="both"/>
      </w:pPr>
      <w:r>
        <w:t>U rješenju o dosudi odrediti će se da će se nekretnina dosuditi i kupcima koji su ponudili nižu cijenu, redom prema veličini cijene koju su ponudili, ako kupci koji su ponudili višu cijenu ne položi</w:t>
      </w:r>
      <w:r w:rsidR="00097CCB">
        <w:t xml:space="preserve"> kupovninu u roku koji im je određen. U tom slučaju sud će donijeti posebno rješenje o dosudi svakom slijedećem kupcu koji je ispunio uvjete da mu se nekretnina dosudi, u kojem rješenju će se odrediti rok za polaganje kupovnine. Sud će u tom rješenju najprije oglasiti nevažeću dosudu kupcu koji je ponudio višu cijenu (članak 103. stav 6. OZ-a).</w:t>
      </w:r>
    </w:p>
    <w:p w:rsidRDefault="003F6842" w:rsidP="003F6842" w:rsidR="003F6842">
      <w:pPr>
        <w:jc w:val="both"/>
      </w:pPr>
    </w:p>
    <w:p w:rsidRDefault="00097CCB" w:rsidP="00E67B91" w:rsidR="00097CCB">
      <w:pPr>
        <w:pStyle w:val="Odlomakpopisa"/>
        <w:numPr>
          <w:ilvl w:val="0"/>
          <w:numId w:val="11"/>
        </w:numPr>
        <w:jc w:val="both"/>
      </w:pPr>
      <w:r>
        <w:t>Ako kupac u određenom roku ne položi kupovninu, a ne postoje uvjeti za dosudu nekretnine kupcu koji su ponudili nižu cijenu prema odredbi članka 103. stav 6. OZ-a, sud će rješenjem prodaju oglasiti nevažećom i odrediti novu prodaju, uz uvjete određene za prodaju koja je oglašena nevažećom. Iz položene jamčevine namirit će se troškovi nove prodaje i naknaditi razlika između kupovnine posti</w:t>
      </w:r>
      <w:r w:rsidR="00E26872">
        <w:t>gnute na prijašnjoj dražbi i n</w:t>
      </w:r>
      <w:r>
        <w:t>ovoj prodaji.</w:t>
      </w:r>
    </w:p>
    <w:p w:rsidRDefault="003F6842" w:rsidP="003F6842" w:rsidR="003F6842">
      <w:pPr>
        <w:jc w:val="both"/>
      </w:pPr>
    </w:p>
    <w:p w:rsidRDefault="00C669C1" w:rsidP="00E67B91" w:rsidR="00C669C1">
      <w:pPr>
        <w:pStyle w:val="Odlomakpopisa"/>
        <w:numPr>
          <w:ilvl w:val="0"/>
          <w:numId w:val="11"/>
        </w:numPr>
        <w:jc w:val="both"/>
      </w:pPr>
      <w:r>
        <w:t>Nakon što kupac položi kupovninu i rješenje o dosudi postane pravomoćno sud će zaključkom odrediti predaju nekretnina kupcu, upis prava vlasništva na nekretninama u Zemljišnim knjigama u korist kupca i brisanje založnih prava, na kupljenim nekretninama.</w:t>
      </w:r>
    </w:p>
    <w:p w:rsidRDefault="003F6842" w:rsidP="003F6842" w:rsidR="003F6842">
      <w:pPr>
        <w:jc w:val="both"/>
      </w:pPr>
    </w:p>
    <w:p w:rsidRDefault="00C669C1" w:rsidP="00E67B91" w:rsidR="00E67B91">
      <w:pPr>
        <w:pStyle w:val="Odlomakpopisa"/>
        <w:numPr>
          <w:ilvl w:val="0"/>
          <w:numId w:val="11"/>
        </w:numPr>
        <w:jc w:val="both"/>
      </w:pPr>
      <w:r>
        <w:t>Razgledavanje nekretnine, te uvid u procjene vrijednosti istih mogu se obaviti uz prethodni dogovor sa stečajn</w:t>
      </w:r>
      <w:r w:rsidR="003310BE">
        <w:t>om upraviteljicom Marijanom Božić</w:t>
      </w:r>
      <w:r w:rsidR="000F51A2">
        <w:t>,</w:t>
      </w:r>
      <w:r>
        <w:t xml:space="preserve"> mobitel 09</w:t>
      </w:r>
      <w:r w:rsidR="003310BE">
        <w:t xml:space="preserve">12250642. </w:t>
      </w:r>
    </w:p>
    <w:p w:rsidRDefault="00096629" w:rsidP="004571BF" w:rsidR="00096629">
      <w:pPr>
        <w:jc w:val="both"/>
      </w:pPr>
    </w:p>
    <w:p w:rsidRDefault="00F65B43" w:rsidP="003310BE" w:rsidR="00723D92">
      <w:pPr>
        <w:pStyle w:val="Tijeloteksta"/>
        <w:ind w:left="360"/>
        <w:jc w:val="center"/>
      </w:pPr>
      <w:r>
        <w:t>U Osijeku</w:t>
      </w:r>
      <w:r w:rsidR="003F6842">
        <w:t xml:space="preserve"> 2</w:t>
      </w:r>
      <w:r w:rsidR="000F51A2">
        <w:t xml:space="preserve">4. travanj 2018. </w:t>
      </w:r>
      <w:r w:rsidR="00096629">
        <w:t xml:space="preserve"> </w:t>
      </w:r>
      <w:r w:rsidR="00B95AC7">
        <w:t xml:space="preserve"> </w:t>
      </w:r>
      <w:r w:rsidR="00EA5B1A">
        <w:t xml:space="preserve"> </w:t>
      </w:r>
    </w:p>
    <w:p w:rsidRDefault="00723D92" w:rsidP="004571BF" w:rsidR="00723D92">
      <w:pPr>
        <w:pStyle w:val="Tijeloteksta"/>
        <w:jc w:val="left"/>
      </w:pPr>
      <w:r>
        <w:t>Zapisničar</w:t>
      </w:r>
    </w:p>
    <w:p w:rsidRDefault="004571BF" w:rsidP="004571BF" w:rsidR="00665331">
      <w:pPr>
        <w:pStyle w:val="Tijeloteksta"/>
        <w:jc w:val="left"/>
      </w:pPr>
      <w:r>
        <w:t>Maja Kocijan</w:t>
      </w:r>
    </w:p>
    <w:p w:rsidRDefault="00723D92" w:rsidP="00723D92" w:rsidR="00723D92">
      <w:pPr>
        <w:pStyle w:val="Tijeloteksta"/>
        <w:ind w:left="360"/>
        <w:jc w:val="left"/>
      </w:pPr>
      <w:r>
        <w:tab/>
      </w:r>
      <w:r>
        <w:tab/>
      </w:r>
      <w:r>
        <w:tab/>
      </w:r>
      <w:r>
        <w:tab/>
      </w:r>
      <w:r>
        <w:tab/>
      </w:r>
      <w:r>
        <w:tab/>
      </w:r>
      <w:r>
        <w:tab/>
      </w:r>
      <w:r w:rsidR="00A10C19">
        <w:tab/>
      </w:r>
      <w:r>
        <w:t>STEČAJNI SUDAC</w:t>
      </w:r>
    </w:p>
    <w:p w:rsidRDefault="00723D92" w:rsidP="004571BF" w:rsidR="008C6D5E">
      <w:pPr>
        <w:pStyle w:val="Tijeloteksta"/>
        <w:ind w:left="360"/>
        <w:jc w:val="left"/>
      </w:pPr>
      <w:r>
        <w:tab/>
      </w:r>
      <w:r>
        <w:tab/>
      </w:r>
      <w:r>
        <w:tab/>
      </w:r>
      <w:r>
        <w:tab/>
      </w:r>
      <w:r>
        <w:tab/>
      </w:r>
      <w:r>
        <w:tab/>
      </w:r>
      <w:r>
        <w:tab/>
        <w:t xml:space="preserve">  </w:t>
      </w:r>
      <w:r w:rsidR="00096629">
        <w:tab/>
        <w:t xml:space="preserve">  </w:t>
      </w:r>
      <w:r w:rsidR="00A10C19">
        <w:t xml:space="preserve"> </w:t>
      </w:r>
      <w:r>
        <w:t>Jadranka Herman</w:t>
      </w:r>
    </w:p>
    <w:p w:rsidRDefault="00A10C19" w:rsidP="003310BE" w:rsidR="00A10C19">
      <w:pPr>
        <w:pStyle w:val="Tijeloteksta"/>
        <w:jc w:val="left"/>
      </w:pPr>
    </w:p>
    <w:p w:rsidRDefault="00A10C19" w:rsidP="004571BF" w:rsidR="00723D92">
      <w:pPr>
        <w:pStyle w:val="Tijeloteksta"/>
        <w:jc w:val="left"/>
      </w:pPr>
      <w:r>
        <w:t>UPUTA O PRAVNOM LIJEKU:</w:t>
      </w:r>
    </w:p>
    <w:p w:rsidRDefault="00A10C19" w:rsidP="004571BF" w:rsidR="00A10C19">
      <w:pPr>
        <w:pStyle w:val="Tijeloteksta"/>
        <w:jc w:val="left"/>
      </w:pPr>
      <w:r>
        <w:t>Protiv</w:t>
      </w:r>
      <w:r w:rsidR="00514483">
        <w:t xml:space="preserve"> ovog</w:t>
      </w:r>
      <w:r>
        <w:t xml:space="preserve"> zakl</w:t>
      </w:r>
      <w:r w:rsidR="00B95AC7">
        <w:t>jučka nije dopušten</w:t>
      </w:r>
      <w:r w:rsidR="00514483">
        <w:t xml:space="preserve"> pravni lijek (članak 19. stav 7. Stečajnog zakona). </w:t>
      </w:r>
    </w:p>
    <w:p w:rsidRDefault="00665331" w:rsidP="00B95AC7" w:rsidR="00665331">
      <w:pPr>
        <w:pStyle w:val="Tijeloteksta"/>
        <w:jc w:val="left"/>
      </w:pPr>
    </w:p>
    <w:p w:rsidRDefault="00723D92" w:rsidP="004571BF" w:rsidR="00723D92">
      <w:pPr>
        <w:pStyle w:val="Tijeloteksta"/>
        <w:jc w:val="left"/>
      </w:pPr>
      <w:r>
        <w:t>DNA</w:t>
      </w:r>
    </w:p>
    <w:p w:rsidRDefault="003310BE" w:rsidP="003310BE" w:rsidR="003310BE">
      <w:pPr>
        <w:pStyle w:val="Tijeloteksta"/>
        <w:numPr>
          <w:ilvl w:val="0"/>
          <w:numId w:val="10"/>
        </w:numPr>
        <w:jc w:val="left"/>
      </w:pPr>
      <w:r>
        <w:t xml:space="preserve">stečajna upraviteljica Marija Božić         </w:t>
      </w:r>
    </w:p>
    <w:p w:rsidRDefault="003310BE" w:rsidP="003310BE" w:rsidR="003310BE">
      <w:pPr>
        <w:pStyle w:val="Tijeloteksta"/>
        <w:numPr>
          <w:ilvl w:val="0"/>
          <w:numId w:val="10"/>
        </w:numPr>
      </w:pPr>
      <w:r>
        <w:t>razlučni vjerovnik RH Ministarstvo financija Porezna uprava Područni ured Osijek</w:t>
      </w:r>
    </w:p>
    <w:p w:rsidRDefault="003310BE" w:rsidP="003310BE" w:rsidR="003310BE">
      <w:pPr>
        <w:pStyle w:val="Tijeloteksta"/>
        <w:numPr>
          <w:ilvl w:val="0"/>
          <w:numId w:val="10"/>
        </w:numPr>
      </w:pPr>
      <w:r>
        <w:t>razlučni vjerovnik Grad Osijek - Upravni odjel za komunalno – stambeno gospodarstvo i promet Osijek, Kuhačeva 9</w:t>
      </w:r>
    </w:p>
    <w:p w:rsidRDefault="003310BE" w:rsidP="003310BE" w:rsidR="003310BE">
      <w:pPr>
        <w:pStyle w:val="Tijeloteksta"/>
        <w:numPr>
          <w:ilvl w:val="0"/>
          <w:numId w:val="10"/>
        </w:numPr>
      </w:pPr>
      <w:r>
        <w:t>razlučni vjerovnik Grad Osijek - Upravni odjel za urbanizam i graditeljstvo komunalno – stambeno gospodarstvo, promet i zaštitu okoliša te mjesnu samoupravu grada Osijeka</w:t>
      </w:r>
    </w:p>
    <w:p w:rsidRDefault="00514483" w:rsidP="00B95AC7" w:rsidR="00514483">
      <w:pPr>
        <w:numPr>
          <w:ilvl w:val="0"/>
          <w:numId w:val="10"/>
        </w:numPr>
        <w:jc w:val="both"/>
      </w:pPr>
      <w:r>
        <w:t>FINA Osijek uz Zahtjev za prodaju nek</w:t>
      </w:r>
      <w:r w:rsidR="00063F04">
        <w:t xml:space="preserve">retnine u stečajnom postupku, </w:t>
      </w:r>
      <w:r>
        <w:t>zk. izvadak</w:t>
      </w:r>
      <w:r w:rsidR="00063F04">
        <w:t xml:space="preserve"> i rješenje o prodaji s klauzulom pravomoćnosti</w:t>
      </w:r>
    </w:p>
    <w:p w:rsidRDefault="00514483" w:rsidP="00B95AC7" w:rsidR="00514483">
      <w:pPr>
        <w:numPr>
          <w:ilvl w:val="0"/>
          <w:numId w:val="10"/>
        </w:numPr>
        <w:jc w:val="both"/>
      </w:pPr>
      <w:r>
        <w:t>mrežna stranica e-oglasna ploča suda</w:t>
      </w:r>
    </w:p>
    <w:p w:rsidRDefault="00096629" w:rsidP="00B95AC7" w:rsidR="00C326EC">
      <w:pPr>
        <w:numPr>
          <w:ilvl w:val="0"/>
          <w:numId w:val="10"/>
        </w:numPr>
        <w:jc w:val="both"/>
      </w:pPr>
      <w:r>
        <w:t xml:space="preserve">kal. </w:t>
      </w:r>
      <w:r w:rsidR="00063F04">
        <w:t>30/5</w:t>
      </w:r>
    </w:p>
    <w:sectPr w:rsidSect="00B95AC7" w:rsidR="00C326EC">
      <w:headerReference w:type="default" r:id="rId11"/>
      <w:pgSz w:code="9" w:h="16838" w:w="11906"/>
      <w:pgMar w:gutter="0" w:footer="709" w:header="709" w:left="1704" w:bottom="851" w:right="1418"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4483" w:rsidP="00514483" w:rsidR="00514483">
      <w:r>
        <w:separator/>
      </w:r>
    </w:p>
  </w:endnote>
  <w:endnote w:id="0" w:type="continuationSeparator">
    <w:p w:rsidRDefault="00514483" w:rsidP="00514483" w:rsidR="005144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4483" w:rsidP="00514483" w:rsidR="00514483">
      <w:r>
        <w:separator/>
      </w:r>
    </w:p>
  </w:footnote>
  <w:footnote w:id="0" w:type="continuationSeparator">
    <w:p w:rsidRDefault="00514483" w:rsidP="00514483" w:rsidR="005144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7398708"/>
      <w:docPartObj>
        <w:docPartGallery w:val="Page Numbers (Top of Page)"/>
        <w:docPartUnique/>
      </w:docPartObj>
    </w:sdtPr>
    <w:sdtEndPr/>
    <w:sdtContent>
      <w:p w:rsidRDefault="008459B4" w:rsidR="00063F04">
        <w:pPr>
          <w:pStyle w:val="Zaglavlje"/>
          <w:jc w:val="center"/>
        </w:pPr>
        <w:r>
          <w:fldChar w:fldCharType="begin"/>
        </w:r>
        <w:r>
          <w:instrText>PAGE   \* MERGEFORMAT</w:instrText>
        </w:r>
        <w:r>
          <w:fldChar w:fldCharType="separate"/>
        </w:r>
        <w:r w:rsidR="001015C6">
          <w:rPr>
            <w:noProof/>
          </w:rPr>
          <w:t>3</w:t>
        </w:r>
        <w:r>
          <w:fldChar w:fldCharType="end"/>
        </w:r>
      </w:p>
      <w:p w:rsidRDefault="00063F04" w:rsidR="00063F04">
        <w:pPr>
          <w:pStyle w:val="Zaglavlje"/>
          <w:jc w:val="center"/>
        </w:pPr>
      </w:p>
      <w:p w:rsidRDefault="001015C6" w:rsidR="008459B4">
        <w:pPr>
          <w:pStyle w:val="Zaglavlje"/>
          <w:jc w:val="center"/>
        </w:pPr>
      </w:p>
    </w:sdtContent>
  </w:sdt>
  <w:p w:rsidRDefault="00ED56AC" w:rsidP="00063F04" w:rsidR="008459B4">
    <w:pPr>
      <w:pStyle w:val="Zaglavlje"/>
      <w:jc w:val="right"/>
    </w:pPr>
    <w:r>
      <w:t>13 St-267/16-48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237A0"/>
    <w:multiLevelType w:val="hybridMultilevel"/>
    <w:tmpl w:val="E4C4B9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29031953"/>
    <w:multiLevelType w:val="hybridMultilevel"/>
    <w:tmpl w:val="0F3A6F3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3F9E4CAC"/>
    <w:multiLevelType w:val="hybridMultilevel"/>
    <w:tmpl w:val="47D886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B662E14"/>
    <w:multiLevelType w:val="hybridMultilevel"/>
    <w:tmpl w:val="42F29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CF4438D"/>
    <w:multiLevelType w:val="hybridMultilevel"/>
    <w:tmpl w:val="150A8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65DC7C96"/>
    <w:multiLevelType w:val="hybridMultilevel"/>
    <w:tmpl w:val="E9F4C14E"/>
    <w:lvl w:tplc="AC5834EE" w:ilvl="0">
      <w:start w:val="13"/>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1">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7D80630B"/>
    <w:multiLevelType w:val="hybridMultilevel"/>
    <w:tmpl w:val="BB5E8036"/>
    <w:lvl w:tplc="D18C69B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9"/>
  </w:num>
  <w:num w:numId="2">
    <w:abstractNumId w:val="3"/>
  </w:num>
  <w:num w:numId="3">
    <w:abstractNumId w:val="12"/>
  </w:num>
  <w:num w:numId="4">
    <w:abstractNumId w:val="2"/>
  </w:num>
  <w:num w:numId="5">
    <w:abstractNumId w:val="1"/>
  </w:num>
  <w:num w:numId="6">
    <w:abstractNumId w:val="11"/>
  </w:num>
  <w:num w:numId="7">
    <w:abstractNumId w:val="4"/>
  </w:num>
  <w:num w:numId="8">
    <w:abstractNumId w:val="8"/>
  </w:num>
  <w:num w:numId="9">
    <w:abstractNumId w:val="7"/>
  </w:num>
  <w:num w:numId="10">
    <w:abstractNumId w:val="0"/>
  </w:num>
  <w:num w:numId="11">
    <w:abstractNumId w:val="5"/>
  </w:num>
  <w:num w:numId="12">
    <w:abstractNumId w:val="13"/>
  </w:num>
  <w:num w:numId="13">
    <w:abstractNumId w:val="10"/>
  </w:num>
  <w:num w:numId="14">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051E"/>
    <w:rsid w:val="00012BB2"/>
    <w:rsid w:val="00014887"/>
    <w:rsid w:val="00016B25"/>
    <w:rsid w:val="00050389"/>
    <w:rsid w:val="000535EA"/>
    <w:rsid w:val="00063F04"/>
    <w:rsid w:val="0006796D"/>
    <w:rsid w:val="00077C9D"/>
    <w:rsid w:val="00091B4B"/>
    <w:rsid w:val="00096629"/>
    <w:rsid w:val="00097CCB"/>
    <w:rsid w:val="000A645E"/>
    <w:rsid w:val="000E762A"/>
    <w:rsid w:val="000F03E7"/>
    <w:rsid w:val="000F51A2"/>
    <w:rsid w:val="001015C6"/>
    <w:rsid w:val="00102060"/>
    <w:rsid w:val="001437B2"/>
    <w:rsid w:val="00154550"/>
    <w:rsid w:val="0017271D"/>
    <w:rsid w:val="00173F18"/>
    <w:rsid w:val="001B1372"/>
    <w:rsid w:val="001C73F4"/>
    <w:rsid w:val="001C7F1E"/>
    <w:rsid w:val="001E375C"/>
    <w:rsid w:val="00232B4D"/>
    <w:rsid w:val="00267D26"/>
    <w:rsid w:val="00295D83"/>
    <w:rsid w:val="002A2AF5"/>
    <w:rsid w:val="002D2610"/>
    <w:rsid w:val="002E3600"/>
    <w:rsid w:val="002F144D"/>
    <w:rsid w:val="002F66FE"/>
    <w:rsid w:val="00302983"/>
    <w:rsid w:val="00303DA1"/>
    <w:rsid w:val="003310BE"/>
    <w:rsid w:val="00342079"/>
    <w:rsid w:val="003612A7"/>
    <w:rsid w:val="00375C7E"/>
    <w:rsid w:val="003924AF"/>
    <w:rsid w:val="003D02B1"/>
    <w:rsid w:val="003F064D"/>
    <w:rsid w:val="003F6842"/>
    <w:rsid w:val="0041638D"/>
    <w:rsid w:val="00421D71"/>
    <w:rsid w:val="00442E7C"/>
    <w:rsid w:val="00444C08"/>
    <w:rsid w:val="00457175"/>
    <w:rsid w:val="004571BF"/>
    <w:rsid w:val="004638F5"/>
    <w:rsid w:val="0046632E"/>
    <w:rsid w:val="004826B8"/>
    <w:rsid w:val="00482F57"/>
    <w:rsid w:val="0048747B"/>
    <w:rsid w:val="004B21C1"/>
    <w:rsid w:val="004C3969"/>
    <w:rsid w:val="004D5A26"/>
    <w:rsid w:val="004E466C"/>
    <w:rsid w:val="004F5FE8"/>
    <w:rsid w:val="00514483"/>
    <w:rsid w:val="0053545A"/>
    <w:rsid w:val="005437AE"/>
    <w:rsid w:val="00550133"/>
    <w:rsid w:val="00556098"/>
    <w:rsid w:val="005931E7"/>
    <w:rsid w:val="005B59B6"/>
    <w:rsid w:val="005D7EC1"/>
    <w:rsid w:val="005E0CFB"/>
    <w:rsid w:val="00632865"/>
    <w:rsid w:val="00652724"/>
    <w:rsid w:val="00665331"/>
    <w:rsid w:val="00670B51"/>
    <w:rsid w:val="0069656A"/>
    <w:rsid w:val="006C2720"/>
    <w:rsid w:val="006D3BD7"/>
    <w:rsid w:val="006F7532"/>
    <w:rsid w:val="00705FE8"/>
    <w:rsid w:val="00723D92"/>
    <w:rsid w:val="0073010A"/>
    <w:rsid w:val="00766D29"/>
    <w:rsid w:val="0077329E"/>
    <w:rsid w:val="0078009A"/>
    <w:rsid w:val="00796AED"/>
    <w:rsid w:val="007A4540"/>
    <w:rsid w:val="007F5ECF"/>
    <w:rsid w:val="00802268"/>
    <w:rsid w:val="00814537"/>
    <w:rsid w:val="00817C66"/>
    <w:rsid w:val="008459B4"/>
    <w:rsid w:val="00860129"/>
    <w:rsid w:val="00875548"/>
    <w:rsid w:val="008A66B9"/>
    <w:rsid w:val="008C6D5E"/>
    <w:rsid w:val="00901EF5"/>
    <w:rsid w:val="00937840"/>
    <w:rsid w:val="00956241"/>
    <w:rsid w:val="00964BCC"/>
    <w:rsid w:val="00980E4D"/>
    <w:rsid w:val="009A412B"/>
    <w:rsid w:val="009B40D7"/>
    <w:rsid w:val="009B46D8"/>
    <w:rsid w:val="009C670C"/>
    <w:rsid w:val="00A07CA2"/>
    <w:rsid w:val="00A10C19"/>
    <w:rsid w:val="00A46436"/>
    <w:rsid w:val="00A652D8"/>
    <w:rsid w:val="00AA1A7A"/>
    <w:rsid w:val="00AA6B6E"/>
    <w:rsid w:val="00AD2599"/>
    <w:rsid w:val="00AD6ECD"/>
    <w:rsid w:val="00B24B41"/>
    <w:rsid w:val="00B659E8"/>
    <w:rsid w:val="00B82540"/>
    <w:rsid w:val="00B95AC7"/>
    <w:rsid w:val="00B95B20"/>
    <w:rsid w:val="00BE111B"/>
    <w:rsid w:val="00BE33FF"/>
    <w:rsid w:val="00C2016D"/>
    <w:rsid w:val="00C326EC"/>
    <w:rsid w:val="00C3711F"/>
    <w:rsid w:val="00C632A6"/>
    <w:rsid w:val="00C669C1"/>
    <w:rsid w:val="00C81C0A"/>
    <w:rsid w:val="00CA01EF"/>
    <w:rsid w:val="00CF37F4"/>
    <w:rsid w:val="00D24D2F"/>
    <w:rsid w:val="00D278CB"/>
    <w:rsid w:val="00D97782"/>
    <w:rsid w:val="00DA4636"/>
    <w:rsid w:val="00E23AF8"/>
    <w:rsid w:val="00E26872"/>
    <w:rsid w:val="00E42F4D"/>
    <w:rsid w:val="00E50D20"/>
    <w:rsid w:val="00E60C19"/>
    <w:rsid w:val="00E67B91"/>
    <w:rsid w:val="00E96356"/>
    <w:rsid w:val="00EA028A"/>
    <w:rsid w:val="00EA5B1A"/>
    <w:rsid w:val="00ED4C16"/>
    <w:rsid w:val="00ED56AC"/>
    <w:rsid w:val="00F23645"/>
    <w:rsid w:val="00F36B85"/>
    <w:rsid w:val="00F44208"/>
    <w:rsid w:val="00F46E60"/>
    <w:rsid w:val="00F65B43"/>
    <w:rsid w:val="00F73514"/>
    <w:rsid w:val="00F82537"/>
    <w:rsid w:val="00F83779"/>
    <w:rsid w:val="00FA1DB4"/>
    <w:rsid w:val="00FE5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Odlomakpopisa1" w:type="paragraph">
    <w:name w:val="Odlomak popisa1"/>
    <w:basedOn w:val="Normal"/>
    <w:rsid w:val="004571BF"/>
    <w:pPr>
      <w:ind w:left="720"/>
    </w:pPr>
    <w:rPr>
      <w:rFonts w:eastAsia="Calibri"/>
    </w:rPr>
  </w:style>
  <w:style w:customStyle="true"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true"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true"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1015C6"/>
    <w:rPr>
      <w:color w:val="808080"/>
      <w:bdr w:space="0" w:sz="0" w:color="auto" w:val="none"/>
      <w:shd w:fill="auto" w:color="auto" w:val="clear"/>
    </w:rPr>
  </w:style>
  <w:style w:customStyle="true" w:styleId="eSPISCCParagraphDefaultFont" w:type="character">
    <w:name w:val="eSPIS_CC_Paragraph Default Font"/>
    <w:basedOn w:val="Naglaeno"/>
    <w:rsid w:val="001015C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1015C6"/>
    <w:rPr>
      <w:b/>
      <w:bCs/>
      <w:bdr w:space="0" w:sz="0" w:color="auto" w:val="none"/>
      <w:shd w:fill="FFFFCC" w:color="auto" w:val="clear"/>
      <w:lang w:val="hr-HR"/>
    </w:rPr>
  </w:style>
  <w:style w:customStyle="true" w:styleId="PozadinaSvijetloCrvena" w:type="character">
    <w:name w:val="Pozadina_SvijetloCrvena"/>
    <w:basedOn w:val="eSPISCCParagraphDefaultFont"/>
    <w:rsid w:val="001015C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1015C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Odlomakpopisa1" w:type="paragraph">
    <w:name w:val="Odlomak popisa1"/>
    <w:basedOn w:val="Normal"/>
    <w:rsid w:val="004571BF"/>
    <w:pPr>
      <w:ind w:left="720"/>
    </w:pPr>
    <w:rPr>
      <w:rFonts w:eastAsia="Calibri"/>
    </w:rPr>
  </w:style>
  <w:style w:customStyle="1"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1"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1"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1015C6"/>
    <w:rPr>
      <w:color w:val="808080"/>
      <w:bdr w:color="auto" w:space="0" w:sz="0" w:val="none"/>
      <w:shd w:color="auto" w:fill="auto" w:val="clear"/>
    </w:rPr>
  </w:style>
  <w:style w:customStyle="1" w:styleId="eSPISCCParagraphDefaultFont" w:type="character">
    <w:name w:val="eSPIS_CC_Paragraph Default Font"/>
    <w:basedOn w:val="Naglaeno"/>
    <w:rsid w:val="001015C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1015C6"/>
    <w:rPr>
      <w:b/>
      <w:bCs/>
      <w:bdr w:color="auto" w:space="0" w:sz="0" w:val="none"/>
      <w:shd w:color="auto" w:fill="FFFFCC" w:val="clear"/>
      <w:lang w:val="hr-HR"/>
    </w:rPr>
  </w:style>
  <w:style w:customStyle="1" w:styleId="PozadinaSvijetloCrvena" w:type="character">
    <w:name w:val="Pozadina_SvijetloCrvena"/>
    <w:basedOn w:val="eSPISCCParagraphDefaultFont"/>
    <w:rsid w:val="001015C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1015C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585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2018.</izvorni_sadrzaj>
    <derivirana_varijabla naziv="DomainObject.DatumDonosenjaOdluke_1">24.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izvorni_sadrzaj>
    <derivirana_varijabla naziv="DomainObject.Predmet.Broj_1">267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St-267/2016</izvorni_sadrzaj>
    <derivirana_varijabla naziv="DomainObject.Predmet.OznakaBroj_1">St-267/2016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kal. 20.04.</izvorni_sadrzaj>
    <derivirana_varijabla naziv="DomainObject.Predmet.PrimjedbaSuca_1">kal. 20.04.</derivirana_varijabla>
  </DomainObject.Predmet.PrimjedbaSuca>
  <DomainObject.Predmet.ProtustrankaFormated>
    <izvorni_sadrzaj>  RAKO d.o.o. za trgovinu, zastupstva i usluge</izvorni_sadrzaj>
    <derivirana_varijabla naziv="DomainObject.Predmet.ProtustrankaFormated_1">  RAKO d.o.o. za trgovinu, zastupstva i usluge</derivirana_varijabla>
  </DomainObject.Predmet.ProtustrankaFormated>
  <DomainObject.Predmet.ProtustrankaFormatedOIB>
    <izvorni_sadrzaj>  RAKO d.o.o. za trgovinu, zastupstva i usluge, OIB 79858167723</izvorni_sadrzaj>
    <derivirana_varijabla naziv="DomainObject.Predmet.ProtustrankaFormatedOIB_1">  RAKO d.o.o. za trgovinu, zastupstva i usluge, OIB 79858167723</derivirana_varijabla>
  </DomainObject.Predmet.ProtustrankaFormatedOIB>
  <DomainObject.Predmet.ProtustrankaFormatedWithAdress>
    <izvorni_sadrzaj> RAKO d.o.o. za trgovinu, zastupstva i usluge, Martina Divalta 84, 31000 Osijek</izvorni_sadrzaj>
    <derivirana_varijabla naziv="DomainObject.Predmet.ProtustrankaFormatedWithAdress_1"> RAKO d.o.o. za trgovinu, zastupstva i usluge, Martina Divalta 84, 31000 Osijek</derivirana_varijabla>
  </DomainObject.Predmet.ProtustrankaFormatedWithAdress>
  <DomainObject.Predmet.ProtustrankaFormatedWithAdressOIB>
    <izvorni_sadrzaj> RAKO d.o.o. za trgovinu, zastupstva i usluge, OIB 79858167723, Martina Divalta 84, 31000 Osijek</izvorni_sadrzaj>
    <derivirana_varijabla naziv="DomainObject.Predmet.ProtustrankaFormatedWithAdressOIB_1"> RAKO d.o.o. za trgovinu, zastupstva i usluge, OIB 79858167723, Martina Divalta 84, 31000 Osijek</derivirana_varijabla>
  </DomainObject.Predmet.ProtustrankaFormatedWithAdressOIB>
  <DomainObject.Predmet.ProtustrankaWithAdress>
    <izvorni_sadrzaj>RAKO d.o.o. za trgovinu, zastupstva i usluge Martina Divalta 84, 31000 Osijek</izvorni_sadrzaj>
    <derivirana_varijabla naziv="DomainObject.Predmet.ProtustrankaWithAdress_1">RAKO d.o.o. za trgovinu, zastupstva i usluge Martina Divalta 84, 31000 Osijek</derivirana_varijabla>
  </DomainObject.Predmet.ProtustrankaWithAdress>
  <DomainObject.Predmet.ProtustrankaWithAdressOIB>
    <izvorni_sadrzaj>RAKO d.o.o. za trgovinu, zastupstva i usluge, OIB 79858167723, Martina Divalta 84, 31000 Osijek</izvorni_sadrzaj>
    <derivirana_varijabla naziv="DomainObject.Predmet.ProtustrankaWithAdressOIB_1">RAKO d.o.o. za trgovinu, zastupstva i usluge, OIB 79858167723, Martina Divalta 84, 31000 Osijek</derivirana_varijabla>
  </DomainObject.Predmet.ProtustrankaWithAdressOIB>
  <DomainObject.Predmet.ProtustrankaNazivFormated>
    <izvorni_sadrzaj>RAKO d.o.o. za trgovinu, zastupstva i usluge</izvorni_sadrzaj>
    <derivirana_varijabla naziv="DomainObject.Predmet.ProtustrankaNazivFormated_1">RAKO d.o.o. za trgovinu, zastupstva i usluge</derivirana_varijabla>
  </DomainObject.Predmet.ProtustrankaNazivFormated>
  <DomainObject.Predmet.ProtustrankaNazivFormatedOIB>
    <izvorni_sadrzaj>RAKO d.o.o. za trgovinu, zastupstva i usluge, OIB 79858167723</izvorni_sadrzaj>
    <derivirana_varijabla naziv="DomainObject.Predmet.ProtustrankaNazivFormatedOIB_1">RAKO d.o.o. za trgovinu, zastupstva i usluge, OIB 79858167723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Slavonija i Baranja; RH MR PU PODRUČNI URED SLAVONIJE I BARANJE; H-ABDUCO društvo s ograničenom odgovornošću za usluge</izvorni_sadrzaj>
    <derivirana_varijabla naziv="DomainObject.Predmet.StrankaFormated_1">  Porezna uprava, Područni ured Slavonija i Baranja; RH MR PU PODRUČNI URED SLAVONIJE I BARANJE; H-ABDUCO društvo s ograničenom odgovornošću za usluge</derivirana_varijabla>
  </DomainObject.Predmet.StrankaFormated>
  <DomainObject.Predmet.StrankaFormatedOIB>
    <izvorni_sadrzaj>  Porezna uprava, Područni ured Slavonija i Baranja; RH MR PU PODRUČNI URED SLAVONIJE I BARANJE, OIB 52634238587; H-ABDUCO društvo s ograničenom odgovornošću za usluge, OIB 13667298928</izvorni_sadrzaj>
    <derivirana_varijabla naziv="DomainObject.Predmet.StrankaFormatedOIB_1">  Porezna uprava, Područni ured Slavonija i Baranja; RH MR PU PODRUČNI URED SLAVONIJE I BARANJE, OIB 52634238587; H-ABDUCO društvo s ograničenom odgovornošću za usluge, OIB 13667298928</derivirana_varijabla>
  </DomainObject.Predmet.StrankaFormatedOIB>
  <DomainObject.Predmet.StrankaFormatedWithAdress>
    <izvorni_sadrzaj> Porezna uprava, Područni ured Slavonija i Baranja; RH MR PU PODRUČNI URED SLAVONIJE I BARANJE; H-ABDUCO društvo s ograničenom odgovornošću za usluge, Slavonska avenija 6A , 10000 Zagreb</izvorni_sadrzaj>
    <derivirana_varijabla naziv="DomainObject.Predmet.StrankaFormatedWithAdress_1"> Porezna uprava, Područni ured Slavonija i Baranja; RH MR PU PODRUČNI URED SLAVONIJE I BARANJE; H-ABDUCO društvo s ograničenom odgovornošću za usluge, Slavonska avenija 6A , 10000 Zagreb</derivirana_varijabla>
  </DomainObject.Predmet.StrankaFormatedWithAdress>
  <DomainObject.Predmet.StrankaFormatedWithAdressOIB>
    <izvorni_sadrzaj> Porezna uprava, Područni ured Slavonija i Baranja; RH MR PU PODRUČNI URED SLAVONIJE I BARANJE, OIB 52634238587; H-ABDUCO društvo s ograničenom odgovornošću za usluge, OIB 13667298928, Slavonska avenija 6A , 10000 Zagreb</izvorni_sadrzaj>
    <derivirana_varijabla naziv="DomainObject.Predmet.StrankaFormatedWithAdressOIB_1"> Porezna uprava, Područni ured Slavonija i Baranja; RH MR PU PODRUČNI URED SLAVONIJE I BARANJE, OIB 52634238587; H-ABDUCO društvo s ograničenom odgovornošću za usluge, OIB 13667298928, Slavonska avenija 6A , 10000 Zagreb</derivirana_varijabla>
  </DomainObject.Predmet.StrankaFormatedWithAdressOIB>
  <DomainObject.Predmet.StrankaWithAdress>
    <izvorni_sadrzaj>Porezna uprava, Područni ured Slavonija i Baranja ,RH MR PU PODRUČNI URED SLAVONIJE I BARANJE ,H-ABDUCO društvo s ograničenom odgovornošću za usluge Slavonska avenija 6A ,10000 Zagreb</izvorni_sadrzaj>
    <derivirana_varijabla naziv="DomainObject.Predmet.StrankaWithAdress_1">Porezna uprava, Područni ured Slavonija i Baranja ,RH MR PU PODRUČNI URED SLAVONIJE I BARANJE ,H-ABDUCO društvo s ograničenom odgovornošću za usluge Slavonska avenija 6A ,10000 Zagreb</derivirana_varijabla>
  </DomainObject.Predmet.StrankaWithAdress>
  <DomainObject.Predmet.StrankaWithAdressOIB>
    <izvorni_sadrzaj>Porezna uprava, Područni ured Slavonija i Baranja,RH MR PU PODRUČNI URED SLAVONIJE I BARANJE, OIB 52634238587,H-ABDUCO društvo s ograničenom odgovornošću za usluge, OIB 13667298928, Slavonska avenija 6A ,10000 Zagreb</izvorni_sadrzaj>
    <derivirana_varijabla naziv="DomainObject.Predmet.StrankaWithAdressOIB_1">Porezna uprava, Područni ured Slavonija i Baranja,RH MR PU PODRUČNI URED SLAVONIJE I BARANJE, OIB 52634238587,H-ABDUCO društvo s ograničenom odgovornošću za usluge, OIB 13667298928, Slavonska avenija 6A ,10000 Zagreb</derivirana_varijabla>
  </DomainObject.Predmet.StrankaWithAdressOIB>
  <DomainObject.Predmet.StrankaNazivFormated>
    <izvorni_sadrzaj>Porezna uprava, Područni ured Slavonija i Baranja,RH MR PU PODRUČNI URED SLAVONIJE I BARANJE,H-ABDUCO društvo s ograničenom odgovornošću za usluge</izvorni_sadrzaj>
    <derivirana_varijabla naziv="DomainObject.Predmet.StrankaNazivFormated_1">Porezna uprava, Područni ured Slavonija i Baranja,RH MR PU PODRUČNI URED SLAVONIJE I BARANJE,H-ABDUCO društvo s ograničenom odgovornošću za usluge</derivirana_varijabla>
  </DomainObject.Predmet.StrankaNazivFormated>
  <DomainObject.Predmet.StrankaNazivFormatedOIB>
    <izvorni_sadrzaj>Porezna uprava, Područni ured Slavonija i Baranja,RH MR PU PODRUČNI URED SLAVONIJE I BARANJE, OIB 52634238587,H-ABDUCO društvo s ograničenom odgovornošću za usluge, OIB 13667298928</izvorni_sadrzaj>
    <derivirana_varijabla naziv="DomainObject.Predmet.StrankaNazivFormatedOIB_1">Porezna uprava, Područni ured Slavonija i Baranja,RH MR PU PODRUČNI URED SLAVONIJE I BARANJE, OIB 52634238587,H-ABDUCO društvo s ograničenom odgovornošću za usluge, OIB 13667298928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Porezna uprava, Područni ured Slavonija i Baranja</item>
      <item>RH MR PU PODRUČNI URED SLAVONIJE I BARANJE</item>
      <item>H-ABDUCO društvo s ograničenom odgovornošću za usluge</item>
    </izvorni_sadrzaj>
    <derivirana_varijabla naziv="DomainObject.Predmet.StrankaListFormated_1">
      <item>Porezna uprava, Područni ured Slavonija i Baranja</item>
      <item>RH MR PU PODRUČNI URED SLAVONIJE I BARANJE</item>
      <item>H-ABDUCO društvo s ograničenom odgovornošću za usluge</item>
    </derivirana_varijabla>
  </DomainObject.Predmet.StrankaListFormated>
  <DomainObject.Predmet.StrankaListFormatedOIB>
    <izvorni_sadrzaj>
      <item>Porezna uprava, Područni ured Slavonija i Baranja</item>
      <item>RH MR PU PODRUČNI URED SLAVONIJE I BARANJE, OIB 52634238587</item>
      <item>H-ABDUCO društvo s ograničenom odgovornošću za usluge, OIB 13667298928</item>
    </izvorni_sadrzaj>
    <derivirana_varijabla naziv="DomainObject.Predmet.StrankaListFormatedOIB_1">
      <item>Porezna uprava, Područni ured Slavonija i Baranja</item>
      <item>RH MR PU PODRUČNI URED SLAVONIJE I BARANJE, OIB 52634238587</item>
      <item>H-ABDUCO društvo s ograničenom odgovornošću za usluge, OIB 13667298928</item>
    </derivirana_varijabla>
  </DomainObject.Predmet.StrankaListFormatedOIB>
  <DomainObject.Predmet.StrankaListFormatedWithAdress>
    <izvorni_sadrzaj>
      <item>Porezna uprava, Područni ured Slavonija i Baranja</item>
      <item>RH MR PU PODRUČNI URED SLAVONIJE I BARANJE</item>
      <item>H-ABDUCO društvo s ograničenom odgovornošću za usluge, Slavonska avenija 6A , 10000 Zagreb</item>
    </izvorni_sadrzaj>
    <derivirana_varijabla naziv="DomainObject.Predmet.StrankaListFormatedWithAdress_1">
      <item>Porezna uprava, Područni ured Slavonija i Baranja</item>
      <item>RH MR PU PODRUČNI URED SLAVONIJE I BARANJE</item>
      <item>H-ABDUCO društvo s ograničenom odgovornošću za usluge, Slavonska avenija 6A , 10000 Zagreb</item>
    </derivirana_varijabla>
  </DomainObject.Predmet.StrankaListFormatedWithAdress>
  <DomainObject.Predmet.StrankaListFormatedWithAdressOIB>
    <izvorni_sadrzaj>
      <item>Porezna uprava, Područni ured Slavonija i Baranja</item>
      <item>RH MR PU PODRUČNI URED SLAVONIJE I BARANJE, OIB 52634238587</item>
      <item>H-ABDUCO društvo s ograničenom odgovornošću za usluge, OIB 13667298928, Slavonska avenija 6A , 10000 Zagreb</item>
    </izvorni_sadrzaj>
    <derivirana_varijabla naziv="DomainObject.Predmet.StrankaListFormatedWithAdressOIB_1">
      <item>Porezna uprava, Područni ured Slavonija i Baranja</item>
      <item>RH MR PU PODRUČNI URED SLAVONIJE I BARANJE, OIB 52634238587</item>
      <item>H-ABDUCO društvo s ograničenom odgovornošću za usluge, OIB 13667298928, Slavonska avenija 6A , 10000 Zagreb</item>
    </derivirana_varijabla>
  </DomainObject.Predmet.StrankaListFormatedWithAdressOIB>
  <DomainObject.Predmet.StrankaListNazivFormated>
    <izvorni_sadrzaj>
      <item>Porezna uprava, Područni ured Slavonija i Baranja</item>
      <item>RH MR PU PODRUČNI URED SLAVONIJE I BARANJE</item>
      <item>H-ABDUCO društvo s ograničenom odgovornošću za usluge</item>
    </izvorni_sadrzaj>
    <derivirana_varijabla naziv="DomainObject.Predmet.StrankaListNazivFormated_1">
      <item>Porezna uprava, Područni ured Slavonija i Baranja</item>
      <item>RH MR PU PODRUČNI URED SLAVONIJE I BARANJE</item>
      <item>H-ABDUCO društvo s ograničenom odgovornošću za usluge</item>
    </derivirana_varijabla>
  </DomainObject.Predmet.StrankaListNazivFormated>
  <DomainObject.Predmet.StrankaListNazivFormatedOIB>
    <izvorni_sadrzaj>
      <item>Porezna uprava, Područni ured Slavonija i Baranja</item>
      <item>RH MR PU PODRUČNI URED SLAVONIJE I BARANJE, OIB 52634238587</item>
      <item>H-ABDUCO društvo s ograničenom odgovornošću za usluge, OIB 13667298928</item>
    </izvorni_sadrzaj>
    <derivirana_varijabla naziv="DomainObject.Predmet.StrankaListNazivFormatedOIB_1">
      <item>Porezna uprava, Područni ured Slavonija i Baranja</item>
      <item>RH MR PU PODRUČNI URED SLAVONIJE I BARANJE, OIB 52634238587</item>
      <item>H-ABDUCO društvo s ograničenom odgovornošću za usluge, OIB 13667298928</item>
    </derivirana_varijabla>
  </DomainObject.Predmet.StrankaListNazivFormatedOIB>
  <DomainObject.Predmet.ProtuStrankaListFormated>
    <izvorni_sadrzaj>
      <item>RAKO d.o.o. za trgovinu, zastupstva i usluge</item>
    </izvorni_sadrzaj>
    <derivirana_varijabla naziv="DomainObject.Predmet.ProtuStrankaListFormated_1">
      <item>RAKO d.o.o. za trgovinu, zastupstva i usluge</item>
    </derivirana_varijabla>
  </DomainObject.Predmet.ProtuStrankaListFormated>
  <DomainObject.Predmet.ProtuStrankaListFormatedOIB>
    <izvorni_sadrzaj>
      <item>RAKO d.o.o. za trgovinu, zastupstva i usluge, OIB 79858167723</item>
    </izvorni_sadrzaj>
    <derivirana_varijabla naziv="DomainObject.Predmet.ProtuStrankaListFormatedOIB_1">
      <item>RAKO d.o.o. za trgovinu, zastupstva i usluge, OIB 79858167723</item>
    </derivirana_varijabla>
  </DomainObject.Predmet.ProtuStrankaListFormatedOIB>
  <DomainObject.Predmet.ProtuStrankaListFormatedWithAdress>
    <izvorni_sadrzaj>
      <item>RAKO d.o.o. za trgovinu, zastupstva i usluge, Martina Divalta 84, 31000 Osijek</item>
    </izvorni_sadrzaj>
    <derivirana_varijabla naziv="DomainObject.Predmet.ProtuStrankaListFormatedWithAdress_1">
      <item>RAKO d.o.o. za trgovinu, zastupstva i usluge, Martina Divalta 84, 31000 Osijek</item>
    </derivirana_varijabla>
  </DomainObject.Predmet.ProtuStrankaListFormatedWithAdress>
  <DomainObject.Predmet.ProtuStrankaListFormatedWithAdressOIB>
    <izvorni_sadrzaj>
      <item>RAKO d.o.o. za trgovinu, zastupstva i usluge, OIB 79858167723, Martina Divalta 84, 31000 Osijek</item>
    </izvorni_sadrzaj>
    <derivirana_varijabla naziv="DomainObject.Predmet.ProtuStrankaListFormatedWithAdressOIB_1">
      <item>RAKO d.o.o. za trgovinu, zastupstva i usluge, OIB 79858167723, Martina Divalta 84, 31000 Osijek</item>
    </derivirana_varijabla>
  </DomainObject.Predmet.ProtuStrankaListFormatedWithAdressOIB>
  <DomainObject.Predmet.ProtuStrankaListNazivFormated>
    <izvorni_sadrzaj>
      <item>RAKO d.o.o. za trgovinu, zastupstva i usluge</item>
    </izvorni_sadrzaj>
    <derivirana_varijabla naziv="DomainObject.Predmet.ProtuStrankaListNazivFormated_1">
      <item>RAKO d.o.o. za trgovinu, zastupstva i usluge</item>
    </derivirana_varijabla>
  </DomainObject.Predmet.ProtuStrankaListNazivFormated>
  <DomainObject.Predmet.ProtuStrankaListNazivFormatedOIB>
    <izvorni_sadrzaj>
      <item>RAKO d.o.o. za trgovinu, zastupstva i usluge, OIB 79858167723</item>
    </izvorni_sadrzaj>
    <derivirana_varijabla naziv="DomainObject.Predmet.ProtuStrankaListNazivFormatedOIB_1">
      <item>RAKO d.o.o. za trgovinu, zastupstva i usluge, OIB 79858167723</item>
    </derivirana_varijabla>
  </DomainObject.Predmet.ProtuStrankaListNazivFormatedOIB>
  <DomainObject.Predmet.OstaliListFormated>
    <izvorni_sadrzaj>
      <item>ŽDO U OSIJEKU</item>
    </izvorni_sadrzaj>
    <derivirana_varijabla naziv="DomainObject.Predmet.OstaliListFormated_1">
      <item>ŽDO U OSIJEKU</item>
    </derivirana_varijabla>
  </DomainObject.Predmet.OstaliListFormated>
  <DomainObject.Predmet.OstaliListFormatedOIB>
    <izvorni_sadrzaj>
      <item>ŽDO U OSIJEKU</item>
    </izvorni_sadrzaj>
    <derivirana_varijabla naziv="DomainObject.Predmet.OstaliListFormatedOIB_1">
      <item>ŽDO U OSIJEKU</item>
    </derivirana_varijabla>
  </DomainObject.Predmet.OstaliListFormatedOIB>
  <DomainObject.Predmet.OstaliListFormatedWithAdress>
    <izvorni_sadrzaj>
      <item>ŽDO U OSIJEKU</item>
    </izvorni_sadrzaj>
    <derivirana_varijabla naziv="DomainObject.Predmet.OstaliListFormatedWithAdress_1">
      <item>ŽDO U OSIJEKU</item>
    </derivirana_varijabla>
  </DomainObject.Predmet.OstaliListFormatedWithAdress>
  <DomainObject.Predmet.OstaliListFormatedWithAdressOIB>
    <izvorni_sadrzaj>
      <item>ŽDO U OSIJEKU</item>
    </izvorni_sadrzaj>
    <derivirana_varijabla naziv="DomainObject.Predmet.OstaliListFormatedWithAdressOIB_1">
      <item>ŽDO U OSIJEKU</item>
    </derivirana_varijabla>
  </DomainObject.Predmet.OstaliListFormatedWithAdressOIB>
  <DomainObject.Predmet.OstaliListNazivFormated>
    <izvorni_sadrzaj>
      <item>ŽDO U OSIJEKU</item>
    </izvorni_sadrzaj>
    <derivirana_varijabla naziv="DomainObject.Predmet.OstaliListNazivFormated_1">
      <item>ŽDO U OSIJEKU</item>
    </derivirana_varijabla>
  </DomainObject.Predmet.OstaliListNazivFormated>
  <DomainObject.Predmet.OstaliListNazivFormatedOIB>
    <izvorni_sadrzaj>
      <item>ŽDO U OSIJEKU</item>
    </izvorni_sadrzaj>
    <derivirana_varijabla naziv="DomainObject.Predmet.OstaliListNazivFormatedOIB_1">
      <item>ŽDO U OSIJEKU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
    <derivirana_varijabla naziv="DomainObject.PoslovniBrojDokumenta_1"/>
  </DomainObject.PoslovniBrojDokumenta>
  <DomainObject.Predmet.StrankaIDrugi>
    <izvorni_sadrzaj>Porezna uprava, Područni ured Slavonija i Baranja i dr.</izvorni_sadrzaj>
    <derivirana_varijabla naziv="DomainObject.Predmet.StrankaIDrugi_1">Porezna uprava, Područni ured Slavonija i Baranja i dr.</derivirana_varijabla>
  </DomainObject.Predmet.StrankaIDrugi>
  <DomainObject.Predmet.ProtustrankaIDrugi>
    <izvorni_sadrzaj>RAKO d.o.o. za trgovinu, zastupstva i usluge</izvorni_sadrzaj>
    <derivirana_varijabla naziv="DomainObject.Predmet.ProtustrankaIDrugi_1">RAKO d.o.o. za trgovinu, zastupstva i usluge</derivirana_varijabla>
  </DomainObject.Predmet.ProtustrankaIDrugi>
  <DomainObject.Predmet.StrankaIDrugiAdressOIB>
    <izvorni_sadrzaj>Porezna uprava, Područni ured Slavonija i Baranja i dr.</izvorni_sadrzaj>
    <derivirana_varijabla naziv="DomainObject.Predmet.StrankaIDrugiAdressOIB_1">Porezna uprava, Područni ured Slavonija i Baranja i dr.</derivirana_varijabla>
  </DomainObject.Predmet.StrankaIDrugiAdressOIB>
  <DomainObject.Predmet.ProtustrankaIDrugiAdressOIB>
    <izvorni_sadrzaj>RAKO d.o.o. za trgovinu, zastupstva i usluge, OIB 79858167723, Martina Divalta 84, 31000 Osijek</izvorni_sadrzaj>
    <derivirana_varijabla naziv="DomainObject.Predmet.ProtustrankaIDrugiAdressOIB_1">RAKO d.o.o. za trgovinu, zastupstva i usluge, OIB 79858167723, Martina Divalta 84,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RAKO d.o.o. za trgovinu, zastupstva i usluge</item>
      <item>Porezna uprava, Područni ured Slavonija i Baranja</item>
      <item>ŽDO U OSIJEKU</item>
      <item>RH MR PU PODRUČNI URED SLAVONIJE I BARANJE</item>
      <item>H-ABDUCO društvo s ograničenom odgovornošću za usluge</item>
    </izvorni_sadrzaj>
    <derivirana_varijabla naziv="DomainObject.Predmet.SudioniciListNaziv_1">
      <item>RAKO d.o.o. za trgovinu, zastupstva i usluge</item>
      <item>Porezna uprava, Područni ured Slavonija i Baranja</item>
      <item>ŽDO U OSIJEKU</item>
      <item>RH MR PU PODRUČNI URED SLAVONIJE I BARANJE</item>
      <item>H-ABDUCO društvo s ograničenom odgovornošću za usluge</item>
    </derivirana_varijabla>
  </DomainObject.Predmet.SudioniciListNaziv>
  <DomainObject.Predmet.SudioniciListAdressOIB>
    <izvorni_sadrzaj>
      <item>RAKO d.o.o. za trgovinu, zastupstva i usluge, OIB 79858167723, Martina Divalta 84,31000 Osijek</item>
      <item>Porezna uprava, Područni ured Slavonija i Baranja</item>
      <item>ŽDO U OSIJEKU</item>
      <item>RH MR PU PODRUČNI URED SLAVONIJE I BARANJE, OIB 52634238587</item>
      <item>H-ABDUCO društvo s ograničenom odgovornošću za usluge, OIB 13667298928, Slavonska avenija 6A ,10000 Zagreb</item>
    </izvorni_sadrzaj>
    <derivirana_varijabla naziv="DomainObject.Predmet.SudioniciListAdressOIB_1">
      <item>RAKO d.o.o. za trgovinu, zastupstva i usluge, OIB 79858167723, Martina Divalta 84,31000 Osijek</item>
      <item>Porezna uprava, Područni ured Slavonija i Baranja</item>
      <item>ŽDO U OSIJEKU</item>
      <item>RH MR PU PODRUČNI URED SLAVONIJE I BARANJE, OIB 52634238587</item>
      <item>H-ABDUCO društvo s ograničenom odgovornošću za usluge, OIB 13667298928, Slavonska avenija 6A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79858167723</item>
      <item>, OIB null</item>
      <item>, OIB null</item>
      <item>, OIB 52634238587</item>
      <item>, OIB 13667298928</item>
    </izvorni_sadrzaj>
    <derivirana_varijabla naziv="DomainObject.Predmet.SudioniciListNazivOIB_1">
      <item>, OIB 79858167723</item>
      <item>, OIB null</item>
      <item>, OIB null</item>
      <item>, OIB 52634238587</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A1A672-FB54-438F-B19A-84C76D52BE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1047</properties:Words>
  <properties:Characters>5799</properties:Characters>
  <properties:Lines>150</properties:Lines>
  <properties:Paragraphs>45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6880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2018-04-24T09:22:00Z</dcterms:created>
  <dc:creator>Korisnik</dc:creator>
  <cp:lastModifiedBy>Maja Kocijan</cp:lastModifiedBy>
  <cp:lastPrinted>2018-04-24T09:27:00Z</cp:lastPrinted>
  <dcterms:modified xmlns:xsi="http://www.w3.org/2001/XMLSchema-instance" xsi:type="dcterms:W3CDTF">2018-04-24T09:35:00Z</dcterms:modified>
  <cp:revision>4</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 NOVI - o prodaji.docx)</vt:lpwstr>
  </prop:property>
  <prop:property name="CC_coloring" pid="4" fmtid="{D5CDD505-2E9C-101B-9397-08002B2CF9AE}">
    <vt:bool>false</vt:bool>
  </prop:property>
  <prop:property name="BrojStranica" pid="5" fmtid="{D5CDD505-2E9C-101B-9397-08002B2CF9AE}">
    <vt:i4>3</vt:i4>
  </prop:property>
</prop:Properties>
</file>