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2bfe" w14:paraId="5f12bfe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D42169">
        <w:t>BILALI d.o.o. VRSAR, Obala maršala Tita 16, O</w:t>
      </w:r>
      <w:r w:rsidR="00C53E68">
        <w:t xml:space="preserve">IB: </w:t>
      </w:r>
      <w:r w:rsidR="00D42169" w:rsidRPr="00D42169">
        <w:t>36977349790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D42169">
        <w:t xml:space="preserve">BILALI d.o.o. VRSAR, Obala maršala Tita 16, OIB: </w:t>
      </w:r>
      <w:r w:rsidR="00D42169" w:rsidRPr="00D42169">
        <w:t>36977349790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AB3868">
        <w:rPr>
          <w:b/>
          <w:lang w:val="pl-PL"/>
        </w:rPr>
        <w:t>27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AB3868">
        <w:rPr>
          <w:b/>
          <w:lang w:val="pl-PL"/>
        </w:rPr>
        <w:t>08</w:t>
      </w:r>
      <w:r w:rsidR="00502BCB">
        <w:rPr>
          <w:b/>
          <w:lang w:val="pl-PL"/>
        </w:rPr>
        <w:t>:</w:t>
      </w:r>
      <w:r w:rsidR="00AB3868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D42169">
        <w:t xml:space="preserve">BILALI d.o.o. VRSAR, Obala maršala Tita 16, OIB: </w:t>
      </w:r>
      <w:r w:rsidR="00D42169" w:rsidRPr="00D42169">
        <w:t>36977349790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644344">
        <w:rPr>
          <w:lang w:val="sv-SE"/>
        </w:rPr>
        <w:t>Lirije Bilali, Vrsar, Dalmatinska 6</w:t>
      </w:r>
      <w:r w:rsidR="00EB6B87">
        <w:rPr>
          <w:lang w:val="sv-SE"/>
        </w:rPr>
        <w:t xml:space="preserve">.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44344">
        <w:rPr>
          <w:lang w:val="sv-SE"/>
        </w:rPr>
        <w:t>Lirije Bilali, Vrsar, Dalmatinska 6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44344">
        <w:rPr>
          <w:lang w:val="sv-SE"/>
        </w:rPr>
        <w:t>Lirij</w:t>
      </w:r>
      <w:r w:rsidR="001B0EAA">
        <w:rPr>
          <w:lang w:val="sv-SE"/>
        </w:rPr>
        <w:t>u</w:t>
      </w:r>
      <w:r w:rsidR="00644344">
        <w:rPr>
          <w:lang w:val="sv-SE"/>
        </w:rPr>
        <w:t xml:space="preserve"> Bilali</w:t>
      </w:r>
      <w:r w:rsidR="001B0EAA">
        <w:rPr>
          <w:lang w:val="sv-SE"/>
        </w:rPr>
        <w:t>u</w:t>
      </w:r>
      <w:r w:rsidR="00644344">
        <w:rPr>
          <w:lang w:val="sv-SE"/>
        </w:rPr>
        <w:t>, Vrsar, Dalmatinska 6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F52307">
        <w:rPr>
          <w:lang w:val="sv-SE"/>
        </w:rPr>
        <w:t xml:space="preserve">SS </w:t>
      </w:r>
      <w:r w:rsidR="00644344">
        <w:rPr>
          <w:lang w:val="sv-SE"/>
        </w:rPr>
        <w:t>Poreč</w:t>
      </w:r>
      <w:r w:rsidR="00F52307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644344">
        <w:t>20</w:t>
      </w:r>
      <w:r w:rsidR="003E00AF" w:rsidRPr="0077472A">
        <w:t xml:space="preserve">. </w:t>
      </w:r>
      <w:r w:rsidR="00F52307">
        <w:t>svibnja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D93A9F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D42169">
        <w:t xml:space="preserve">BILALI d.o.o. VRSAR, Obala maršala Tita 16, OIB: </w:t>
      </w:r>
      <w:r w:rsidR="00D42169" w:rsidRPr="00D42169">
        <w:t>36977349790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1B0EAA">
        <w:rPr>
          <w:lang w:val="sv-SE"/>
        </w:rPr>
        <w:t>Lirije Bilali, Vrsar, Dalmatinska 6,</w:t>
      </w:r>
      <w:r w:rsidR="00C25CF1">
        <w:rPr>
          <w:lang w:val="sv-SE"/>
        </w:rPr>
        <w:t xml:space="preserve"> 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C25CF1">
        <w:rPr>
          <w:lang w:val="sv-SE"/>
        </w:rPr>
        <w:t xml:space="preserve">SS </w:t>
      </w:r>
      <w:r w:rsidR="001B0EAA">
        <w:rPr>
          <w:lang w:val="sv-SE"/>
        </w:rPr>
        <w:t>Poreč</w:t>
      </w:r>
      <w:r w:rsidR="00C25CF1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43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42169">
          <w:t>Posl. broj: 4 St-791/2016-3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42169">
      <w:t>791/2016-3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B0EAA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72DD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44344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7472A"/>
    <w:rsid w:val="00783BD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15DC0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5CF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B0843"/>
    <w:rsid w:val="00CD64A0"/>
    <w:rsid w:val="00D023FB"/>
    <w:rsid w:val="00D14604"/>
    <w:rsid w:val="00D31BE2"/>
    <w:rsid w:val="00D42169"/>
    <w:rsid w:val="00D44D01"/>
    <w:rsid w:val="00D8003F"/>
    <w:rsid w:val="00D91E95"/>
    <w:rsid w:val="00D93A9F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BILALI d.o.o. VRSAR zastupanog po punomoćniku Lirije Bilali</izvorni_sadrzaj>
    <derivirana_varijabla naziv="DomainObject.Predmet.ProtustrankaFormated_1">  BILALI d.o.o. VRSAR zastupanog po punomoćniku Lirije Bilali</derivirana_varijabla>
  </DomainObject.Predmet.ProtustrankaFormated>
  <DomainObject.Predmet.ProtustrankaFormatedOIB>
    <izvorni_sadrzaj>  BILALI d.o.o. VRSAR, OIB 36977349790 zastupanog po punomoćniku Lirije Bilali</izvorni_sadrzaj>
    <derivirana_varijabla naziv="DomainObject.Predmet.ProtustrankaFormatedOIB_1">  BILALI d.o.o. VRSAR, OIB 36977349790 zastupanog po punomoćniku Lirije Bilali</derivirana_varijabla>
  </DomainObject.Predmet.ProtustrankaFormatedOIB>
  <DomainObject.Predmet.ProtustrankaFormatedWithAdress>
    <izvorni_sadrzaj> BILALI d.o.o. VRSAR, Obala maršala Tita 16, 52450 Vrsar zastupanog po punomoćniku Lirije Bilali</izvorni_sadrzaj>
    <derivirana_varijabla naziv="DomainObject.Predmet.ProtustrankaFormatedWithAdress_1"> BILALI d.o.o. VRSAR, Obala maršala Tita 16, 52450 Vrsar zastupanog po punomoćniku Lirije Bilali</derivirana_varijabla>
  </DomainObject.Predmet.ProtustrankaFormatedWithAdress>
  <DomainObject.Predmet.ProtustrankaFormatedWithAdressOIB>
    <izvorni_sadrzaj> BILALI d.o.o. VRSAR, OIB 36977349790, Obala maršala Tita 16, 52450 Vrsar zastupanog po punomoćniku Lirije Bilali</izvorni_sadrzaj>
    <derivirana_varijabla naziv="DomainObject.Predmet.ProtustrankaFormatedWithAdressOIB_1"> BILALI d.o.o. VRSAR, OIB 36977349790, Obala maršala Tita 16, 52450 Vrsar zastupanog po punomoćniku Lirije Bilali</derivirana_varijabla>
  </DomainObject.Predmet.ProtustrankaFormatedWithAdressOIB>
  <DomainObject.Predmet.ProtustrankaWithAdress>
    <izvorni_sadrzaj>BILALI d.o.o. VRSAR Obala maršala Tita 16, 52450 Vrsar</izvorni_sadrzaj>
    <derivirana_varijabla naziv="DomainObject.Predmet.ProtustrankaWithAdress_1">BILALI d.o.o. VRSAR Obala maršala Tita 16, 52450 Vrsar</derivirana_varijabla>
  </DomainObject.Predmet.ProtustrankaWithAdress>
  <DomainObject.Predmet.ProtustrankaWithAdressOIB>
    <izvorni_sadrzaj>BILALI d.o.o. VRSAR, OIB 36977349790, Obala maršala Tita 16, 52450 Vrsar</izvorni_sadrzaj>
    <derivirana_varijabla naziv="DomainObject.Predmet.ProtustrankaWithAdressOIB_1">BILALI d.o.o. VRSAR, OIB 36977349790, Obala maršala Tita 16, 52450 Vrsar</derivirana_varijabla>
  </DomainObject.Predmet.ProtustrankaWithAdressOIB>
  <DomainObject.Predmet.ProtustrankaNazivFormated>
    <izvorni_sadrzaj>BILALI d.o.o. VRSAR</izvorni_sadrzaj>
    <derivirana_varijabla naziv="DomainObject.Predmet.ProtustrankaNazivFormated_1">BILALI d.o.o. VRSAR</derivirana_varijabla>
  </DomainObject.Predmet.ProtustrankaNazivFormated>
  <DomainObject.Predmet.ProtustrankaNazivFormatedOIB>
    <izvorni_sadrzaj>BILALI d.o.o. VRSAR, OIB 36977349790</izvorni_sadrzaj>
    <derivirana_varijabla naziv="DomainObject.Predmet.ProtustrankaNazivFormatedOIB_1">BILALI d.o.o. VRSAR, OIB 36977349790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30050.56</izvorni_sadrzaj>
    <derivirana_varijabla naziv="DomainObject.Predmet.TrenutnaVrijednost_1">30050.56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BILALI d.o.o. VRSAR zastupanog po punomoćniku Lirije Bilali</item>
    </izvorni_sadrzaj>
    <derivirana_varijabla naziv="DomainObject.Predmet.ProtuStrankaListFormated_1">
      <item>BILALI d.o.o. VRSAR zastupanog po punomoćniku Lirije Bilali</item>
    </derivirana_varijabla>
  </DomainObject.Predmet.ProtuStrankaListFormated>
  <DomainObject.Predmet.ProtuStrankaListFormatedOIB>
    <izvorni_sadrzaj>
      <item>BILALI d.o.o. VRSAR, OIB 36977349790 zastupanog po punomoćniku Lirije Bilali</item>
    </izvorni_sadrzaj>
    <derivirana_varijabla naziv="DomainObject.Predmet.ProtuStrankaListFormatedOIB_1">
      <item>BILALI d.o.o. VRSAR, OIB 36977349790 zastupanog po punomoćniku Lirije Bilali</item>
    </derivirana_varijabla>
  </DomainObject.Predmet.ProtuStrankaListFormatedOIB>
  <DomainObject.Predmet.ProtuStrankaListFormatedWithAdress>
    <izvorni_sadrzaj>
      <item>BILALI d.o.o. VRSAR, Obala maršala Tita 16, 52450 Vrsar zastupanog po punomoćniku Lirije Bilali</item>
    </izvorni_sadrzaj>
    <derivirana_varijabla naziv="DomainObject.Predmet.ProtuStrankaListFormatedWithAdress_1">
      <item>BILALI d.o.o. VRSAR, Obala maršala Tita 16, 52450 Vrsar zastupanog po punomoćniku Lirije Bilali</item>
    </derivirana_varijabla>
  </DomainObject.Predmet.ProtuStrankaListFormatedWithAdress>
  <DomainObject.Predmet.ProtuStrankaListFormatedWithAdressOIB>
    <izvorni_sadrzaj>
      <item>BILALI d.o.o. VRSAR, OIB 36977349790, Obala maršala Tita 16, 52450 Vrsar zastupanog po punomoćniku Lirije Bilali</item>
    </izvorni_sadrzaj>
    <derivirana_varijabla naziv="DomainObject.Predmet.ProtuStrankaListFormatedWithAdressOIB_1">
      <item>BILALI d.o.o. VRSAR, OIB 36977349790, Obala maršala Tita 16, 52450 Vrsar zastupanog po punomoćniku Lirije Bilali</item>
    </derivirana_varijabla>
  </DomainObject.Predmet.ProtuStrankaListFormatedWithAdressOIB>
  <DomainObject.Predmet.ProtuStrankaListNazivFormated>
    <izvorni_sadrzaj>
      <item>BILALI d.o.o. VRSAR</item>
    </izvorni_sadrzaj>
    <derivirana_varijabla naziv="DomainObject.Predmet.ProtuStrankaListNazivFormated_1">
      <item>BILALI d.o.o. VRSAR</item>
    </derivirana_varijabla>
  </DomainObject.Predmet.ProtuStrankaListNazivFormated>
  <DomainObject.Predmet.ProtuStrankaListNazivFormatedOIB>
    <izvorni_sadrzaj>
      <item>BILALI d.o.o. VRSAR, OIB 36977349790</item>
    </izvorni_sadrzaj>
    <derivirana_varijabla naziv="DomainObject.Predmet.ProtuStrankaListNazivFormatedOIB_1">
      <item>BILALI d.o.o. VRSAR, OIB 36977349790</item>
    </derivirana_varijabla>
  </DomainObject.Predmet.ProtuStrankaListNazivFormatedOIB>
  <DomainObject.Predmet.OstaliListFormated>
    <izvorni_sadrzaj>
      <item>Lirije Bilali punomoćnik sudionika u postupku BILALI d.o.o. VRSAR</item>
    </izvorni_sadrzaj>
    <derivirana_varijabla naziv="DomainObject.Predmet.OstaliListFormated_1">
      <item>Lirije Bilali punomoćnik sudionika u postupku BILALI d.o.o. VRSAR</item>
    </derivirana_varijabla>
  </DomainObject.Predmet.OstaliListFormated>
  <DomainObject.Predmet.OstaliListFormatedOIB>
    <izvorni_sadrzaj>
      <item>Lirije Bilali, OIB 39316824289 punomoćnik sudionika u postupku BILALI d.o.o. VRSAR</item>
    </izvorni_sadrzaj>
    <derivirana_varijabla naziv="DomainObject.Predmet.OstaliListFormatedOIB_1">
      <item>Lirije Bilali, OIB 39316824289 punomoćnik sudionika u postupku BILALI d.o.o. VRSAR</item>
    </derivirana_varijabla>
  </DomainObject.Predmet.OstaliListFormatedOIB>
  <DomainObject.Predmet.OstaliListFormatedWithAdress>
    <izvorni_sadrzaj>
      <item>Lirije Bilali, Dalmatinska 6, 52450 Vrsar punomoćnik sudionika u postupku BILALI d.o.o. VRSAR</item>
    </izvorni_sadrzaj>
    <derivirana_varijabla naziv="DomainObject.Predmet.OstaliListFormatedWithAdress_1">
      <item>Lirije Bilali, Dalmatinska 6, 52450 Vrsar punomoćnik sudionika u postupku BILALI d.o.o. VRSAR</item>
    </derivirana_varijabla>
  </DomainObject.Predmet.OstaliListFormatedWithAdress>
  <DomainObject.Predmet.OstaliListFormatedWithAdressOIB>
    <izvorni_sadrzaj>
      <item>Lirije Bilali, OIB 39316824289, Dalmatinska 6, 52450 Vrsar punomoćnik sudionika u postupku BILALI d.o.o. VRSAR</item>
    </izvorni_sadrzaj>
    <derivirana_varijabla naziv="DomainObject.Predmet.OstaliListFormatedWithAdressOIB_1">
      <item>Lirije Bilali, OIB 39316824289, Dalmatinska 6, 52450 Vrsar punomoćnik sudionika u postupku BILALI d.o.o. VRSAR</item>
    </derivirana_varijabla>
  </DomainObject.Predmet.OstaliListFormatedWithAdressOIB>
  <DomainObject.Predmet.OstaliListNazivFormated>
    <izvorni_sadrzaj>
      <item>Lirije Bilali</item>
    </izvorni_sadrzaj>
    <derivirana_varijabla naziv="DomainObject.Predmet.OstaliListNazivFormated_1">
      <item>Lirije Bilali</item>
    </derivirana_varijabla>
  </DomainObject.Predmet.OstaliListNazivFormated>
  <DomainObject.Predmet.OstaliListNazivFormatedOIB>
    <izvorni_sadrzaj>
      <item>Lirije Bilali, OIB 39316824289</item>
    </izvorni_sadrzaj>
    <derivirana_varijabla naziv="DomainObject.Predmet.OstaliListNazivFormatedOIB_1">
      <item>Lirije Bilali, OIB 39316824289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BILALI d.o.o. VRSAR</izvorni_sadrzaj>
    <derivirana_varijabla naziv="DomainObject.Predmet.ProtustrankaIDrugi_1">BILALI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BILALI d.o.o. VRSAR, OIB 36977349790, Obala maršala Tita 16, 52450 Vrsar</izvorni_sadrzaj>
    <derivirana_varijabla naziv="DomainObject.Predmet.ProtustrankaIDrugiAdressOIB_1">BILALI d.o.o. VRSAR, OIB 36977349790, Obala maršala Tita 16,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BILALI d.o.o. VRSAR</item>
      <item>Lirije Bilali</item>
    </izvorni_sadrzaj>
    <derivirana_varijabla naziv="DomainObject.Predmet.SudioniciListNaziv_1">
      <item>FINANCIJSKA AGENCIJA, RC RIJEKA, PODRUŽNICA PULA, PULA</item>
      <item>BILALI d.o.o. VRSAR</item>
      <item>Lirije Bilali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izvorni_sadrzaj>
    <derivirana_varijabla naziv="DomainObject.Predmet.SudioniciListAdressOIB_1"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36977349790</item>
      <item>, OIB 39316824289</item>
    </izvorni_sadrzaj>
    <derivirana_varijabla naziv="DomainObject.Predmet.SudioniciListNazivOIB_1">
      <item>, OIB 85821130368</item>
      <item>, OIB 36977349790</item>
      <item>, OIB 39316824289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C889E-7C59-4CA3-909D-022764E26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3284</properties:Characters>
  <properties:Lines>86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2016-05-20T08:21:00Z</dcterms:created>
  <dc:creator>Jasmina Matika</dc:creator>
  <cp:lastModifiedBy>Sanja Prodan</cp:lastModifiedBy>
  <cp:lastPrinted>2016-05-20T08:25:00Z</cp:lastPrinted>
  <dcterms:modified xmlns:xsi="http://www.w3.org/2001/XMLSchema-instance" xsi:type="dcterms:W3CDTF">2016-05-20T08:26:00Z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