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49ae0" w14:paraId="8e49ae0" w:rsidRDefault="00BE5770" w:rsidP="00BE5770" w:rsidR="00BE5770">
      <w:pPr>
        <w:shd w:fill="FFFFFF" w:color="auto" w:val="clear"/>
        <w:ind w:firstLine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3740" cx="540385"/>
            <wp:effectExtent b="0" r="0" t="0" l="0"/>
            <wp:docPr descr="cid:image001.png@01D220AE.B03F914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220AE.B03F914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7"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3740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E5770" w:rsidP="00BE5770" w:rsidR="00BE5770">
      <w:pPr>
        <w:shd w:fill="FFFFFF" w:color="auto" w:val="clear"/>
        <w:jc w:val="both"/>
        <w:rPr>
          <w:color w:val="000000"/>
        </w:rPr>
      </w:pPr>
    </w:p>
    <w:p w:rsidRDefault="00BE5770" w:rsidP="00BE5770" w:rsidR="00BE5770">
      <w:r>
        <w:t>REPUBLIKA HRVATSKA</w:t>
      </w:r>
    </w:p>
    <w:p w:rsidRDefault="00BE5770" w:rsidP="00BE5770" w:rsidR="00BE5770">
      <w:r>
        <w:t>TRGOVAČKI SUD U OSIJEKU</w:t>
      </w:r>
    </w:p>
    <w:p w:rsidRDefault="00BE5770" w:rsidP="00BE5770" w:rsidR="00BE5770">
      <w:r>
        <w:t>STALNA SLUŽBA U SLAVONSKOM BRODU                                </w:t>
      </w:r>
      <w:r w:rsidR="00CB77C7">
        <w:t xml:space="preserve">      </w:t>
      </w:r>
      <w:r w:rsidR="00685A26">
        <w:t xml:space="preserve"> </w:t>
      </w:r>
      <w:r w:rsidR="00CB77C7">
        <w:t xml:space="preserve"> 3/</w:t>
      </w:r>
      <w:r>
        <w:t>St-</w:t>
      </w:r>
      <w:r w:rsidR="002E06C8">
        <w:t>2070/2016-85</w:t>
      </w:r>
    </w:p>
    <w:p w:rsidRDefault="00BE5770" w:rsidP="00BE5770" w:rsidR="00BE5770">
      <w:r>
        <w:t>Trg pobjede 13</w:t>
      </w:r>
    </w:p>
    <w:p w:rsidRDefault="00BE5770" w:rsidP="00BE5770" w:rsidR="00BE5770">
      <w:r>
        <w:t>35000 SLAVONSKI BROD</w:t>
      </w:r>
    </w:p>
    <w:p w:rsidRDefault="00BE5770" w:rsidP="00BE5770" w:rsidR="00BE5770">
      <w:pPr>
        <w:rPr>
          <w:b/>
          <w:bCs/>
        </w:rPr>
      </w:pPr>
    </w:p>
    <w:p w:rsidRDefault="002F342C" w:rsidP="00BE5770" w:rsidR="002F342C">
      <w:pPr>
        <w:rPr>
          <w:b/>
          <w:bCs/>
        </w:rPr>
      </w:pPr>
    </w:p>
    <w:p w:rsidRDefault="00BE5770" w:rsidP="00BE5770" w:rsidR="00BE5770">
      <w:pPr>
        <w:jc w:val="center"/>
        <w:rPr>
          <w:b/>
          <w:bCs/>
        </w:rPr>
      </w:pPr>
      <w:r>
        <w:rPr>
          <w:b/>
          <w:bCs/>
        </w:rPr>
        <w:t>R E P U B L I K A   H R V A T S K A</w:t>
      </w:r>
    </w:p>
    <w:p w:rsidRDefault="00BE5770" w:rsidP="00BE5770" w:rsidR="00BE5770">
      <w:pPr>
        <w:jc w:val="center"/>
        <w:rPr>
          <w:b/>
          <w:bCs/>
        </w:rPr>
      </w:pPr>
      <w:r>
        <w:rPr>
          <w:b/>
          <w:bCs/>
        </w:rPr>
        <w:t>R J E Š E N J E</w:t>
      </w:r>
    </w:p>
    <w:p w:rsidRDefault="0002445C" w:rsidP="00BE5770" w:rsidR="0002445C">
      <w:pPr>
        <w:jc w:val="center"/>
        <w:rPr>
          <w:b/>
          <w:bCs/>
        </w:rPr>
      </w:pPr>
    </w:p>
    <w:p w:rsidRDefault="004E6C41" w:rsidP="004E6C41" w:rsidR="004E6C41">
      <w:pPr>
        <w:ind w:firstLine="708"/>
        <w:jc w:val="both"/>
      </w:pPr>
      <w:r>
        <w:t xml:space="preserve">TRGOVAČKI SUD U OSIJEKU, STALNA SLUŽBA U SLAVONSKOM BRODU, po stečajnom sucu Danieli Martini Maoduš, u postupku stečaja nad dužnikom </w:t>
      </w:r>
      <w:r w:rsidR="002E06C8">
        <w:t xml:space="preserve">stečajnom masom </w:t>
      </w:r>
      <w:r w:rsidR="002E06C8">
        <w:rPr>
          <w:b/>
        </w:rPr>
        <w:t>MACRO-COMMERC d.o.o., za trgovinu, usluge i uvoz-izvoz, Slavonski Brod, Svetog Antuna 104, OIB: 86057633877</w:t>
      </w:r>
      <w:r w:rsidR="002E06C8">
        <w:t>,</w:t>
      </w:r>
      <w:r w:rsidR="002E06C8">
        <w:rPr>
          <w:color w:val="222222"/>
        </w:rPr>
        <w:t>  koga zastupa upraviteljica stečajne mase Daša Panjaković Senjić iz Osijeka</w:t>
      </w:r>
      <w:r>
        <w:t xml:space="preserve">, </w:t>
      </w:r>
      <w:r w:rsidR="002E06C8">
        <w:t>2</w:t>
      </w:r>
      <w:r w:rsidR="001564E1">
        <w:t>1</w:t>
      </w:r>
      <w:r w:rsidR="002E06C8">
        <w:t>. kolovoza</w:t>
      </w:r>
      <w:r>
        <w:t xml:space="preserve"> 2018.</w:t>
      </w:r>
    </w:p>
    <w:p w:rsidRDefault="00DD72B1" w:rsidP="00DD72B1" w:rsidR="00DD72B1">
      <w:pPr>
        <w:ind w:firstLine="708"/>
        <w:jc w:val="both"/>
      </w:pPr>
    </w:p>
    <w:p w:rsidRDefault="00BE5770" w:rsidP="00BE5770" w:rsidR="00BE5770" w:rsidRPr="0002445C">
      <w:pPr>
        <w:ind w:firstLine="708"/>
        <w:jc w:val="both"/>
        <w:rPr>
          <w:bCs/>
        </w:rPr>
      </w:pPr>
      <w:r>
        <w:t xml:space="preserve">                                               </w:t>
      </w:r>
      <w:r w:rsidRPr="0002445C">
        <w:rPr>
          <w:bCs/>
        </w:rPr>
        <w:t xml:space="preserve">r i j e š i o   j e </w:t>
      </w:r>
    </w:p>
    <w:p w:rsidRDefault="00BE5770" w:rsidP="00BE5770" w:rsidR="00BE5770">
      <w:pPr>
        <w:ind w:firstLine="708"/>
        <w:jc w:val="both"/>
      </w:pPr>
    </w:p>
    <w:p w:rsidRDefault="00BE5770" w:rsidP="00BE5770" w:rsidR="00BE5770">
      <w:pPr>
        <w:ind w:firstLine="708"/>
        <w:jc w:val="both"/>
      </w:pPr>
      <w:r>
        <w:t xml:space="preserve">Utvrđuje se da je stečajni sudac u postupku stečaja nad dužnikom </w:t>
      </w:r>
      <w:r w:rsidR="002E06C8">
        <w:t xml:space="preserve">stečajnom masom </w:t>
      </w:r>
      <w:r w:rsidR="002E06C8">
        <w:rPr>
          <w:b/>
        </w:rPr>
        <w:t xml:space="preserve">MACRO-COMMERC d.o.o., za trgovinu, usluge i uvoz-izvoz, Slavonski Brod, Svetog Antuna 104, OIB: 86057633877 </w:t>
      </w:r>
      <w:r w:rsidR="00154B45">
        <w:t xml:space="preserve">ispitala i potvrdila završni račun </w:t>
      </w:r>
      <w:r w:rsidR="002E06C8">
        <w:t>stečajne upraviteljice Daše Panjaković Senjić</w:t>
      </w:r>
      <w:r w:rsidR="00154B45">
        <w:t xml:space="preserve"> </w:t>
      </w:r>
      <w:r w:rsidR="00FA2A8D">
        <w:t>te se daje suglasnost na završni diobni popis.</w:t>
      </w:r>
    </w:p>
    <w:p w:rsidRDefault="00BE5770" w:rsidP="00BE5770" w:rsidR="00BE5770">
      <w:pPr>
        <w:ind w:firstLine="708"/>
        <w:jc w:val="both"/>
      </w:pPr>
    </w:p>
    <w:p w:rsidRDefault="00BE5770" w:rsidP="00BE5770" w:rsidR="00BE5770" w:rsidRPr="006B05AB">
      <w:pPr>
        <w:ind w:firstLine="708" w:left="2832"/>
        <w:rPr>
          <w:bCs/>
        </w:rPr>
      </w:pPr>
      <w:r w:rsidRPr="006B05AB">
        <w:rPr>
          <w:bCs/>
        </w:rPr>
        <w:t>Obrazloženje</w:t>
      </w:r>
    </w:p>
    <w:p w:rsidRDefault="00BE5770" w:rsidP="00BE5770" w:rsidR="00BE5770">
      <w:pPr>
        <w:jc w:val="both"/>
      </w:pPr>
      <w:r>
        <w:t xml:space="preserve">            </w:t>
      </w:r>
    </w:p>
    <w:p w:rsidRDefault="00BE5770" w:rsidP="00BE5770" w:rsidR="00685A26">
      <w:pPr>
        <w:ind w:firstLine="708"/>
        <w:jc w:val="both"/>
      </w:pPr>
      <w:r>
        <w:t xml:space="preserve">    Nakon unovčenja </w:t>
      </w:r>
      <w:r w:rsidR="00154B45">
        <w:t>stečajne mase</w:t>
      </w:r>
      <w:r>
        <w:t xml:space="preserve"> te ispitivanja svih prijavljenih tražbina stečajnih vjerovnika, u postupku stečaja nad dužnikom </w:t>
      </w:r>
      <w:r w:rsidR="003C36EA">
        <w:t xml:space="preserve">stečajnom masom </w:t>
      </w:r>
      <w:r w:rsidR="003C36EA">
        <w:rPr>
          <w:b/>
        </w:rPr>
        <w:t>MACRO-COMMERC d.o.o., za trgovinu, usluge i uvoz-izvoz, Slavonski Brod, Svetog Antuna 104, OIB: 86057633877</w:t>
      </w:r>
      <w:r w:rsidR="006B05AB">
        <w:rPr>
          <w:color w:val="000000"/>
        </w:rPr>
        <w:t>,</w:t>
      </w:r>
      <w:r>
        <w:rPr>
          <w:b/>
          <w:bCs/>
        </w:rPr>
        <w:t xml:space="preserve"> </w:t>
      </w:r>
      <w:r w:rsidR="003C36EA">
        <w:t>stečajna upraviteljica Daša Panjaković Senjić</w:t>
      </w:r>
      <w:r>
        <w:t xml:space="preserve"> je  </w:t>
      </w:r>
      <w:r w:rsidR="00EF76C7">
        <w:t>dostav</w:t>
      </w:r>
      <w:r w:rsidR="003C36EA">
        <w:t>ila</w:t>
      </w:r>
      <w:r w:rsidR="00EF76C7">
        <w:t xml:space="preserve"> završni račun</w:t>
      </w:r>
      <w:r w:rsidR="004C6CF2">
        <w:t xml:space="preserve"> i završni diobni popis.</w:t>
      </w:r>
      <w:r w:rsidR="00154B45">
        <w:t xml:space="preserve"> </w:t>
      </w:r>
    </w:p>
    <w:p w:rsidRDefault="00CB77C7" w:rsidP="00BE5770" w:rsidR="00CB77C7">
      <w:pPr>
        <w:ind w:firstLine="708"/>
        <w:jc w:val="both"/>
      </w:pPr>
    </w:p>
    <w:p w:rsidRDefault="00BE5770" w:rsidP="00BE5770" w:rsidR="00BE5770">
      <w:pPr>
        <w:jc w:val="both"/>
      </w:pPr>
      <w:r>
        <w:t>           </w:t>
      </w:r>
      <w:r w:rsidR="009B0456">
        <w:t xml:space="preserve">Nije bilo moguće zatražiti mišljenje odbora vjerovnika o završnom računu jer isti nije formiran u ovom stečajnom postupku. </w:t>
      </w:r>
    </w:p>
    <w:p w:rsidRDefault="004C6CF2" w:rsidP="00BE5770" w:rsidR="004C6CF2">
      <w:pPr>
        <w:jc w:val="both"/>
      </w:pPr>
    </w:p>
    <w:p w:rsidRDefault="004C6CF2" w:rsidP="005F51BB" w:rsidR="00BE5770">
      <w:pPr>
        <w:jc w:val="both"/>
      </w:pPr>
      <w:r>
        <w:tab/>
      </w:r>
      <w:r w:rsidR="00EF76C7">
        <w:t>S</w:t>
      </w:r>
      <w:r w:rsidR="00BE5770">
        <w:t>tečajni suda</w:t>
      </w:r>
      <w:r w:rsidR="00EF76C7">
        <w:t>c</w:t>
      </w:r>
      <w:r w:rsidR="009B0456">
        <w:t xml:space="preserve"> je ispitala završni račun </w:t>
      </w:r>
      <w:r>
        <w:t>te nakon uvida u</w:t>
      </w:r>
      <w:r w:rsidR="00BE5770">
        <w:t xml:space="preserve"> sve priložene isprave i bankovne izvatke kojima se dokazuju promjene stanja na žiro računu dužnika, koji su prilog periodično dostavljenih izvješća stečajnog upravitelja</w:t>
      </w:r>
      <w:r w:rsidR="009B0456">
        <w:t xml:space="preserve"> potvrđuje isti.</w:t>
      </w:r>
    </w:p>
    <w:p w:rsidRDefault="00FA2A8D" w:rsidP="00FA2A8D" w:rsidR="00FA2A8D">
      <w:pPr>
        <w:ind w:firstLine="708"/>
        <w:jc w:val="both"/>
      </w:pPr>
    </w:p>
    <w:p w:rsidRDefault="00BE5770" w:rsidP="00BE5770" w:rsidR="00BE5770">
      <w:pPr>
        <w:jc w:val="both"/>
      </w:pPr>
      <w:r>
        <w:t>            Prilikom ispitivanja računa, stečajni sudac je utvrdila da je završni račun izrađen u skladu s osnovama knjigovodstva, da su u  njemu obuhvaćeni svi poslovni događaji, da je račun iskazan realno i nije utvrđena razlika u odnosu na iznos sredstava koji je steč.upravitelj iskazao u odnosu na iznos utvrđen analizom priljeva i odljeva sredstava na žiro računu.</w:t>
      </w:r>
    </w:p>
    <w:p w:rsidRDefault="00CB77C7" w:rsidP="00BE5770" w:rsidR="00CB77C7">
      <w:pPr>
        <w:jc w:val="both"/>
      </w:pPr>
    </w:p>
    <w:p w:rsidRDefault="00BE5770" w:rsidP="00BE5770" w:rsidR="00BE5770">
      <w:pPr>
        <w:jc w:val="both"/>
      </w:pPr>
      <w:r>
        <w:t>            Iz tih razloga  je odluč</w:t>
      </w:r>
      <w:r w:rsidR="00CC4093">
        <w:t>eno  kao u izreci ovog rješenja.</w:t>
      </w:r>
    </w:p>
    <w:p w:rsidRDefault="00154B45" w:rsidP="00BE5770" w:rsidR="00154B45">
      <w:pPr>
        <w:ind w:firstLine="708"/>
        <w:jc w:val="both"/>
      </w:pPr>
    </w:p>
    <w:p w:rsidRDefault="00BE5770" w:rsidP="00BE5770" w:rsidR="00BE5770">
      <w:pPr>
        <w:ind w:firstLine="708"/>
        <w:jc w:val="both"/>
      </w:pPr>
      <w:r>
        <w:lastRenderedPageBreak/>
        <w:t xml:space="preserve">U  sudskoj pisarnici </w:t>
      </w:r>
      <w:r w:rsidR="00EF76C7">
        <w:t xml:space="preserve"> je </w:t>
      </w:r>
      <w:r>
        <w:t>izložen:   zav</w:t>
      </w:r>
      <w:r w:rsidR="009B0456">
        <w:t xml:space="preserve">ršni račun </w:t>
      </w:r>
      <w:r w:rsidR="00FA2A8D">
        <w:t xml:space="preserve">i diobni popis, </w:t>
      </w:r>
      <w:r>
        <w:t>a izložit će se i  ovo rješenje  radi stavljanja na uvid vjerovnicima</w:t>
      </w:r>
      <w:r w:rsidR="00CB77C7">
        <w:t>.</w:t>
      </w:r>
    </w:p>
    <w:p w:rsidRDefault="00BE5770" w:rsidP="00BE5770" w:rsidR="00BE5770">
      <w:pPr>
        <w:rPr>
          <w:rFonts w:hAnsi="Calibri" w:ascii="Calibri"/>
        </w:rPr>
      </w:pPr>
    </w:p>
    <w:p w:rsidRDefault="00BE5770" w:rsidP="00BE5770" w:rsidR="00BE5770">
      <w:pPr>
        <w:jc w:val="both"/>
      </w:pPr>
    </w:p>
    <w:p w:rsidRDefault="00BE5770" w:rsidP="00CC4093" w:rsidR="00BE5770">
      <w:pPr>
        <w:jc w:val="both"/>
      </w:pPr>
      <w:r>
        <w:t>                                                  </w:t>
      </w:r>
      <w:r w:rsidR="006B05AB">
        <w:t>                </w:t>
      </w:r>
      <w:r>
        <w:t xml:space="preserve"> U Slavonskom Brodu</w:t>
      </w:r>
      <w:r w:rsidR="006B05AB">
        <w:t xml:space="preserve"> </w:t>
      </w:r>
      <w:r w:rsidR="001068A6">
        <w:t>2</w:t>
      </w:r>
      <w:r w:rsidR="001564E1">
        <w:t>1</w:t>
      </w:r>
      <w:r w:rsidR="001068A6">
        <w:t>. kolovoza</w:t>
      </w:r>
      <w:r w:rsidR="006B05AB">
        <w:t xml:space="preserve"> 2018.</w:t>
      </w:r>
    </w:p>
    <w:p w:rsidRDefault="00BE5770" w:rsidP="00BE5770" w:rsidR="00BE5770"/>
    <w:p w:rsidRDefault="00BE5770" w:rsidP="00BE5770" w:rsidR="00BE5770">
      <w:r>
        <w:t>                                                                                                                 STEČAJNI SUDAC:</w:t>
      </w:r>
    </w:p>
    <w:p w:rsidRDefault="00BE5770" w:rsidP="00BE5770" w:rsidR="00BE5770">
      <w:r>
        <w:t>                                                                                                              Daniela Martini Maoduš</w:t>
      </w:r>
    </w:p>
    <w:p w:rsidRDefault="00BE5770" w:rsidP="00BE5770" w:rsidR="00BE5770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NAPUTAK O PRAVNOM LIJEKU:</w:t>
      </w:r>
    </w:p>
    <w:p w:rsidRDefault="00BE5770" w:rsidP="00BE5770" w:rsidR="00BE5770">
      <w:pPr>
        <w:rPr>
          <w:sz w:val="20"/>
          <w:szCs w:val="20"/>
        </w:rPr>
      </w:pPr>
      <w:r>
        <w:rPr>
          <w:sz w:val="20"/>
          <w:szCs w:val="20"/>
        </w:rPr>
        <w:t>Protiv ovog rješenja postoji pravo žalbe u roku od 8 dana</w:t>
      </w:r>
    </w:p>
    <w:p w:rsidRDefault="00BE5770" w:rsidP="00BE5770" w:rsidR="00BE5770">
      <w:pPr>
        <w:rPr>
          <w:sz w:val="20"/>
          <w:szCs w:val="20"/>
        </w:rPr>
      </w:pPr>
      <w:r>
        <w:rPr>
          <w:sz w:val="20"/>
          <w:szCs w:val="20"/>
        </w:rPr>
        <w:t xml:space="preserve">s tim da rok za žalbu počinje teći istekom </w:t>
      </w:r>
      <w:r w:rsidR="00EF76C7">
        <w:rPr>
          <w:sz w:val="20"/>
          <w:szCs w:val="20"/>
        </w:rPr>
        <w:t xml:space="preserve"> osmog </w:t>
      </w:r>
      <w:r>
        <w:rPr>
          <w:sz w:val="20"/>
          <w:szCs w:val="20"/>
        </w:rPr>
        <w:t xml:space="preserve">dana od </w:t>
      </w:r>
    </w:p>
    <w:p w:rsidRDefault="00BE5770" w:rsidP="00BE5770" w:rsidR="00BE5770">
      <w:pPr>
        <w:rPr>
          <w:sz w:val="20"/>
          <w:szCs w:val="20"/>
        </w:rPr>
      </w:pPr>
      <w:r>
        <w:rPr>
          <w:sz w:val="20"/>
          <w:szCs w:val="20"/>
        </w:rPr>
        <w:t xml:space="preserve">dana stavljanja rješenja na </w:t>
      </w:r>
      <w:r w:rsidR="00EF76C7">
        <w:rPr>
          <w:sz w:val="20"/>
          <w:szCs w:val="20"/>
        </w:rPr>
        <w:t xml:space="preserve">  E o</w:t>
      </w:r>
      <w:r>
        <w:rPr>
          <w:sz w:val="20"/>
          <w:szCs w:val="20"/>
        </w:rPr>
        <w:t>glasnu ploču suda.</w:t>
      </w:r>
    </w:p>
    <w:p w:rsidRDefault="00BE5770" w:rsidP="00BE5770" w:rsidR="00BE5770">
      <w:pPr>
        <w:rPr>
          <w:sz w:val="20"/>
          <w:szCs w:val="20"/>
        </w:rPr>
      </w:pPr>
    </w:p>
    <w:p w:rsidRDefault="00BE5770" w:rsidP="00BE5770" w:rsidR="00BE5770">
      <w:pPr>
        <w:rPr>
          <w:sz w:val="20"/>
          <w:szCs w:val="20"/>
        </w:rPr>
      </w:pPr>
      <w:r>
        <w:rPr>
          <w:sz w:val="20"/>
          <w:szCs w:val="20"/>
        </w:rPr>
        <w:t>Dostaviti</w:t>
      </w:r>
    </w:p>
    <w:p w:rsidRDefault="00BE5770" w:rsidP="00BE5770" w:rsidR="00BE5770">
      <w:pPr>
        <w:rPr>
          <w:sz w:val="20"/>
          <w:szCs w:val="20"/>
        </w:rPr>
      </w:pPr>
    </w:p>
    <w:p w:rsidRDefault="00550680" w:rsidP="00BE5770" w:rsidR="00BE5770">
      <w:r>
        <w:rPr>
          <w:sz w:val="20"/>
          <w:szCs w:val="20"/>
        </w:rPr>
        <w:t>1. steč.upravitelju, razlučnim i stečajnim vjerovnicima te svim zainteresiranim putem</w:t>
      </w:r>
      <w:r w:rsidR="00BE5770">
        <w:rPr>
          <w:sz w:val="20"/>
          <w:szCs w:val="20"/>
        </w:rPr>
        <w:t xml:space="preserve"> Oglasna ploča suda</w:t>
      </w:r>
    </w:p>
    <w:p w:rsidRDefault="00550680" w:rsidP="00BE5770" w:rsidR="00BE5770">
      <w:pPr>
        <w:jc w:val="both"/>
        <w:rPr>
          <w:sz w:val="20"/>
          <w:szCs w:val="20"/>
        </w:rPr>
      </w:pPr>
      <w:r>
        <w:rPr>
          <w:sz w:val="20"/>
          <w:szCs w:val="20"/>
        </w:rPr>
        <w:t>2</w:t>
      </w:r>
      <w:r w:rsidR="00BE5770">
        <w:rPr>
          <w:sz w:val="20"/>
          <w:szCs w:val="20"/>
        </w:rPr>
        <w:t>. Položiti u sudskoj pisarnici uz završni račun radi stavljanja na uvid vjerovnicima</w:t>
      </w:r>
    </w:p>
    <w:p w:rsidRDefault="00BE5770" w:rsidP="00BE5770" w:rsidR="00BE5770">
      <w:pPr>
        <w:rPr>
          <w:rFonts w:hAnsi="Calibri" w:ascii="Calibri"/>
          <w:sz w:val="22"/>
          <w:szCs w:val="22"/>
        </w:rPr>
      </w:pPr>
    </w:p>
    <w:p w:rsidRDefault="00BE5770" w:rsidP="00BE5770" w:rsidR="00BE5770"/>
    <w:p w:rsidRDefault="00BE5770" w:rsidP="00BE5770" w:rsidR="00BE5770">
      <w:pPr>
        <w:rPr>
          <w:rFonts w:hAnsi="Calibri" w:ascii="Calibri"/>
          <w:sz w:val="22"/>
          <w:szCs w:val="22"/>
        </w:rPr>
      </w:pPr>
    </w:p>
    <w:p w:rsidRDefault="00BE5770" w:rsidP="00BE5770" w:rsidR="00BE5770"/>
    <w:p w:rsidRDefault="005E15FD" w:rsidR="005E15FD"/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5770"/>
    <w:rsid w:val="0002445C"/>
    <w:rsid w:val="001068A6"/>
    <w:rsid w:val="00154B45"/>
    <w:rsid w:val="001564E1"/>
    <w:rsid w:val="002A6CB5"/>
    <w:rsid w:val="002B1B2F"/>
    <w:rsid w:val="002E06C8"/>
    <w:rsid w:val="002F342C"/>
    <w:rsid w:val="003C36EA"/>
    <w:rsid w:val="003E7804"/>
    <w:rsid w:val="004348F9"/>
    <w:rsid w:val="004C6CF2"/>
    <w:rsid w:val="004E6C41"/>
    <w:rsid w:val="00550680"/>
    <w:rsid w:val="00567243"/>
    <w:rsid w:val="005E15FD"/>
    <w:rsid w:val="005F51BB"/>
    <w:rsid w:val="00685A26"/>
    <w:rsid w:val="006B05AB"/>
    <w:rsid w:val="00700E1F"/>
    <w:rsid w:val="008634E6"/>
    <w:rsid w:val="008C68DD"/>
    <w:rsid w:val="009B0456"/>
    <w:rsid w:val="00A67DE2"/>
    <w:rsid w:val="00A86114"/>
    <w:rsid w:val="00AD139D"/>
    <w:rsid w:val="00BE5770"/>
    <w:rsid w:val="00C6693C"/>
    <w:rsid w:val="00CB77C7"/>
    <w:rsid w:val="00CC4093"/>
    <w:rsid w:val="00D16578"/>
    <w:rsid w:val="00DD72B1"/>
    <w:rsid w:val="00DE531E"/>
    <w:rsid w:val="00EF1084"/>
    <w:rsid w:val="00EF76C7"/>
    <w:rsid w:val="00FA2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E577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E577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E577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E53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53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53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53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53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E577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E577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E577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E53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53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53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53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53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87729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489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737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cid:image001.png@01D220AE.B03F914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kolovoza 2018.</izvorni_sadrzaj>
    <derivirana_varijabla naziv="DomainObject.DatumDonosenjaOdluke_1">21.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2070</izvorni_sadrzaj>
    <derivirana_varijabla naziv="DomainObject.Predmet.Broj_1">2070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srpnja 2016.</izvorni_sadrzaj>
    <derivirana_varijabla naziv="DomainObject.Predmet.DatumOsnivanja_1">15.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St-2070/2016</izvorni_sadrzaj>
    <derivirana_varijabla naziv="DomainObject.Predmet.OznakaBroj_1">St-2070/2016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MACRO - COMMERC d. o. o. Završje</izvorni_sadrzaj>
    <derivirana_varijabla naziv="DomainObject.Predmet.ProtustrankaFormated_1">  MACRO - COMMERC d. o. o. Završje</derivirana_varijabla>
  </DomainObject.Predmet.ProtustrankaFormated>
  <DomainObject.Predmet.ProtustrankaFormatedOIB>
    <izvorni_sadrzaj>  MACRO - COMMERC d. o. o. Završje, OIB 86057633877</izvorni_sadrzaj>
    <derivirana_varijabla naziv="DomainObject.Predmet.ProtustrankaFormatedOIB_1">  MACRO - COMMERC d. o. o. Završje, OIB 86057633877</derivirana_varijabla>
  </DomainObject.Predmet.ProtustrankaFormatedOIB>
  <DomainObject.Predmet.ProtustrankaFormatedWithAdress>
    <izvorni_sadrzaj> MACRO - COMMERC d. o. o. Završje, Sv.Antuna 104, Slavonski Brod</izvorni_sadrzaj>
    <derivirana_varijabla naziv="DomainObject.Predmet.ProtustrankaFormatedWithAdress_1"> MACRO - COMMERC d. o. o. Završje, Sv.Antuna 104, Slavonski Brod</derivirana_varijabla>
  </DomainObject.Predmet.ProtustrankaFormatedWithAdress>
  <DomainObject.Predmet.ProtustrankaFormatedWithAdressOIB>
    <izvorni_sadrzaj> MACRO - COMMERC d. o. o. Završje, OIB 86057633877, Sv.Antuna 104, Slavonski Brod</izvorni_sadrzaj>
    <derivirana_varijabla naziv="DomainObject.Predmet.ProtustrankaFormatedWithAdressOIB_1"> MACRO - COMMERC d. o. o. Završje, OIB 86057633877, Sv.Antuna 104, Slavonski Brod</derivirana_varijabla>
  </DomainObject.Predmet.ProtustrankaFormatedWithAdressOIB>
  <DomainObject.Predmet.ProtustrankaWithAdress>
    <izvorni_sadrzaj>MACRO - COMMERC d. o. o. Završje Sv.Antuna 104, Slavonski Brod</izvorni_sadrzaj>
    <derivirana_varijabla naziv="DomainObject.Predmet.ProtustrankaWithAdress_1">MACRO - COMMERC d. o. o. Završje Sv.Antuna 104, Slavonski Brod</derivirana_varijabla>
  </DomainObject.Predmet.ProtustrankaWithAdress>
  <DomainObject.Predmet.ProtustrankaWithAdressOIB>
    <izvorni_sadrzaj>MACRO - COMMERC d. o. o. Završje, OIB 86057633877, Sv.Antuna 104, Slavonski Brod</izvorni_sadrzaj>
    <derivirana_varijabla naziv="DomainObject.Predmet.ProtustrankaWithAdressOIB_1">MACRO - COMMERC d. o. o. Završje, OIB 86057633877, Sv.Antuna 104, Slavonski Brod</derivirana_varijabla>
  </DomainObject.Predmet.ProtustrankaWithAdressOIB>
  <DomainObject.Predmet.ProtustrankaNazivFormated>
    <izvorni_sadrzaj>MACRO - COMMERC d. o. o. Završje</izvorni_sadrzaj>
    <derivirana_varijabla naziv="DomainObject.Predmet.ProtustrankaNazivFormated_1">MACRO - COMMERC d. o. o. Završje</derivirana_varijabla>
  </DomainObject.Predmet.ProtustrankaNazivFormated>
  <DomainObject.Predmet.ProtustrankaNazivFormatedOIB>
    <izvorni_sadrzaj>MACRO - COMMERC d. o. o. Završje, OIB 86057633877</izvorni_sadrzaj>
    <derivirana_varijabla naziv="DomainObject.Predmet.ProtustrankaNazivFormatedOIB_1">MACRO - COMMERC d. o. o. Završje, OIB 86057633877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SLAVONSKI BROD</izvorni_sadrzaj>
    <derivirana_varijabla naziv="DomainObject.Predmet.StrankaFormated_1">  RH, MINISTARSTVO FINANCIJA, POREZNA UPRAVA, PODRUČNI URED SLAVONSKI BROD</derivirana_varijabla>
  </DomainObject.Predmet.StrankaFormated>
  <DomainObject.Predmet.StrankaFormatedOIB>
    <izvorni_sadrzaj>  RH, MINISTARSTVO FINANCIJA, POREZNA UPRAVA, PODRUČNI URED SLAVONSKI BROD</izvorni_sadrzaj>
    <derivirana_varijabla naziv="DomainObject.Predmet.StrankaFormatedOIB_1">  RH, MINISTARSTVO FINANCIJA, POREZNA UPRAVA, PODRUČNI URED SLAVONSKI BROD</derivirana_varijabla>
  </DomainObject.Predmet.StrankaFormatedOIB>
  <DomainObject.Predmet.StrankaFormatedWithAdress>
    <izvorni_sadrzaj> RH, MINISTARSTVO FINANCIJA, POREZNA UPRAVA, PODRUČNI URED SLAVONSKI BROD, P. SVAČIĆA 2B, 35000 Slavonski Brod</izvorni_sadrzaj>
    <derivirana_varijabla naziv="DomainObject.Predmet.StrankaFormatedWithAdress_1"> RH, MINISTARSTVO FINANCIJA, POREZNA UPRAVA, PODRUČNI URED SLAVONSKI BROD, P. SVAČIĆA 2B, 35000 Slavonski Brod</derivirana_varijabla>
  </DomainObject.Predmet.StrankaFormatedWithAdress>
  <DomainObject.Predmet.StrankaFormatedWithAdressOIB>
    <izvorni_sadrzaj> RH, MINISTARSTVO FINANCIJA, POREZNA UPRAVA, PODRUČNI URED SLAVONSKI BROD, P. SVAČIĆA 2B, 35000 Slavonski Brod</izvorni_sadrzaj>
    <derivirana_varijabla naziv="DomainObject.Predmet.StrankaFormatedWithAdressOIB_1"> RH, MINISTARSTVO FINANCIJA, POREZNA UPRAVA, PODRUČNI URED SLAVONSKI BROD, P. SVAČIĆA 2B, 35000 Slavonski Brod</derivirana_varijabla>
  </DomainObject.Predmet.StrankaFormatedWithAdressOIB>
  <DomainObject.Predmet.StrankaWithAdress>
    <izvorni_sadrzaj>RH, MINISTARSTVO FINANCIJA, POREZNA UPRAVA, PODRUČNI URED SLAVONSKI BROD P. SVAČIĆA 2B,35000 Slavonski Brod</izvorni_sadrzaj>
    <derivirana_varijabla naziv="DomainObject.Predmet.StrankaWithAdress_1">RH, MINISTARSTVO FINANCIJA, POREZNA UPRAVA, PODRUČNI URED SLAVONSKI BROD P. SVAČIĆA 2B,35000 Slavonski Brod</derivirana_varijabla>
  </DomainObject.Predmet.StrankaWithAdress>
  <DomainObject.Predmet.StrankaWithAdressOIB>
    <izvorni_sadrzaj>RH, MINISTARSTVO FINANCIJA, POREZNA UPRAVA, PODRUČNI URED SLAVONSKI BROD, P. SVAČIĆA 2B,35000 Slavonski Brod</izvorni_sadrzaj>
    <derivirana_varijabla naziv="DomainObject.Predmet.StrankaWithAdressOIB_1">RH, MINISTARSTVO FINANCIJA, POREZNA UPRAVA, PODRUČNI URED SLAVONSKI BROD, P. SVAČIĆA 2B,35000 Slavonski Brod</derivirana_varijabla>
  </DomainObject.Predmet.StrankaWithAdressOIB>
  <DomainObject.Predmet.StrankaNazivFormated>
    <izvorni_sadrzaj>RH, MINISTARSTVO FINANCIJA, POREZNA UPRAVA, PODRUČNI URED SLAVONSKI BROD</izvorni_sadrzaj>
    <derivirana_varijabla naziv="DomainObject.Predmet.StrankaNazivFormated_1">RH, MINISTARSTVO FINANCIJA, POREZNA UPRAVA, PODRUČNI URED SLAVONSKI BROD</derivirana_varijabla>
  </DomainObject.Predmet.StrankaNazivFormated>
  <DomainObject.Predmet.StrankaNazivFormatedOIB>
    <izvorni_sadrzaj>RH, MINISTARSTVO FINANCIJA, POREZNA UPRAVA, PODRUČNI URED SLAVONSKI BROD</izvorni_sadrzaj>
    <derivirana_varijabla naziv="DomainObject.Predmet.StrankaNazivFormatedOIB_1">RH, MINISTARSTVO FINANCIJA, POREZNA UPRAVA, PODRUČNI URED SLAVONSKI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RH, MINISTARSTVO FINANCIJA, POREZNA UPRAVA, PODRUČNI URED SLAVONSKI BROD</item>
    </izvorni_sadrzaj>
    <derivirana_varijabla naziv="DomainObject.Predmet.StrankaListFormated_1">
      <item>RH, MINISTARSTVO FINANCIJA, POREZNA UPRAVA, PODRUČNI URED SLAVONSKI BROD</item>
    </derivirana_varijabla>
  </DomainObject.Predmet.StrankaListFormated>
  <DomainObject.Predmet.StrankaListFormatedOIB>
    <izvorni_sadrzaj>
      <item>RH, MINISTARSTVO FINANCIJA, POREZNA UPRAVA, PODRUČNI URED SLAVONSKI BROD</item>
    </izvorni_sadrzaj>
    <derivirana_varijabla naziv="DomainObject.Predmet.StrankaListFormatedOIB_1">
      <item>RH, MINISTARSTVO FINANCIJA, POREZNA UPRAVA, PODRUČNI URED SLAVONSKI BROD</item>
    </derivirana_varijabla>
  </DomainObject.Predmet.StrankaListFormatedOIB>
  <DomainObject.Predmet.StrankaListFormatedWithAdress>
    <izvorni_sadrzaj>
      <item>RH, MINISTARSTVO FINANCIJA, POREZNA UPRAVA, PODRUČNI URED SLAVONSKI BROD, P. SVAČIĆA 2B, 35000 Slavonski Brod</item>
    </izvorni_sadrzaj>
    <derivirana_varijabla naziv="DomainObject.Predmet.StrankaListFormatedWithAdress_1">
      <item>RH, MINISTARSTVO FINANCIJA, POREZNA UPRAVA, PODRUČNI URED SLAVONSKI BROD, P. SVAČIĆA 2B, 35000 Slavonski Brod</item>
    </derivirana_varijabla>
  </DomainObject.Predmet.StrankaListFormatedWithAdress>
  <DomainObject.Predmet.StrankaListFormatedWithAdressOIB>
    <izvorni_sadrzaj>
      <item>RH, MINISTARSTVO FINANCIJA, POREZNA UPRAVA, PODRUČNI URED SLAVONSKI BROD, P. SVAČIĆA 2B, 35000 Slavonski Brod</item>
    </izvorni_sadrzaj>
    <derivirana_varijabla naziv="DomainObject.Predmet.StrankaListFormatedWithAdressOIB_1">
      <item>RH, MINISTARSTVO FINANCIJA, POREZNA UPRAVA, PODRUČNI URED SLAVONSKI BROD, P. SVAČIĆA 2B, 35000 Slavonski Brod</item>
    </derivirana_varijabla>
  </DomainObject.Predmet.StrankaListFormatedWithAdressOIB>
  <DomainObject.Predmet.StrankaListNazivFormated>
    <izvorni_sadrzaj>
      <item>RH, MINISTARSTVO FINANCIJA, POREZNA UPRAVA, PODRUČNI URED SLAVONSKI BROD</item>
    </izvorni_sadrzaj>
    <derivirana_varijabla naziv="DomainObject.Predmet.StrankaListNazivFormated_1">
      <item>RH, MINISTARSTVO FINANCIJA, POREZNA UPRAVA, PODRUČNI URED SLAVONSKI BROD</item>
    </derivirana_varijabla>
  </DomainObject.Predmet.StrankaListNazivFormated>
  <DomainObject.Predmet.StrankaListNazivFormatedOIB>
    <izvorni_sadrzaj>
      <item>RH, MINISTARSTVO FINANCIJA, POREZNA UPRAVA, PODRUČNI URED SLAVONSKI BROD</item>
    </izvorni_sadrzaj>
    <derivirana_varijabla naziv="DomainObject.Predmet.StrankaListNazivFormatedOIB_1">
      <item>RH, MINISTARSTVO FINANCIJA, POREZNA UPRAVA, PODRUČNI URED SLAVONSKI BROD</item>
    </derivirana_varijabla>
  </DomainObject.Predmet.StrankaListNazivFormatedOIB>
  <DomainObject.Predmet.ProtuStrankaListFormated>
    <izvorni_sadrzaj>
      <item>MACRO - COMMERC d. o. o. Završje</item>
    </izvorni_sadrzaj>
    <derivirana_varijabla naziv="DomainObject.Predmet.ProtuStrankaListFormated_1">
      <item>MACRO - COMMERC d. o. o. Završje</item>
    </derivirana_varijabla>
  </DomainObject.Predmet.ProtuStrankaListFormated>
  <DomainObject.Predmet.ProtuStrankaListFormatedOIB>
    <izvorni_sadrzaj>
      <item>MACRO - COMMERC d. o. o. Završje, OIB 86057633877</item>
    </izvorni_sadrzaj>
    <derivirana_varijabla naziv="DomainObject.Predmet.ProtuStrankaListFormatedOIB_1">
      <item>MACRO - COMMERC d. o. o. Završje, OIB 86057633877</item>
    </derivirana_varijabla>
  </DomainObject.Predmet.ProtuStrankaListFormatedOIB>
  <DomainObject.Predmet.ProtuStrankaListFormatedWithAdress>
    <izvorni_sadrzaj>
      <item>MACRO - COMMERC d. o. o. Završje, Sv.Antuna 104, Slavonski Brod</item>
    </izvorni_sadrzaj>
    <derivirana_varijabla naziv="DomainObject.Predmet.ProtuStrankaListFormatedWithAdress_1">
      <item>MACRO - COMMERC d. o. o. Završje, Sv.Antuna 104, Slavonski Brod</item>
    </derivirana_varijabla>
  </DomainObject.Predmet.ProtuStrankaListFormatedWithAdress>
  <DomainObject.Predmet.ProtuStrankaListFormatedWithAdressOIB>
    <izvorni_sadrzaj>
      <item>MACRO - COMMERC d. o. o. Završje, OIB 86057633877, Sv.Antuna 104, Slavonski Brod</item>
    </izvorni_sadrzaj>
    <derivirana_varijabla naziv="DomainObject.Predmet.ProtuStrankaListFormatedWithAdressOIB_1">
      <item>MACRO - COMMERC d. o. o. Završje, OIB 86057633877, Sv.Antuna 104, Slavonski Brod</item>
    </derivirana_varijabla>
  </DomainObject.Predmet.ProtuStrankaListFormatedWithAdressOIB>
  <DomainObject.Predmet.ProtuStrankaListNazivFormated>
    <izvorni_sadrzaj>
      <item>MACRO - COMMERC d. o. o. Završje</item>
    </izvorni_sadrzaj>
    <derivirana_varijabla naziv="DomainObject.Predmet.ProtuStrankaListNazivFormated_1">
      <item>MACRO - COMMERC d. o. o. Završje</item>
    </derivirana_varijabla>
  </DomainObject.Predmet.ProtuStrankaListNazivFormated>
  <DomainObject.Predmet.ProtuStrankaListNazivFormatedOIB>
    <izvorni_sadrzaj>
      <item>MACRO - COMMERC d. o. o. Završje, OIB 86057633877</item>
    </izvorni_sadrzaj>
    <derivirana_varijabla naziv="DomainObject.Predmet.ProtuStrankaListNazivFormatedOIB_1">
      <item>MACRO - COMMERC d. o. o. Završje, OIB 86057633877</item>
    </derivirana_varijabla>
  </DomainObject.Predmet.ProtuStrankaListNazivFormatedOIB>
  <DomainObject.Predmet.OstaliListFormated>
    <izvorni_sadrzaj>
      <item>IVICA ZEBA</item>
      <item>Daša Panjaković Senjić</item>
      <item>Krešimir Sivrić</item>
    </izvorni_sadrzaj>
    <derivirana_varijabla naziv="DomainObject.Predmet.OstaliListFormated_1">
      <item>IVICA ZEBA</item>
      <item>Daša Panjaković Senjić</item>
      <item>Krešimir Sivrić</item>
    </derivirana_varijabla>
  </DomainObject.Predmet.OstaliListFormated>
  <DomainObject.Predmet.OstaliListFormatedOIB>
    <izvorni_sadrzaj>
      <item>IVICA ZEBA</item>
      <item>Daša Panjaković Senjić</item>
      <item>Krešimir Sivrić</item>
    </izvorni_sadrzaj>
    <derivirana_varijabla naziv="DomainObject.Predmet.OstaliListFormatedOIB_1">
      <item>IVICA ZEBA</item>
      <item>Daša Panjaković Senjić</item>
      <item>Krešimir Sivrić</item>
    </derivirana_varijabla>
  </DomainObject.Predmet.OstaliListFormatedOIB>
  <DomainObject.Predmet.OstaliListFormatedWithAdress>
    <izvorni_sadrzaj>
      <item>IVICA ZEBA, Sv. Antuna 104, 35000 Slavonski Brod</item>
      <item>Daša Panjaković Senjić</item>
      <item>Krešimir Sivrić</item>
    </izvorni_sadrzaj>
    <derivirana_varijabla naziv="DomainObject.Predmet.OstaliListFormatedWithAdress_1">
      <item>IVICA ZEBA, Sv. Antuna 104, 35000 Slavonski Brod</item>
      <item>Daša Panjaković Senjić</item>
      <item>Krešimir Sivrić</item>
    </derivirana_varijabla>
  </DomainObject.Predmet.OstaliListFormatedWithAdress>
  <DomainObject.Predmet.OstaliListFormatedWithAdressOIB>
    <izvorni_sadrzaj>
      <item>IVICA ZEBA, Sv. Antuna 104, 35000 Slavonski Brod</item>
      <item>Daša Panjaković Senjić</item>
      <item>Krešimir Sivrić</item>
    </izvorni_sadrzaj>
    <derivirana_varijabla naziv="DomainObject.Predmet.OstaliListFormatedWithAdressOIB_1">
      <item>IVICA ZEBA, Sv. Antuna 104, 35000 Slavonski Brod</item>
      <item>Daša Panjaković Senjić</item>
      <item>Krešimir Sivrić</item>
    </derivirana_varijabla>
  </DomainObject.Predmet.OstaliListFormatedWithAdressOIB>
  <DomainObject.Predmet.OstaliListNazivFormated>
    <izvorni_sadrzaj>
      <item>IVICA ZEBA</item>
      <item>Daša Panjaković Senjić</item>
      <item>Krešimir Sivrić</item>
    </izvorni_sadrzaj>
    <derivirana_varijabla naziv="DomainObject.Predmet.OstaliListNazivFormated_1">
      <item>IVICA ZEBA</item>
      <item>Daša Panjaković Senjić</item>
      <item>Krešimir Sivrić</item>
    </derivirana_varijabla>
  </DomainObject.Predmet.OstaliListNazivFormated>
  <DomainObject.Predmet.OstaliListNazivFormatedOIB>
    <izvorni_sadrzaj>
      <item>IVICA ZEBA</item>
      <item>Daša Panjaković Senjić</item>
      <item>Krešimir Sivrić</item>
    </izvorni_sadrzaj>
    <derivirana_varijabla naziv="DomainObject.Predmet.OstaliListNazivFormatedOIB_1">
      <item>IVICA ZEBA</item>
      <item>Daša Panjaković Senjić</item>
      <item>Krešimir Sivrić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2018.</izvorni_sadrzaj>
    <derivirana_varijabla naziv="DomainObject.Datum_1">21.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UPRAVA, PODRUČNI URED SLAVONSKI BROD</izvorni_sadrzaj>
    <derivirana_varijabla naziv="DomainObject.Predmet.StrankaIDrugi_1">RH, MINISTARSTVO FINANCIJA, POREZNA UPRAVA, PODRUČNI URED SLAVONSKI BROD</derivirana_varijabla>
  </DomainObject.Predmet.StrankaIDrugi>
  <DomainObject.Predmet.ProtustrankaIDrugi>
    <izvorni_sadrzaj>MACRO - COMMERC d. o. o. Završje</izvorni_sadrzaj>
    <derivirana_varijabla naziv="DomainObject.Predmet.ProtustrankaIDrugi_1">MACRO - COMMERC d. o. o. Završje</derivirana_varijabla>
  </DomainObject.Predmet.ProtustrankaIDrugi>
  <DomainObject.Predmet.StrankaIDrugiAdressOIB>
    <izvorni_sadrzaj>RH, MINISTARSTVO FINANCIJA, POREZNA UPRAVA, PODRUČNI URED SLAVONSKI BROD, P. SVAČIĆA 2B, 35000 Slavonski Brod</izvorni_sadrzaj>
    <derivirana_varijabla naziv="DomainObject.Predmet.StrankaIDrugiAdressOIB_1">RH, MINISTARSTVO FINANCIJA, POREZNA UPRAVA, PODRUČNI URED SLAVONSKI BROD, P. SVAČIĆA 2B, 35000 Slavonski Brod</derivirana_varijabla>
  </DomainObject.Predmet.StrankaIDrugiAdressOIB>
  <DomainObject.Predmet.ProtustrankaIDrugiAdressOIB>
    <izvorni_sadrzaj>MACRO - COMMERC d. o. o. Završje, OIB 86057633877, Sv.Antuna 104, Slavonski Brod</izvorni_sadrzaj>
    <derivirana_varijabla naziv="DomainObject.Predmet.ProtustrankaIDrugiAdressOIB_1">MACRO - COMMERC d. o. o. Završje, OIB 86057633877, Sv.Antuna 104,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 MINISTARSTVO FINANCIJA, POREZNA UPRAVA, PODRUČNI URED SLAVONSKI BROD</item>
      <item>MACRO - COMMERC d. o. o. Završje</item>
      <item>IVICA ZEBA</item>
      <item>Daša Panjaković Senjić</item>
      <item>Krešimir Sivrić</item>
    </izvorni_sadrzaj>
    <derivirana_varijabla naziv="DomainObject.Predmet.SudioniciListNaziv_1">
      <item>RH, MINISTARSTVO FINANCIJA, POREZNA UPRAVA, PODRUČNI URED SLAVONSKI BROD</item>
      <item>MACRO - COMMERC d. o. o. Završje</item>
      <item>IVICA ZEBA</item>
      <item>Daša Panjaković Senjić</item>
      <item>Krešimir Sivrić</item>
    </derivirana_varijabla>
  </DomainObject.Predmet.SudioniciListNaziv>
  <DomainObject.Predmet.SudioniciListAdressOIB>
    <izvorni_sadrzaj>
      <item>RH, MINISTARSTVO FINANCIJA, POREZNA UPRAVA, PODRUČNI URED SLAVONSKI BROD, P. SVAČIĆA 2B,35000 Slavonski Brod</item>
      <item>MACRO - COMMERC d. o. o. Završje, OIB 86057633877, Sv.Antuna 104,Slavonski Brod</item>
      <item>IVICA ZEBA, Sv. Antuna 104,35000 Slavonski Brod</item>
      <item>Daša Panjaković Senjić</item>
      <item>Krešimir Sivrić</item>
    </izvorni_sadrzaj>
    <derivirana_varijabla naziv="DomainObject.Predmet.SudioniciListAdressOIB_1">
      <item>RH, MINISTARSTVO FINANCIJA, POREZNA UPRAVA, PODRUČNI URED SLAVONSKI BROD, P. SVAČIĆA 2B,35000 Slavonski Brod</item>
      <item>MACRO - COMMERC d. o. o. Završje, OIB 86057633877, Sv.Antuna 104,Slavonski Brod</item>
      <item>IVICA ZEBA, Sv. Antuna 104,35000 Slavonski Brod</item>
      <item>Daša Panjaković Senjić</item>
      <item>Krešimir Sivrić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86057633877</item>
      <item>, OIB null</item>
      <item>, OIB null</item>
      <item>, OIB null</item>
    </izvorni_sadrzaj>
    <derivirana_varijabla naziv="DomainObject.Predmet.SudioniciListNazivOIB_1">
      <item>, OIB null</item>
      <item>, OIB 86057633877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406</properties:Words>
  <properties:Characters>2203</properties:Characters>
  <properties:Lines>68</properties:Lines>
  <properties:Paragraphs>27</properties:Paragraphs>
  <properties:TotalTime>85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2018-08-20T10:29:00Z</dcterms:created>
  <dc:creator>wsadmin</dc:creator>
  <cp:lastModifiedBy>wsadmin</cp:lastModifiedBy>
  <cp:lastPrinted>2018-08-21T09:27:00Z</cp:lastPrinted>
  <dcterms:modified xmlns:xsi="http://www.w3.org/2001/XMLSchema-instance" xsi:type="dcterms:W3CDTF">2018-08-21T09:28:00Z</dcterms:modified>
  <cp:revision>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Ispitani završni račun (potvrda završnog računa MACRO COMMERCE.docx)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