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8b7d" w14:paraId="3c38b7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43468">
        <w:rPr>
          <w:rFonts w:cs="Times New Roman" w:hAnsi="Times New Roman" w:ascii="Times New Roman"/>
          <w:sz w:val="24"/>
        </w:rPr>
        <w:t>5087/16-8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431998" w:rsidRPr="006977BF">
        <w:t>KREATIVNOST j.d.o.o. za intelektualne usluge, Sisak, Ulica Ivane Brlić Mažuranić 1 ,  MBS: 080927239 OIB: 23248159419</w:t>
      </w:r>
      <w:r w:rsidR="00431998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2D2BA7">
        <w:t xml:space="preserve"> </w:t>
      </w:r>
      <w:r w:rsidR="00431998" w:rsidRPr="006977BF">
        <w:t>KREATIVNOST j.d.o.o. za intelektualne usluge, Sisak, Ulica Ivane Brlić Mažuranić 1 ,  MBS: 080927239 OIB: 23248159419</w:t>
      </w:r>
      <w:r w:rsidR="0043199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431998">
        <w:rPr>
          <w:bCs/>
        </w:rPr>
        <w:t>5087-15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431998">
        <w:t>30. listopada 2015.</w:t>
      </w:r>
      <w:r>
        <w:t xml:space="preserve">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AE4F8D" w:rsidRPr="00AE4F8D">
        <w:t xml:space="preserve"> </w:t>
      </w:r>
      <w:r w:rsidR="00431998" w:rsidRPr="006977BF">
        <w:t>KREATIVNOST j.d.o.o. za intelektualne usluge, Sisak, Ulica Ivane Brlić Mažuranić 1 ,  MBS: 080927239 OIB: 23248159419</w:t>
      </w:r>
      <w:r w:rsidR="00431998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31998" w:rsidRPr="006977BF">
        <w:t xml:space="preserve">čl. 110 st. 1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B1155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B1155" w:rsidR="000B11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B1155" w:rsidP="000B1155" w:rsidR="000B1155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B115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B115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15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431998">
      <w:rPr>
        <w:noProof w:val="false"/>
      </w:rPr>
      <w:t>5087/15-8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0A6A"/>
    <w:rsid w:val="000B097B"/>
    <w:rsid w:val="000B1155"/>
    <w:rsid w:val="001024DB"/>
    <w:rsid w:val="0015645C"/>
    <w:rsid w:val="001571A6"/>
    <w:rsid w:val="001C107B"/>
    <w:rsid w:val="001C6B43"/>
    <w:rsid w:val="0023403D"/>
    <w:rsid w:val="0023428D"/>
    <w:rsid w:val="00262E7F"/>
    <w:rsid w:val="00283809"/>
    <w:rsid w:val="00283F63"/>
    <w:rsid w:val="002A6164"/>
    <w:rsid w:val="002D2BA7"/>
    <w:rsid w:val="002D6E91"/>
    <w:rsid w:val="002D7583"/>
    <w:rsid w:val="0030413A"/>
    <w:rsid w:val="00341B62"/>
    <w:rsid w:val="00343468"/>
    <w:rsid w:val="003C1FAA"/>
    <w:rsid w:val="003F0CEB"/>
    <w:rsid w:val="003F5D58"/>
    <w:rsid w:val="003F760A"/>
    <w:rsid w:val="00400EBA"/>
    <w:rsid w:val="00431998"/>
    <w:rsid w:val="00443607"/>
    <w:rsid w:val="00443BE4"/>
    <w:rsid w:val="00481A33"/>
    <w:rsid w:val="004A0E50"/>
    <w:rsid w:val="004B44FC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84DBC"/>
    <w:rsid w:val="00691E86"/>
    <w:rsid w:val="006D29D0"/>
    <w:rsid w:val="006D37EF"/>
    <w:rsid w:val="006D424B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AE4F8D"/>
    <w:rsid w:val="00B67A9F"/>
    <w:rsid w:val="00B71151"/>
    <w:rsid w:val="00B87FFB"/>
    <w:rsid w:val="00B93C04"/>
    <w:rsid w:val="00BC1EA3"/>
    <w:rsid w:val="00BD271E"/>
    <w:rsid w:val="00BD6492"/>
    <w:rsid w:val="00CA49A9"/>
    <w:rsid w:val="00CB121F"/>
    <w:rsid w:val="00CC4CC9"/>
    <w:rsid w:val="00CF2862"/>
    <w:rsid w:val="00CF66EA"/>
    <w:rsid w:val="00D000D8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15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15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5087</izvorni_sadrzaj>
    <derivirana_varijabla naziv="DomainObject.Predmet.Broj_1">5087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St-5087/2015</izvorni_sadrzaj>
    <derivirana_varijabla naziv="DomainObject.Predmet.OznakaBroj_1">St-5087/2015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KREATIVNOST j.d.o.o. za intelektualne usluge</izvorni_sadrzaj>
    <derivirana_varijabla naziv="DomainObject.Predmet.ProtustrankaFormated_1">  KREATIVNOST j.d.o.o. za intelektualne usluge</derivirana_varijabla>
  </DomainObject.Predmet.ProtustrankaFormated>
  <DomainObject.Predmet.ProtustrankaFormatedOIB>
    <izvorni_sadrzaj>  KREATIVNOST j.d.o.o. za intelektualne usluge, OIB 23248159419</izvorni_sadrzaj>
    <derivirana_varijabla naziv="DomainObject.Predmet.ProtustrankaFormatedOIB_1">  KREATIVNOST j.d.o.o. za intelektualne usluge, OIB 23248159419</derivirana_varijabla>
  </DomainObject.Predmet.ProtustrankaFormatedOIB>
  <DomainObject.Predmet.ProtustrankaFormatedWithAdress>
    <izvorni_sadrzaj> KREATIVNOST j.d.o.o. za intelektualne usluge, Ulica Ivane Brlić Mažuranić 1, 44000 Sisak</izvorni_sadrzaj>
    <derivirana_varijabla naziv="DomainObject.Predmet.ProtustrankaFormatedWithAdress_1"> KREATIVNOST j.d.o.o. za intelektualne usluge, Ulica Ivane Brlić Mažuranić 1, 44000 Sisak</derivirana_varijabla>
  </DomainObject.Predmet.ProtustrankaFormatedWithAdress>
  <DomainObject.Predmet.ProtustrankaFormatedWithAdressOIB>
    <izvorni_sadrzaj> KREATIVNOST j.d.o.o. za intelektualne usluge, OIB 23248159419, Ulica Ivane Brlić Mažuranić 1, 44000 Sisak</izvorni_sadrzaj>
    <derivirana_varijabla naziv="DomainObject.Predmet.ProtustrankaFormatedWithAdressOIB_1"> KREATIVNOST j.d.o.o. za intelektualne usluge, OIB 23248159419, Ulica Ivane Brlić Mažuranić 1, 44000 Sisak</derivirana_varijabla>
  </DomainObject.Predmet.ProtustrankaFormatedWithAdressOIB>
  <DomainObject.Predmet.ProtustrankaWithAdress>
    <izvorni_sadrzaj>KREATIVNOST j.d.o.o. za intelektualne usluge Ulica Ivane Brlić Mažuranić 1, 44000 Sisak</izvorni_sadrzaj>
    <derivirana_varijabla naziv="DomainObject.Predmet.ProtustrankaWithAdress_1">KREATIVNOST j.d.o.o. za intelektualne usluge Ulica Ivane Brlić Mažuranić 1, 44000 Sisak</derivirana_varijabla>
  </DomainObject.Predmet.ProtustrankaWithAdress>
  <DomainObject.Predmet.ProtustrankaWithAdressOIB>
    <izvorni_sadrzaj>KREATIVNOST j.d.o.o. za intelektualne usluge, OIB 23248159419, Ulica Ivane Brlić Mažuranić 1, 44000 Sisak</izvorni_sadrzaj>
    <derivirana_varijabla naziv="DomainObject.Predmet.ProtustrankaWithAdressOIB_1">KREATIVNOST j.d.o.o. za intelektualne usluge, OIB 23248159419, Ulica Ivane Brlić Mažuranić 1, 44000 Sisak</derivirana_varijabla>
  </DomainObject.Predmet.ProtustrankaWithAdressOIB>
  <DomainObject.Predmet.ProtustrankaNazivFormated>
    <izvorni_sadrzaj>KREATIVNOST j.d.o.o. za intelektualne usluge</izvorni_sadrzaj>
    <derivirana_varijabla naziv="DomainObject.Predmet.ProtustrankaNazivFormated_1">KREATIVNOST j.d.o.o. za intelektualne usluge</derivirana_varijabla>
  </DomainObject.Predmet.ProtustrankaNazivFormated>
  <DomainObject.Predmet.ProtustrankaNazivFormatedOIB>
    <izvorni_sadrzaj>KREATIVNOST j.d.o.o. za intelektualne usluge, OIB 23248159419</izvorni_sadrzaj>
    <derivirana_varijabla naziv="DomainObject.Predmet.ProtustrankaNazivFormatedOIB_1">KREATIVNOST j.d.o.o. za intelektualne usluge, OIB 23248159419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KREATIVNOST j.d.o.o. za intelektualne usluge</item>
    </izvorni_sadrzaj>
    <derivirana_varijabla naziv="DomainObject.Predmet.ProtuStrankaListFormated_1">
      <item>KREATIVNOST j.d.o.o. za intelektualne usluge</item>
    </derivirana_varijabla>
  </DomainObject.Predmet.ProtuStrankaListFormated>
  <DomainObject.Predmet.ProtuStrankaListFormatedOIB>
    <izvorni_sadrzaj>
      <item>KREATIVNOST j.d.o.o. za intelektualne usluge, OIB 23248159419</item>
    </izvorni_sadrzaj>
    <derivirana_varijabla naziv="DomainObject.Predmet.ProtuStrankaListFormatedOIB_1">
      <item>KREATIVNOST j.d.o.o. za intelektualne usluge, OIB 23248159419</item>
    </derivirana_varijabla>
  </DomainObject.Predmet.ProtuStrankaListFormatedOIB>
  <DomainObject.Predmet.ProtuStrankaListFormatedWithAdress>
    <izvorni_sadrzaj>
      <item>KREATIVNOST j.d.o.o. za intelektualne usluge, Ulica Ivane Brlić Mažuranić 1, 44000 Sisak</item>
    </izvorni_sadrzaj>
    <derivirana_varijabla naziv="DomainObject.Predmet.ProtuStrankaListFormatedWithAdress_1">
      <item>KREATIVNOST j.d.o.o. za intelektualne usluge, Ulica Ivane Brlić Mažuranić 1, 44000 Sisak</item>
    </derivirana_varijabla>
  </DomainObject.Predmet.ProtuStrankaListFormatedWithAdress>
  <DomainObject.Predmet.ProtuStrankaListFormatedWithAdressOIB>
    <izvorni_sadrzaj>
      <item>KREATIVNOST j.d.o.o. za intelektualne usluge, OIB 23248159419, Ulica Ivane Brlić Mažuranić 1, 44000 Sisak</item>
    </izvorni_sadrzaj>
    <derivirana_varijabla naziv="DomainObject.Predmet.ProtuStrankaListFormatedWithAdressOIB_1">
      <item>KREATIVNOST j.d.o.o. za intelektualne usluge, OIB 23248159419, Ulica Ivane Brlić Mažuranić 1, 44000 Sisak</item>
    </derivirana_varijabla>
  </DomainObject.Predmet.ProtuStrankaListFormatedWithAdressOIB>
  <DomainObject.Predmet.ProtuStrankaListNazivFormated>
    <izvorni_sadrzaj>
      <item>KREATIVNOST j.d.o.o. za intelektualne usluge</item>
    </izvorni_sadrzaj>
    <derivirana_varijabla naziv="DomainObject.Predmet.ProtuStrankaListNazivFormated_1">
      <item>KREATIVNOST j.d.o.o. za intelektualne usluge</item>
    </derivirana_varijabla>
  </DomainObject.Predmet.ProtuStrankaListNazivFormated>
  <DomainObject.Predmet.ProtuStrankaListNazivFormatedOIB>
    <izvorni_sadrzaj>
      <item>KREATIVNOST j.d.o.o. za intelektualne usluge, OIB 23248159419</item>
    </izvorni_sadrzaj>
    <derivirana_varijabla naziv="DomainObject.Predmet.ProtuStrankaListNazivFormatedOIB_1">
      <item>KREATIVNOST j.d.o.o. za intelektualne usluge, OIB 23248159419</item>
    </derivirana_varijabla>
  </DomainObject.Predmet.ProtuStrankaListNazivFormatedOIB>
  <DomainObject.Predmet.OstaliListFormated>
    <izvorni_sadrzaj>
      <item>Marijan Rapić</item>
    </izvorni_sadrzaj>
    <derivirana_varijabla naziv="DomainObject.Predmet.OstaliListFormated_1">
      <item>Marijan Rapić</item>
    </derivirana_varijabla>
  </DomainObject.Predmet.OstaliListFormated>
  <DomainObject.Predmet.OstaliListFormatedOIB>
    <izvorni_sadrzaj>
      <item>Marijan Rapić, OIB 55484648867</item>
    </izvorni_sadrzaj>
    <derivirana_varijabla naziv="DomainObject.Predmet.OstaliListFormatedOIB_1">
      <item>Marijan Rapić, OIB 55484648867</item>
    </derivirana_varijabla>
  </DomainObject.Predmet.OstaliListFormatedOIB>
  <DomainObject.Predmet.OstaliListFormatedWithAdress>
    <izvorni_sadrzaj>
      <item>Marijan Rapić, Ulica Ivane Brlić Mažuranić 1, 44000 Sisak</item>
    </izvorni_sadrzaj>
    <derivirana_varijabla naziv="DomainObject.Predmet.OstaliListFormatedWithAdress_1">
      <item>Marijan Rapić, Ulica Ivane Brlić Mažuranić 1, 44000 Sisak</item>
    </derivirana_varijabla>
  </DomainObject.Predmet.OstaliListFormatedWithAdress>
  <DomainObject.Predmet.OstaliListFormatedWithAdressOIB>
    <izvorni_sadrzaj>
      <item>Marijan Rapić, OIB 55484648867, Ulica Ivane Brlić Mažuranić 1, 44000 Sisak</item>
    </izvorni_sadrzaj>
    <derivirana_varijabla naziv="DomainObject.Predmet.OstaliListFormatedWithAdressOIB_1">
      <item>Marijan Rapić, OIB 55484648867, Ulica Ivane Brlić Mažuranić 1, 44000 Sisak</item>
    </derivirana_varijabla>
  </DomainObject.Predmet.OstaliListFormatedWithAdressOIB>
  <DomainObject.Predmet.OstaliListNazivFormated>
    <izvorni_sadrzaj>
      <item>Marijan Rapić</item>
    </izvorni_sadrzaj>
    <derivirana_varijabla naziv="DomainObject.Predmet.OstaliListNazivFormated_1">
      <item>Marijan Rapić</item>
    </derivirana_varijabla>
  </DomainObject.Predmet.OstaliListNazivFormated>
  <DomainObject.Predmet.OstaliListNazivFormatedOIB>
    <izvorni_sadrzaj>
      <item>Marijan Rapić, OIB 55484648867</item>
    </izvorni_sadrzaj>
    <derivirana_varijabla naziv="DomainObject.Predmet.OstaliListNazivFormatedOIB_1">
      <item>Marijan Rapić, OIB 55484648867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KREATIVNOST j.d.o.o. za intelektualne usluge</izvorni_sadrzaj>
    <derivirana_varijabla naziv="DomainObject.Predmet.ProtustrankaIDrugi_1">KREATIVNOST j.d.o.o. za intelektualne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KREATIVNOST j.d.o.o. za intelektualne usluge, OIB 23248159419, Ulica Ivane Brlić Mažuranić 1, 44000 Sisak</izvorni_sadrzaj>
    <derivirana_varijabla naziv="DomainObject.Predmet.ProtustrankaIDrugiAdressOIB_1">KREATIVNOST j.d.o.o. za intelektualne usluge, OIB 23248159419, Ulica Ivane Brlić Mažuranić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KREATIVNOST j.d.o.o. za intelektualne usluge</item>
      <item>FINA Regionalni centar Zagreb</item>
      <item>Marijan Rapić</item>
    </izvorni_sadrzaj>
    <derivirana_varijabla naziv="DomainObject.Predmet.SudioniciListNaziv_1">
      <item>KREATIVNOST j.d.o.o. za intelektualne usluge</item>
      <item>FINA Regionalni centar Zagreb</item>
      <item>Marijan Rapić</item>
    </derivirana_varijabla>
  </DomainObject.Predmet.SudioniciListNaziv>
  <DomainObject.Predmet.SudioniciListAdressOIB>
    <izvorni_sadrzaj>
      <item>KREATIVNOST j.d.o.o. za intelektualne usluge, OIB 23248159419, Ulica Ivane Brlić Mažuranić 1,44000 Sisak</item>
      <item>FINA Regionalni centar Zagreb, OIB 85821130368, Trg svibanjskih žrtava 1995. br.1,10000 Zagreb</item>
      <item>Marijan Rapić, OIB 55484648867, Ulica Ivane Brlić Mažuranić 1,44000 Sisak</item>
    </izvorni_sadrzaj>
    <derivirana_varijabla naziv="DomainObject.Predmet.SudioniciListAdressOIB_1">
      <item>KREATIVNOST j.d.o.o. za intelektualne usluge, OIB 23248159419, Ulica Ivane Brlić Mažuranić 1,44000 Sisak</item>
      <item>FINA Regionalni centar Zagreb, OIB 85821130368, Trg svibanjskih žrtava 1995. br.1,10000 Zagreb</item>
      <item>Marijan Rapić, OIB 55484648867, Ulica Ivane Brlić Mažuranić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23248159419</item>
      <item>, OIB 85821130368</item>
      <item>, OIB 55484648867</item>
    </izvorni_sadrzaj>
    <derivirana_varijabla naziv="DomainObject.Predmet.SudioniciListNazivOIB_1">
      <item>, OIB 23248159419</item>
      <item>, OIB 85821130368</item>
      <item>, OIB 55484648867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2852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2016-05-30T11:12:00Z</dcterms:created>
  <dc:creator>Vinka Mihalinčić</dc:creator>
  <cp:lastModifiedBy>Vinka Mihalinčić</cp:lastModifiedBy>
  <cp:lastPrinted>2016-05-30T10:36:00Z</cp:lastPrinted>
  <dcterms:modified xmlns:xsi="http://www.w3.org/2001/XMLSchema-instance" xsi:type="dcterms:W3CDTF">2016-05-30T11:15:00Z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