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2e27" w14:paraId="5852e27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</w:t>
      </w:r>
      <w:r w:rsidR="00FD2090">
        <w:rPr>
          <w:b/>
        </w:rPr>
        <w:t>15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FD2090">
        <w:t>AMLEDA USLUGE jednostavno društvo s ograničenom odgovornošću za usluge</w:t>
      </w:r>
      <w:r w:rsidR="0051209F">
        <w:t xml:space="preserve">, skraćena tvrtka: </w:t>
      </w:r>
      <w:r w:rsidR="00FD2090">
        <w:t>AMLEDA USLUGE j.</w:t>
      </w:r>
      <w:r w:rsidR="00CB13B6">
        <w:t>d.o.o.</w:t>
      </w:r>
      <w:r w:rsidR="0051209F">
        <w:t>,</w:t>
      </w:r>
      <w:r w:rsidR="00B57E1B">
        <w:t xml:space="preserve"> Zagreb, </w:t>
      </w:r>
      <w:r w:rsidR="00FD2090">
        <w:t>Južna ulica 77</w:t>
      </w:r>
      <w:r w:rsidR="00B57E1B">
        <w:t>,</w:t>
      </w:r>
      <w:r w:rsidR="0051209F">
        <w:t xml:space="preserve"> OIB: </w:t>
      </w:r>
      <w:r w:rsidR="00FD2090">
        <w:t>58322506810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FD2090">
        <w:t>AMLEDA USLUGE jednostavno društvo s ograničenom odgovornošću za usluge, skraćena tvrtka: AMLEDA USLUGE j.d.o.o., Zagreb, Južna ulica 77, OIB: 58322506810</w:t>
      </w:r>
      <w:r w:rsidR="00067508">
        <w:t xml:space="preserve">, </w:t>
      </w:r>
      <w:r w:rsidR="00B76165">
        <w:t xml:space="preserve">iznosi </w:t>
      </w:r>
      <w:r w:rsidR="00FD2090">
        <w:t>44.728</w:t>
      </w:r>
      <w:r w:rsidR="005330EC">
        <w:t>,68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5330EC">
        <w:t xml:space="preserve">Dalibor </w:t>
      </w:r>
      <w:proofErr w:type="spellStart"/>
      <w:r w:rsidR="005330EC">
        <w:t>Vuksan</w:t>
      </w:r>
      <w:proofErr w:type="spellEnd"/>
      <w:r w:rsidR="00B57E1B">
        <w:t xml:space="preserve">, </w:t>
      </w:r>
      <w:r w:rsidR="001333D8">
        <w:t>Zagreb,</w:t>
      </w:r>
      <w:r w:rsidR="00B57E1B">
        <w:t xml:space="preserve"> </w:t>
      </w:r>
      <w:r w:rsidR="005330EC">
        <w:t>Kneza Branimira 155</w:t>
      </w:r>
      <w:r w:rsidR="00AC6460">
        <w:t>,</w:t>
      </w:r>
      <w:r w:rsidR="0051209F">
        <w:t xml:space="preserve"> OIB: </w:t>
      </w:r>
      <w:r w:rsidR="005330EC">
        <w:t>01564943766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</w:t>
      </w:r>
      <w:r w:rsidR="005330EC">
        <w:rPr>
          <w:b/>
        </w:rPr>
        <w:t>15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BE5" w:rsidR="005B1BE5">
      <w:r>
        <w:separator/>
      </w:r>
    </w:p>
  </w:endnote>
  <w:endnote w:id="0" w:type="continuationSeparator">
    <w:p w:rsidRDefault="005B1BE5" w:rsidR="005B1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BE5" w:rsidR="005B1BE5">
      <w:r>
        <w:separator/>
      </w:r>
    </w:p>
  </w:footnote>
  <w:footnote w:id="0" w:type="continuationSeparator">
    <w:p w:rsidRDefault="005B1BE5" w:rsidR="005B1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82096"/>
    <w:rsid w:val="00091B4B"/>
    <w:rsid w:val="000938B8"/>
    <w:rsid w:val="00095305"/>
    <w:rsid w:val="00097970"/>
    <w:rsid w:val="000A036B"/>
    <w:rsid w:val="000B0C01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333D8"/>
    <w:rsid w:val="001437B2"/>
    <w:rsid w:val="00173F18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D1BE3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5B54"/>
    <w:rsid w:val="002D7681"/>
    <w:rsid w:val="002E500F"/>
    <w:rsid w:val="002E5451"/>
    <w:rsid w:val="002F4AAF"/>
    <w:rsid w:val="002F5945"/>
    <w:rsid w:val="002F66FE"/>
    <w:rsid w:val="00316816"/>
    <w:rsid w:val="00317905"/>
    <w:rsid w:val="00320C64"/>
    <w:rsid w:val="003276D7"/>
    <w:rsid w:val="003317E5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09B3"/>
    <w:rsid w:val="00401BC7"/>
    <w:rsid w:val="00413C80"/>
    <w:rsid w:val="00415293"/>
    <w:rsid w:val="0041638D"/>
    <w:rsid w:val="0041796B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30EC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1BE5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81920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73623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C6460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57E1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B13B6"/>
    <w:rsid w:val="00CD5107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19BC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D2090"/>
    <w:rsid w:val="00FE0CCA"/>
    <w:rsid w:val="00FF0792"/>
    <w:rsid w:val="00FF3B80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82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0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82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0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2715</izvorni_sadrzaj>
    <derivirana_varijabla naziv="DomainObject.Predmet.Broj_1">2715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St-2715/2016</izvorni_sadrzaj>
    <derivirana_varijabla naziv="DomainObject.Predmet.OznakaBroj_1">St-2715/2016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Su-1414/2016-31</izvorni_sadrzaj>
    <derivirana_varijabla naziv="DomainObject.Predmet.PrimjedbaSuca_1">5 Su-1414/2016-31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AMLEDA USLUGE jednostavno društvo s ograničenom odgovornošću za usluge</izvorni_sadrzaj>
    <derivirana_varijabla naziv="DomainObject.Predmet.ProtustrankaFormated_1">  AMLEDA USLUGE jednostavno društvo s ograničenom odgovornošću za usluge</derivirana_varijabla>
  </DomainObject.Predmet.ProtustrankaFormated>
  <DomainObject.Predmet.ProtustrankaFormatedOIB>
    <izvorni_sadrzaj>  AMLEDA USLUGE jednostavno društvo s ograničenom odgovornošću za usluge, OIB 58322506810</izvorni_sadrzaj>
    <derivirana_varijabla naziv="DomainObject.Predmet.ProtustrankaFormatedOIB_1">  AMLEDA USLUGE jednostavno društvo s ograničenom odgovornošću za usluge, OIB 58322506810</derivirana_varijabla>
  </DomainObject.Predmet.ProtustrankaFormatedOIB>
  <DomainObject.Predmet.ProtustrankaFormatedWithAdress>
    <izvorni_sadrzaj> AMLEDA USLUGE jednostavno društvo s ograničenom odgovornošću za usluge, Južna ulica 77, 10000 Zagreb</izvorni_sadrzaj>
    <derivirana_varijabla naziv="DomainObject.Predmet.ProtustrankaFormatedWithAdress_1"> AMLEDA USLUGE jednostavno društvo s ograničenom odgovornošću za usluge, Južna ulica 77, 10000 Zagreb</derivirana_varijabla>
  </DomainObject.Predmet.ProtustrankaFormatedWithAdress>
  <DomainObject.Predmet.ProtustrankaFormatedWithAdressOIB>
    <izvorni_sadrzaj> AMLEDA USLUGE jednostavno društvo s ograničenom odgovornošću za usluge, OIB 58322506810, Južna ulica 77, 10000 Zagreb</izvorni_sadrzaj>
    <derivirana_varijabla naziv="DomainObject.Predmet.ProtustrankaFormatedWithAdressOIB_1"> AMLEDA USLUGE jednostavno društvo s ograničenom odgovornošću za usluge, OIB 58322506810, Južna ulica 77, 10000 Zagreb</derivirana_varijabla>
  </DomainObject.Predmet.ProtustrankaFormatedWithAdressOIB>
  <DomainObject.Predmet.ProtustrankaWithAdress>
    <izvorni_sadrzaj>AMLEDA USLUGE jednostavno društvo s ograničenom odgovornošću za usluge Južna ulica 77, 10000 Zagreb</izvorni_sadrzaj>
    <derivirana_varijabla naziv="DomainObject.Predmet.ProtustrankaWithAdress_1">AMLEDA USLUGE jednostavno društvo s ograničenom odgovornošću za usluge Južna ulica 77, 10000 Zagreb</derivirana_varijabla>
  </DomainObject.Predmet.ProtustrankaWithAdress>
  <DomainObject.Predmet.ProtustrankaWithAdressOIB>
    <izvorni_sadrzaj>AMLEDA USLUGE jednostavno društvo s ograničenom odgovornošću za usluge, OIB 58322506810, Južna ulica 77, 10000 Zagreb</izvorni_sadrzaj>
    <derivirana_varijabla naziv="DomainObject.Predmet.ProtustrankaWithAdressOIB_1">AMLEDA USLUGE jednostavno društvo s ograničenom odgovornošću za usluge, OIB 58322506810, Južna ulica 77, 10000 Zagreb</derivirana_varijabla>
  </DomainObject.Predmet.ProtustrankaWithAdressOIB>
  <DomainObject.Predmet.ProtustrankaNazivFormated>
    <izvorni_sadrzaj>AMLEDA USLUGE jednostavno društvo s ograničenom odgovornošću za usluge</izvorni_sadrzaj>
    <derivirana_varijabla naziv="DomainObject.Predmet.ProtustrankaNazivFormated_1">AMLEDA USLUGE jednostavno društvo s ograničenom odgovornošću za usluge</derivirana_varijabla>
  </DomainObject.Predmet.ProtustrankaNazivFormated>
  <DomainObject.Predmet.ProtustrankaNazivFormatedOIB>
    <izvorni_sadrzaj>AMLEDA USLUGE jednostavno društvo s ograničenom odgovornošću za usluge, OIB 58322506810</izvorni_sadrzaj>
    <derivirana_varijabla naziv="DomainObject.Predmet.ProtustrankaNazivFormatedOIB_1">AMLEDA USLUGE jednostavno društvo s ograničenom odgovornošću za usluge, OIB 58322506810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44728.68</izvorni_sadrzaj>
    <derivirana_varijabla naziv="DomainObject.Predmet.TrenutnaVrijednost_1">44728.68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AMLEDA USLUGE jednostavno društvo s ograničenom odgovornošću za usluge</item>
    </izvorni_sadrzaj>
    <derivirana_varijabla naziv="DomainObject.Predmet.ProtuStrankaListFormated_1">
      <item>AMLEDA USLUGE jednostavno društvo s ograničenom odgovornošću za usluge</item>
    </derivirana_varijabla>
  </DomainObject.Predmet.ProtuStrankaListFormated>
  <DomainObject.Predmet.ProtuStrankaListFormatedOIB>
    <izvorni_sadrzaj>
      <item>AMLEDA USLUGE jednostavno društvo s ograničenom odgovornošću za usluge, OIB 58322506810</item>
    </izvorni_sadrzaj>
    <derivirana_varijabla naziv="DomainObject.Predmet.ProtuStrankaListFormatedOIB_1">
      <item>AMLEDA USLUGE jednostavno društvo s ograničenom odgovornošću za usluge, OIB 58322506810</item>
    </derivirana_varijabla>
  </DomainObject.Predmet.ProtuStrankaListFormatedOIB>
  <DomainObject.Predmet.ProtuStrankaListFormatedWithAdress>
    <izvorni_sadrzaj>
      <item>AMLEDA USLUGE jednostavno društvo s ograničenom odgovornošću za usluge, Južna ulica 77, 10000 Zagreb</item>
    </izvorni_sadrzaj>
    <derivirana_varijabla naziv="DomainObject.Predmet.ProtuStrankaListFormatedWithAdress_1">
      <item>AMLEDA USLUGE jednostavno društvo s ograničenom odgovornošću za usluge, Južna ulica 77, 10000 Zagreb</item>
    </derivirana_varijabla>
  </DomainObject.Predmet.ProtuStrankaListFormatedWithAdress>
  <DomainObject.Predmet.ProtuStrankaListFormatedWithAdressOIB>
    <izvorni_sadrzaj>
      <item>AMLEDA USLUGE jednostavno društvo s ograničenom odgovornošću za usluge, OIB 58322506810, Južna ulica 77, 10000 Zagreb</item>
    </izvorni_sadrzaj>
    <derivirana_varijabla naziv="DomainObject.Predmet.ProtuStrankaListFormatedWithAdressOIB_1">
      <item>AMLEDA USLUGE jednostavno društvo s ograničenom odgovornošću za usluge, OIB 58322506810, Južna ulica 77, 10000 Zagreb</item>
    </derivirana_varijabla>
  </DomainObject.Predmet.ProtuStrankaListFormatedWithAdressOIB>
  <DomainObject.Predmet.ProtuStrankaListNazivFormated>
    <izvorni_sadrzaj>
      <item>AMLEDA USLUGE jednostavno društvo s ograničenom odgovornošću za usluge</item>
    </izvorni_sadrzaj>
    <derivirana_varijabla naziv="DomainObject.Predmet.ProtuStrankaListNazivFormated_1">
      <item>AMLEDA USLUGE jednostavno društvo s ograničenom odgovornošću za usluge</item>
    </derivirana_varijabla>
  </DomainObject.Predmet.ProtuStrankaListNazivFormated>
  <DomainObject.Predmet.ProtuStrankaListNazivFormatedOIB>
    <izvorni_sadrzaj>
      <item>AMLEDA USLUGE jednostavno društvo s ograničenom odgovornošću za usluge, OIB 58322506810</item>
    </izvorni_sadrzaj>
    <derivirana_varijabla naziv="DomainObject.Predmet.ProtuStrankaListNazivFormatedOIB_1">
      <item>AMLEDA USLUGE jednostavno društvo s ograničenom odgovornošću za usluge, OIB 58322506810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AMLEDA USLUGE jednostavno društvo s ograničenom odgovornošću za usluge</izvorni_sadrzaj>
    <derivirana_varijabla naziv="DomainObject.Predmet.ProtustrankaIDrugi_1">AMLEDA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AMLEDA USLUGE jednostavno društvo s ograničenom odgovornošću za usluge, OIB 58322506810, Južna ulica 77, 10000 Zagreb</izvorni_sadrzaj>
    <derivirana_varijabla naziv="DomainObject.Predmet.ProtustrankaIDrugiAdressOIB_1">AMLEDA USLUGE jednostavno društvo s ograničenom odgovornošću za usluge, OIB 58322506810, Južna ulica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AMLEDA USLUGE jednostavno društvo s ograničenom odgovornošću za usluge</item>
      <item>FINA Regionalni centar Zagreb</item>
    </izvorni_sadrzaj>
    <derivirana_varijabla naziv="DomainObject.Predmet.SudioniciListNaziv_1">
      <item>AMLEDA USLUGE jednostavno društvo s ograničenom odgovornošću za usluge</item>
      <item>FINA Regionalni centar Zagreb</item>
    </derivirana_varijabla>
  </DomainObject.Predmet.SudioniciListNaziv>
  <DomainObject.Predmet.SudioniciListAdressOIB>
    <izvorni_sadrzaj>
      <item>AMLEDA USLUGE jednostavno društvo s ograničenom odgovornošću za usluge, OIB 58322506810, Južna ulica 77,10000 Zagreb</item>
      <item>FINA Regionalni centar Zagreb, OIB 85821130368, Trg svibanjskih žrtava 1995. br.1,10000 Zagreb</item>
    </izvorni_sadrzaj>
    <derivirana_varijabla naziv="DomainObject.Predmet.SudioniciListAdressOIB_1">
      <item>AMLEDA USLUGE jednostavno društvo s ograničenom odgovornošću za usluge, OIB 58322506810, Južna ulica 77,10000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58322506810</item>
      <item>, OIB 85821130368</item>
    </izvorni_sadrzaj>
    <derivirana_varijabla naziv="DomainObject.Predmet.SudioniciListNazivOIB_1">
      <item>, OIB 58322506810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2264</properties:Characters>
  <properties:Lines>60</properties:Lines>
  <properties:Paragraphs>19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2016-12-28T08:59:00Z</dcterms:created>
  <dc:creator>Korisnik</dc:creator>
  <cp:lastModifiedBy>wsadmin</cp:lastModifiedBy>
  <cp:lastPrinted>2016-12-28T08:58:00Z</cp:lastPrinted>
  <dcterms:modified xmlns:xsi="http://www.w3.org/2001/XMLSchema-instance" xsi:type="dcterms:W3CDTF">2016-12-28T10:22:00Z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