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76c4" w14:paraId="85776c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161E5E">
        <w:rPr>
          <w:b/>
          <w:lang w:val="hr-HR"/>
        </w:rPr>
        <w:t>634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61E5E">
        <w:rPr>
          <w:lang w:val="hr-HR"/>
        </w:rPr>
        <w:t>IVNOR d.o.o. Split, Šimićeva 46</w:t>
      </w:r>
      <w:r w:rsidR="000467BE">
        <w:rPr>
          <w:lang w:val="hr-HR"/>
        </w:rPr>
        <w:t xml:space="preserve">, OIB: </w:t>
      </w:r>
      <w:r w:rsidR="00161E5E">
        <w:rPr>
          <w:lang w:val="hr-HR"/>
        </w:rPr>
        <w:t>29411502286</w:t>
      </w:r>
      <w:r w:rsidR="000467BE">
        <w:rPr>
          <w:lang w:val="hr-HR"/>
        </w:rPr>
        <w:t xml:space="preserve">, MBS: </w:t>
      </w:r>
      <w:r w:rsidR="00161E5E">
        <w:rPr>
          <w:lang w:val="hr-HR"/>
        </w:rPr>
        <w:t>060149383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05C0F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61E5E">
        <w:rPr>
          <w:lang w:val="hr-HR"/>
        </w:rPr>
        <w:t>IVNOR d.o.o. Split, Šimićeva 46, OIB: 29411502286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61E5E">
        <w:rPr>
          <w:lang w:val="hr-HR"/>
        </w:rPr>
        <w:t>278.429,82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05C0F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05C0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F24FC"/>
    <w:rsid w:val="00110325"/>
    <w:rsid w:val="00133015"/>
    <w:rsid w:val="00160774"/>
    <w:rsid w:val="00161E5E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05C0F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4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24F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24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24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St-1634/2015</izvorni_sadrzaj>
    <derivirana_varijabla naziv="DomainObject.Predmet.OznakaBroj_1">St-1634/2015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IVNOR, društvo s ograničenom odgovornošću za proizvodnju, trgovinu i promet</izvorni_sadrzaj>
    <derivirana_varijabla naziv="DomainObject.Predmet.ProtustrankaFormated_1">  IVNOR, društvo s ograničenom odgovornošću za proizvodnju, trgovinu i promet</derivirana_varijabla>
  </DomainObject.Predmet.ProtustrankaFormated>
  <DomainObject.Predmet.ProtustrankaFormatedOIB>
    <izvorni_sadrzaj>  IVNOR, društvo s ograničenom odgovornošću za proizvodnju, trgovinu i promet, OIB 29411502286</izvorni_sadrzaj>
    <derivirana_varijabla naziv="DomainObject.Predmet.ProtustrankaFormatedOIB_1">  IVNOR, društvo s ograničenom odgovornošću za proizvodnju, trgovinu i promet, OIB 29411502286</derivirana_varijabla>
  </DomainObject.Predmet.ProtustrankaFormatedOIB>
  <DomainObject.Predmet.ProtustrankaFormatedWithAdress>
    <izvorni_sadrzaj> IVNOR, društvo s ograničenom odgovornošću za proizvodnju, trgovinu i promet, Šimićeva 46, 21000 Split</izvorni_sadrzaj>
    <derivirana_varijabla naziv="DomainObject.Predmet.ProtustrankaFormatedWithAdress_1"> IVNOR, društvo s ograničenom odgovornošću za proizvodnju, trgovinu i promet, Šimićeva 46, 21000 Split</derivirana_varijabla>
  </DomainObject.Predmet.ProtustrankaFormatedWithAdress>
  <DomainObject.Predmet.ProtustrankaFormatedWithAdressOIB>
    <izvorni_sadrzaj> IVNOR, društvo s ograničenom odgovornošću za proizvodnju, trgovinu i promet, OIB 29411502286, Šimićeva 46, 21000 Split</izvorni_sadrzaj>
    <derivirana_varijabla naziv="DomainObject.Predmet.ProtustrankaFormatedWithAdressOIB_1"> IVNOR, društvo s ograničenom odgovornošću za proizvodnju, trgovinu i promet, OIB 29411502286, Šimićeva 46, 21000 Split</derivirana_varijabla>
  </DomainObject.Predmet.ProtustrankaFormatedWithAdressOIB>
  <DomainObject.Predmet.ProtustrankaWithAdress>
    <izvorni_sadrzaj>IVNOR, društvo s ograničenom odgovornošću za proizvodnju, trgovinu i promet Šimićeva 46, 21000 Split</izvorni_sadrzaj>
    <derivirana_varijabla naziv="DomainObject.Predmet.ProtustrankaWithAdress_1">IVNOR, društvo s ograničenom odgovornošću za proizvodnju, trgovinu i promet Šimićeva 46, 21000 Split</derivirana_varijabla>
  </DomainObject.Predmet.ProtustrankaWithAdress>
  <DomainObject.Predmet.ProtustrankaWithAdressOIB>
    <izvorni_sadrzaj>IVNOR, društvo s ograničenom odgovornošću za proizvodnju, trgovinu i promet, OIB 29411502286, Šimićeva 46, 21000 Split</izvorni_sadrzaj>
    <derivirana_varijabla naziv="DomainObject.Predmet.ProtustrankaWithAdressOIB_1">IVNOR, društvo s ograničenom odgovornošću za proizvodnju, trgovinu i promet, OIB 29411502286, Šimićeva 46, 21000 Split</derivirana_varijabla>
  </DomainObject.Predmet.ProtustrankaWithAdressOIB>
  <DomainObject.Predmet.ProtustrankaNazivFormated>
    <izvorni_sadrzaj>IVNOR, društvo s ograničenom odgovornošću za proizvodnju, trgovinu i promet</izvorni_sadrzaj>
    <derivirana_varijabla naziv="DomainObject.Predmet.ProtustrankaNazivFormated_1">IVNOR, društvo s ograničenom odgovornošću za proizvodnju, trgovinu i promet</derivirana_varijabla>
  </DomainObject.Predmet.ProtustrankaNazivFormated>
  <DomainObject.Predmet.ProtustrankaNazivFormatedOIB>
    <izvorni_sadrzaj>IVNOR, društvo s ograničenom odgovornošću za proizvodnju, trgovinu i promet, OIB 29411502286</izvorni_sadrzaj>
    <derivirana_varijabla naziv="DomainObject.Predmet.ProtustrankaNazivFormatedOIB_1">IVNOR, društvo s ograničenom odgovornošću za proizvodnju, trgovinu i promet, OIB 29411502286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278429.82</izvorni_sadrzaj>
    <derivirana_varijabla naziv="DomainObject.Predmet.TrenutnaVrijednost_1">278429.82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IVNOR, društvo s ograničenom odgovornošću za proizvodnju, trgovinu i promet</item>
    </izvorni_sadrzaj>
    <derivirana_varijabla naziv="DomainObject.Predmet.ProtuStrankaListFormated_1">
      <item>IVNOR, društvo s ograničenom odgovornošću za proizvodnju, trgovinu i promet</item>
    </derivirana_varijabla>
  </DomainObject.Predmet.ProtuStrankaListFormated>
  <DomainObject.Predmet.ProtuStrankaListFormatedOIB>
    <izvorni_sadrzaj>
      <item>IVNOR, društvo s ograničenom odgovornošću za proizvodnju, trgovinu i promet, OIB 29411502286</item>
    </izvorni_sadrzaj>
    <derivirana_varijabla naziv="DomainObject.Predmet.ProtuStrankaListFormatedOIB_1">
      <item>IVNOR, društvo s ograničenom odgovornošću za proizvodnju, trgovinu i promet, OIB 29411502286</item>
    </derivirana_varijabla>
  </DomainObject.Predmet.ProtuStrankaListFormatedOIB>
  <DomainObject.Predmet.ProtuStrankaListFormatedWithAdress>
    <izvorni_sadrzaj>
      <item>IVNOR, društvo s ograničenom odgovornošću za proizvodnju, trgovinu i promet, Šimićeva 46, 21000 Split</item>
    </izvorni_sadrzaj>
    <derivirana_varijabla naziv="DomainObject.Predmet.ProtuStrankaListFormatedWithAdress_1">
      <item>IVNOR, društvo s ograničenom odgovornošću za proizvodnju, trgovinu i promet, Šimićeva 46, 21000 Split</item>
    </derivirana_varijabla>
  </DomainObject.Predmet.ProtuStrankaListFormatedWithAdress>
  <DomainObject.Predmet.ProtuStrankaListFormatedWithAdressOIB>
    <izvorni_sadrzaj>
      <item>IVNOR, društvo s ograničenom odgovornošću za proizvodnju, trgovinu i promet, OIB 29411502286, Šimićeva 46, 21000 Split</item>
    </izvorni_sadrzaj>
    <derivirana_varijabla naziv="DomainObject.Predmet.ProtuStrankaListFormatedWithAdressOIB_1">
      <item>IVNOR, društvo s ograničenom odgovornošću za proizvodnju, trgovinu i promet, OIB 29411502286, Šimićeva 46, 21000 Split</item>
    </derivirana_varijabla>
  </DomainObject.Predmet.ProtuStrankaListFormatedWithAdressOIB>
  <DomainObject.Predmet.ProtuStrankaListNazivFormated>
    <izvorni_sadrzaj>
      <item>IVNOR, društvo s ograničenom odgovornošću za proizvodnju, trgovinu i promet</item>
    </izvorni_sadrzaj>
    <derivirana_varijabla naziv="DomainObject.Predmet.ProtuStrankaListNazivFormated_1">
      <item>IVNOR, društvo s ograničenom odgovornošću za proizvodnju, trgovinu i promet</item>
    </derivirana_varijabla>
  </DomainObject.Predmet.ProtuStrankaListNazivFormated>
  <DomainObject.Predmet.ProtuStrankaListNazivFormatedOIB>
    <izvorni_sadrzaj>
      <item>IVNOR, društvo s ograničenom odgovornošću za proizvodnju, trgovinu i promet, OIB 29411502286</item>
    </izvorni_sadrzaj>
    <derivirana_varijabla naziv="DomainObject.Predmet.ProtuStrankaListNazivFormatedOIB_1">
      <item>IVNOR, društvo s ograničenom odgovornošću za proizvodnju, trgovinu i promet, OIB 29411502286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IVNOR, društvo s ograničenom odgovornošću za proizvodnju, trgovinu i promet</izvorni_sadrzaj>
    <derivirana_varijabla naziv="DomainObject.Predmet.ProtustrankaIDrugi_1">IVNOR, društvo s ograničenom odgovornošću za proizvodnju, trgovinu 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IVNOR, društvo s ograničenom odgovornošću za proizvodnju, trgovinu i promet, OIB 29411502286, Šimićeva 46, 21000 Split</izvorni_sadrzaj>
    <derivirana_varijabla naziv="DomainObject.Predmet.ProtustrankaIDrugiAdressOIB_1">IVNOR, društvo s ograničenom odgovornošću za proizvodnju, trgovinu i promet, OIB 29411502286, Šimićeva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IVNOR, društvo s ograničenom odgovornošću za proizvodnju, trgovinu i promet</item>
      <item>FINANCIJSKA AGENCIJA, RC SPLIT</item>
    </izvorni_sadrzaj>
    <derivirana_varijabla naziv="DomainObject.Predmet.SudioniciListNaziv_1">
      <item>IVNOR, društvo s ograničenom odgovornošću za proizvodnju, trgovinu i promet</item>
      <item>FINANCIJSKA AGENCIJA, RC SPLIT</item>
    </derivirana_varijabla>
  </DomainObject.Predmet.SudioniciListNaziv>
  <DomainObject.Predmet.SudioniciListAdressOIB>
    <izvorni_sadrzaj>
      <item>IVNOR, društvo s ograničenom odgovornošću za proizvodnju, trgovinu i promet, OIB 29411502286, Šimićeva 46,21000 Split</item>
      <item>FINANCIJSKA AGENCIJA, RC SPLIT, OIB 85821130368, Mažuranićevo šetalište 24 b,21000 Split</item>
    </izvorni_sadrzaj>
    <derivirana_varijabla naziv="DomainObject.Predmet.SudioniciListAdressOIB_1">
      <item>IVNOR, društvo s ograničenom odgovornošću za proizvodnju, trgovinu i promet, OIB 29411502286, Šimićeva 46,21000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29411502286</item>
      <item>, OIB 85821130368</item>
    </izvorni_sadrzaj>
    <derivirana_varijabla naziv="DomainObject.Predmet.SudioniciListNazivOIB_1">
      <item>, OIB 29411502286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CA92B-067C-4E00-A1FE-4823BF1E5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1731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2016-03-14T08:37:00Z</cp:lastPrinted>
  <dcterms:modified xmlns:xsi="http://www.w3.org/2001/XMLSchema-instance" xsi:type="dcterms:W3CDTF">2016-03-14T08:37:00Z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