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7460" w14:paraId="fdb746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F46D0">
        <w:t>1174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F46D0" w:rsidR="00EF46D0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F46D0" w:rsidRPr="00EF46D0">
        <w:t>ZAVIČAJNI KLUB "DOBOJ", Zagreb, Remetinečka c. 77a , OIB:</w:t>
      </w:r>
    </w:p>
    <w:p w:rsidRDefault="00EF46D0" w:rsidP="00EF46D0" w:rsidR="001136A5">
      <w:pPr>
        <w:ind w:firstLine="708"/>
        <w:jc w:val="both"/>
      </w:pPr>
      <w:r w:rsidRPr="00EF46D0">
        <w:t xml:space="preserve"> 10454678467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F46D0">
        <w:t>17.228,92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EF46D0">
        <w:t>une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EF46D0"/>
    <w:rsid w:val="00F034D3"/>
    <w:rsid w:val="00F2647C"/>
    <w:rsid w:val="00F3385A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8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St-1174/2015</izvorni_sadrzaj>
    <derivirana_varijabla naziv="DomainObject.Predmet.OznakaBroj_1">St-1174/2015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DOBOJ u likvidaciji zastupanog po punomoćniku Sead Mulabegović</izvorni_sadrzaj>
    <derivirana_varijabla naziv="DomainObject.Predmet.ProtustrankaFormated_1">  Zavičajni klub DOBOJ u likvidaciji zastupanog po punomoćniku Sead Mulabegović</derivirana_varijabla>
  </DomainObject.Predmet.ProtustrankaFormated>
  <DomainObject.Predmet.ProtustrankaFormatedOIB>
    <izvorni_sadrzaj>  Zavičajni klub DOBOJ u likvidaciji, OIB 10454678467 zastupanog po punomoćniku Sead Mulabegović</izvorni_sadrzaj>
    <derivirana_varijabla naziv="DomainObject.Predmet.ProtustrankaFormatedOIB_1">  Zavičajni klub DOBOJ u likvidaciji, OIB 10454678467 zastupanog po punomoćniku Sead Mulabegović</derivirana_varijabla>
  </DomainObject.Predmet.ProtustrankaFormatedOIB>
  <DomainObject.Predmet.ProtustrankaFormatedWithAdress>
    <izvorni_sadrzaj> Zavičajni klub DOBOJ u likvidaciji, Remetinečka c. 77 a, 10000 Zagreb zastupanog po punomoćniku Sead Mulabegović</izvorni_sadrzaj>
    <derivirana_varijabla naziv="DomainObject.Predmet.ProtustrankaFormatedWithAdress_1"> Zavičajni klub DOBOJ u likvidaciji, Remetinečka c. 77 a, 10000 Zagreb zastupanog po punomoćniku Sead Mulabegović</derivirana_varijabla>
  </DomainObject.Predmet.ProtustrankaFormatedWithAdress>
  <DomainObject.Predmet.ProtustrankaFormatedWithAdressOIB>
    <izvorni_sadrzaj> Zavičajni klub DOBOJ u likvidaciji, OIB 10454678467, Remetinečka c. 77 a, 10000 Zagreb zastupanog po punomoćniku Sead Mulabegović</izvorni_sadrzaj>
    <derivirana_varijabla naziv="DomainObject.Predmet.ProtustrankaFormatedWithAdressOIB_1"> Zavičajni klub DOBOJ u likvidaciji, OIB 10454678467, Remetinečka c. 77 a, 10000 Zagreb zastupanog po punomoćniku Sead Mulabegović</derivirana_varijabla>
  </DomainObject.Predmet.ProtustrankaFormatedWithAdressOIB>
  <DomainObject.Predmet.ProtustrankaWithAdress>
    <izvorni_sadrzaj>Zavičajni klub DOBOJ u likvidaciji Remetinečka c. 77 a, 10000 Zagreb</izvorni_sadrzaj>
    <derivirana_varijabla naziv="DomainObject.Predmet.ProtustrankaWithAdress_1">Zavičajni klub DOBOJ u likvidaciji Remetinečka c. 77 a, 10000 Zagreb</derivirana_varijabla>
  </DomainObject.Predmet.ProtustrankaWithAdress>
  <DomainObject.Predmet.ProtustrankaWithAdressOIB>
    <izvorni_sadrzaj>Zavičajni klub DOBOJ u likvidaciji, OIB 10454678467, Remetinečka c. 77 a, 10000 Zagreb</izvorni_sadrzaj>
    <derivirana_varijabla naziv="DomainObject.Predmet.ProtustrankaWithAdressOIB_1">Zavičajni klub DOBOJ u likvidaciji, OIB 10454678467, Remetinečka c. 77 a, 10000 Zagreb</derivirana_varijabla>
  </DomainObject.Predmet.ProtustrankaWithAdressOIB>
  <DomainObject.Predmet.ProtustrankaNazivFormated>
    <izvorni_sadrzaj>Zavičajni klub DOBOJ u likvidaciji</izvorni_sadrzaj>
    <derivirana_varijabla naziv="DomainObject.Predmet.ProtustrankaNazivFormated_1">Zavičajni klub DOBOJ u likvidaciji</derivirana_varijabla>
  </DomainObject.Predmet.ProtustrankaNazivFormated>
  <DomainObject.Predmet.ProtustrankaNazivFormatedOIB>
    <izvorni_sadrzaj>Zavičajni klub DOBOJ u likvidaciji, OIB 10454678467</izvorni_sadrzaj>
    <derivirana_varijabla naziv="DomainObject.Predmet.ProtustrankaNazivFormatedOIB_1">Zavičajni klub DOBOJ u likvidaciji, OIB 10454678467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DOBOJ u likvidaciji zastupanog po punomoćniku Sead Mulabegović</item>
    </izvorni_sadrzaj>
    <derivirana_varijabla naziv="DomainObject.Predmet.ProtuStrankaListFormated_1">
      <item>Zavičajni klub DOBOJ u likvidaciji zastupanog po punomoćniku Sead Mulabegović</item>
    </derivirana_varijabla>
  </DomainObject.Predmet.ProtuStrankaListFormated>
  <DomainObject.Predmet.ProtuStrankaListFormatedOIB>
    <izvorni_sadrzaj>
      <item>Zavičajni klub DOBOJ u likvidaciji, OIB 10454678467 zastupanog po punomoćniku Sead Mulabegović</item>
    </izvorni_sadrzaj>
    <derivirana_varijabla naziv="DomainObject.Predmet.ProtuStrankaListFormatedOIB_1">
      <item>Zavičajni klub DOBOJ u likvidaciji, OIB 10454678467 zastupanog po punomoćniku Sead Mulabegović</item>
    </derivirana_varijabla>
  </DomainObject.Predmet.ProtuStrankaListFormatedOIB>
  <DomainObject.Predmet.ProtuStrankaListFormatedWithAdress>
    <izvorni_sadrzaj>
      <item>Zavičajni klub DOBOJ u likvidaciji, Remetinečka c. 77 a, 10000 Zagreb zastupanog po punomoćniku Sead Mulabegović</item>
    </izvorni_sadrzaj>
    <derivirana_varijabla naziv="DomainObject.Predmet.ProtuStrankaListFormatedWithAdress_1">
      <item>Zavičajni klub DOBOJ u likvidaciji, Remetinečka c. 77 a, 10000 Zagreb zastupanog po punomoćniku Sead Mulabegović</item>
    </derivirana_varijabla>
  </DomainObject.Predmet.ProtuStrankaListFormatedWithAdress>
  <DomainObject.Predmet.ProtuStrankaListFormatedWithAdressOIB>
    <izvorni_sadrzaj>
      <item>Zavičajni klub DOBOJ u likvidaciji, OIB 10454678467, Remetinečka c. 77 a, 10000 Zagreb zastupanog po punomoćniku Sead Mulabegović</item>
    </izvorni_sadrzaj>
    <derivirana_varijabla naziv="DomainObject.Predmet.ProtuStrankaListFormatedWithAdressOIB_1">
      <item>Zavičajni klub DOBOJ u likvidaciji, OIB 10454678467, Remetinečka c. 77 a, 10000 Zagreb zastupanog po punomoćniku Sead Mulabegović</item>
    </derivirana_varijabla>
  </DomainObject.Predmet.ProtuStrankaListFormatedWithAdressOIB>
  <DomainObject.Predmet.ProtuStrankaListNazivFormated>
    <izvorni_sadrzaj>
      <item>Zavičajni klub DOBOJ u likvidaciji</item>
    </izvorni_sadrzaj>
    <derivirana_varijabla naziv="DomainObject.Predmet.ProtuStrankaListNazivFormated_1">
      <item>Zavičajni klub DOBOJ u likvidaciji</item>
    </derivirana_varijabla>
  </DomainObject.Predmet.ProtuStrankaListNazivFormated>
  <DomainObject.Predmet.ProtuStrankaListNazivFormatedOIB>
    <izvorni_sadrzaj>
      <item>Zavičajni klub DOBOJ u likvidaciji, OIB 10454678467</item>
    </izvorni_sadrzaj>
    <derivirana_varijabla naziv="DomainObject.Predmet.ProtuStrankaListNazivFormatedOIB_1">
      <item>Zavičajni klub DOBOJ u likvidaciji, OIB 10454678467</item>
    </derivirana_varijabla>
  </DomainObject.Predmet.ProtuStrankaListNazivFormatedOIB>
  <DomainObject.Predmet.OstaliListFormated>
    <izvorni_sadrzaj>
      <item>Sead Mulabegović punomoćnik sudionika u postupku Zavičajni klub DOBOJ u likvidaciji</item>
    </izvorni_sadrzaj>
    <derivirana_varijabla naziv="DomainObject.Predmet.OstaliListFormated_1">
      <item>Sead Mulabegović punomoćnik sudionika u postupku Zavičajni klub DOBOJ u likvidaciji</item>
    </derivirana_varijabla>
  </DomainObject.Predmet.OstaliListFormated>
  <DomainObject.Predmet.OstaliListFormatedOIB>
    <izvorni_sadrzaj>
      <item>Sead Mulabegović, OIB 38128703064 punomoćnik sudionika u postupku Zavičajni klub DOBOJ u likvidaciji</item>
    </izvorni_sadrzaj>
    <derivirana_varijabla naziv="DomainObject.Predmet.OstaliListFormatedOIB_1">
      <item>Sead Mulabegović, OIB 38128703064 punomoćnik sudionika u postupku Zavičajni klub DOBOJ u likvidaciji</item>
    </derivirana_varijabla>
  </DomainObject.Predmet.OstaliListFormatedOIB>
  <DomainObject.Predmet.OstaliListFormatedWithAdress>
    <izvorni_sadrzaj>
      <item>Sead Mulabegović, Videkovići 48, 42243 Novaki punomoćnik sudionika u postupku Zavičajni klub DOBOJ u likvidaciji</item>
    </izvorni_sadrzaj>
    <derivirana_varijabla naziv="DomainObject.Predmet.OstaliListFormatedWithAdress_1">
      <item>Sead Mulabegović, Videkovići 48, 42243 Novaki punomoćnik sudionika u postupku Zavičajni klub DOBOJ u likvidaciji</item>
    </derivirana_varijabla>
  </DomainObject.Predmet.OstaliListFormatedWithAdress>
  <DomainObject.Predmet.OstaliListFormatedWithAdressOIB>
    <izvorni_sadrzaj>
      <item>Sead Mulabegović, OIB 38128703064, Videkovići 48, 42243 Novaki punomoćnik sudionika u postupku Zavičajni klub DOBOJ u likvidaciji</item>
    </izvorni_sadrzaj>
    <derivirana_varijabla naziv="DomainObject.Predmet.OstaliListFormatedWithAdressOIB_1">
      <item>Sead Mulabegović, OIB 38128703064, Videkovići 48, 42243 Novaki punomoćnik sudionika u postupku Zavičajni klub DOBOJ u likvidaciji</item>
    </derivirana_varijabla>
  </DomainObject.Predmet.OstaliListFormatedWithAdressOIB>
  <DomainObject.Predmet.OstaliListNazivFormated>
    <izvorni_sadrzaj>
      <item>Sead Mulabegović</item>
    </izvorni_sadrzaj>
    <derivirana_varijabla naziv="DomainObject.Predmet.OstaliListNazivFormated_1">
      <item>Sead Mulabegović</item>
    </derivirana_varijabla>
  </DomainObject.Predmet.OstaliListNazivFormated>
  <DomainObject.Predmet.OstaliListNazivFormatedOIB>
    <izvorni_sadrzaj>
      <item>Sead Mulabegović, OIB 38128703064</item>
    </izvorni_sadrzaj>
    <derivirana_varijabla naziv="DomainObject.Predmet.OstaliListNazivFormatedOIB_1">
      <item>Sead Mulabegović, OIB 38128703064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DOBOJ u likvidaciji</izvorni_sadrzaj>
    <derivirana_varijabla naziv="DomainObject.Predmet.ProtustrankaIDrugi_1">Zavičajni klub DOBOJ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DOBOJ u likvidaciji, OIB 10454678467, Remetinečka c. 77 a, 10000 Zagreb</izvorni_sadrzaj>
    <derivirana_varijabla naziv="DomainObject.Predmet.ProtustrankaIDrugiAdressOIB_1">Zavičajni klub DOBOJ u likvidaciji, OIB 10454678467, Remetinečka c. 77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Zavičajni klub DOBOJ u likvidaciji</item>
      <item>Sead Mulabegović</item>
    </izvorni_sadrzaj>
    <derivirana_varijabla naziv="DomainObject.Predmet.SudioniciListNaziv_1">
      <item>FINA Regionalni centar Zagreb</item>
      <item>Zavičajni klub DOBOJ u likvidaciji</item>
      <item>Sead Mulabegović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Zavičajni klub DOBOJ u likvidaciji, OIB 10454678467, Remetinečka c. 77 a,10000 Zagreb</item>
      <item>Sead Mulabegović, OIB 38128703064, Videkovići 48,42243 Novaki</item>
    </izvorni_sadrzaj>
    <derivirana_varijabla naziv="DomainObject.Predmet.SudioniciListAdressOIB_1">
      <item>FINA Regionalni centar Zagreb, OIB 85821130368, Trg svibanjskih žrtava 1995. 1,10000 Zagreb</item>
      <item>Zavičajni klub DOBOJ u likvidaciji, OIB 10454678467, Remetinečka c. 77 a,10000 Zagreb</item>
      <item>Sead Mulabegović, OIB 38128703064, Videkovići 48,42243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10454678467</item>
      <item>, OIB 38128703064</item>
    </izvorni_sadrzaj>
    <derivirana_varijabla naziv="DomainObject.Predmet.SudioniciListNazivOIB_1">
      <item>, OIB 85821130368</item>
      <item>, OIB 10454678467</item>
      <item>, OIB 38128703064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1293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2015-11-10T11:23:00Z</dcterms:created>
  <dc:creator>ilukac</dc:creator>
  <cp:lastModifiedBy>Ksenija Nol</cp:lastModifiedBy>
  <cp:lastPrinted>2015-11-10T11:15:00Z</cp:lastPrinted>
  <dcterms:modified xmlns:xsi="http://www.w3.org/2001/XMLSchema-instance" xsi:type="dcterms:W3CDTF">2015-11-10T12:44:00Z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