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194f0" w14:paraId="89194f0" w:rsidRDefault="006D16E3" w:rsidP="006D16E3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1503045</wp:posOffset>
            </wp:positionH>
            <wp:positionV relativeFrom="page">
              <wp:posOffset>286385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D16E3" w:rsidR="00AE649C" w:rsidRPr="00B76F3C">
      <w:pPr>
        <w:pStyle w:val="NormaleSPIS"/>
        <w:spacing w:after="0"/>
      </w:pPr>
    </w:p>
    <w:p w:rsidRDefault="006D16E3" w:rsidP="006D16E3" w:rsidR="006D16E3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6D16E3" w:rsidP="006D16E3" w:rsidR="006D16E3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6D16E3" w:rsidP="006D16E3" w:rsidR="006D16E3" w:rsidRPr="006D16E3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6D16E3" w:rsidP="006D16E3" w:rsidR="006D16E3">
      <w:pPr>
        <w:spacing w:after="0"/>
        <w:jc w:val="right"/>
      </w:pPr>
      <w:r>
        <w:t>Poslovni broj: 2 St-397/2018-3</w:t>
      </w:r>
    </w:p>
    <w:p w:rsidRDefault="006D16E3" w:rsidP="006D16E3" w:rsidR="006D16E3">
      <w:pPr>
        <w:spacing w:after="0"/>
        <w:jc w:val="both"/>
      </w:pPr>
    </w:p>
    <w:p w:rsidRDefault="006D16E3" w:rsidP="006D16E3" w:rsidR="006D16E3">
      <w:pPr>
        <w:spacing w:after="0"/>
        <w:jc w:val="both"/>
      </w:pPr>
    </w:p>
    <w:p w:rsidRDefault="006D16E3" w:rsidP="006D16E3" w:rsidR="006D16E3">
      <w:pPr>
        <w:spacing w:after="0"/>
        <w:jc w:val="center"/>
      </w:pPr>
      <w:r>
        <w:t>U  I M E   R E P U B L I K E   H R V A T S K E</w:t>
      </w:r>
    </w:p>
    <w:p w:rsidRDefault="006D16E3" w:rsidP="006D16E3" w:rsidR="006D16E3">
      <w:pPr>
        <w:spacing w:after="0"/>
        <w:jc w:val="center"/>
      </w:pPr>
    </w:p>
    <w:p w:rsidRDefault="006D16E3" w:rsidP="006D16E3" w:rsidR="006D16E3">
      <w:pPr>
        <w:spacing w:after="0"/>
        <w:jc w:val="center"/>
      </w:pPr>
      <w:r>
        <w:t xml:space="preserve"> R J E Š E N J E</w:t>
      </w:r>
    </w:p>
    <w:p w:rsidRDefault="006D16E3" w:rsidP="006D16E3" w:rsidR="006D16E3">
      <w:pPr>
        <w:spacing w:after="0"/>
        <w:jc w:val="both"/>
      </w:pPr>
    </w:p>
    <w:p w:rsidRDefault="006D16E3" w:rsidP="006D16E3" w:rsidR="006D16E3">
      <w:pPr>
        <w:spacing w:after="0"/>
        <w:jc w:val="both"/>
      </w:pPr>
    </w:p>
    <w:p w:rsidRDefault="006D16E3" w:rsidP="006D16E3" w:rsidR="006D16E3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CROCON CONSULTING društvo s ograničenom odgovornošću za trgovinu i usluge, Zagreb, Ulica grada Vukovara 271, MBS: 080935829, OIB: 66431396346, 26. lipnja 2018.  </w:t>
      </w:r>
    </w:p>
    <w:p w:rsidRDefault="006D16E3" w:rsidP="006D16E3" w:rsidR="006D16E3">
      <w:pPr>
        <w:spacing w:after="0"/>
        <w:jc w:val="both"/>
      </w:pPr>
    </w:p>
    <w:p w:rsidRDefault="006D16E3" w:rsidP="006D16E3" w:rsidR="006D16E3">
      <w:pPr>
        <w:spacing w:after="0"/>
        <w:jc w:val="both"/>
      </w:pPr>
    </w:p>
    <w:p w:rsidRDefault="006D16E3" w:rsidP="006D16E3" w:rsidR="006D16E3">
      <w:pPr>
        <w:spacing w:after="0"/>
        <w:jc w:val="center"/>
      </w:pPr>
      <w:r>
        <w:t>r i j e š i o   j e</w:t>
      </w:r>
    </w:p>
    <w:p w:rsidRDefault="006D16E3" w:rsidP="006D16E3" w:rsidR="006D16E3">
      <w:pPr>
        <w:spacing w:after="0"/>
        <w:jc w:val="both"/>
      </w:pPr>
    </w:p>
    <w:p w:rsidRDefault="006D16E3" w:rsidP="006D16E3" w:rsidR="006D16E3">
      <w:pPr>
        <w:spacing w:after="0"/>
        <w:jc w:val="both"/>
        <w:rPr>
          <w:szCs w:val="20"/>
        </w:rPr>
      </w:pPr>
      <w:r>
        <w:tab/>
        <w:t>1. Otvara se stečajni postupak nad dužnikom CROCON CONSULTING društvo s ograničenom odgovornošću za trgovinu i usluge, Zagreb, Ulica grada Vukovara 271, MBS: 080935829, OIB: 66431396346.</w:t>
      </w:r>
    </w:p>
    <w:p w:rsidRDefault="006D16E3" w:rsidP="006D16E3" w:rsidR="006D16E3">
      <w:pPr>
        <w:spacing w:after="0"/>
        <w:jc w:val="both"/>
      </w:pPr>
    </w:p>
    <w:p w:rsidRDefault="006D16E3" w:rsidP="006D16E3" w:rsidR="006D16E3">
      <w:pPr>
        <w:spacing w:after="0"/>
        <w:jc w:val="both"/>
      </w:pPr>
      <w:r>
        <w:tab/>
        <w:t>2. Za stečajnog upravitelja imenuje se JASNA HROMADKO, Zagreb, Zelengorska br. 1, OIB:22088644509.</w:t>
      </w:r>
    </w:p>
    <w:p w:rsidRDefault="006D16E3" w:rsidP="006D16E3" w:rsidR="006D16E3">
      <w:pPr>
        <w:spacing w:after="0"/>
        <w:jc w:val="both"/>
      </w:pPr>
    </w:p>
    <w:p w:rsidRDefault="006D16E3" w:rsidP="006D16E3" w:rsidR="006D16E3">
      <w:pPr>
        <w:spacing w:after="0"/>
        <w:jc w:val="both"/>
        <w:rPr>
          <w:szCs w:val="20"/>
        </w:rPr>
      </w:pPr>
      <w:r>
        <w:tab/>
        <w:t>3. Zaključuje se stečajni postupak nad dužnikom CROCON CONSULTING društvo s ograničenom odgovornošću za trgovinu i usluge, Zagreb, Ulica grada Vukovara 271, MBS: 080935829, OIB: 66431396346.</w:t>
      </w:r>
    </w:p>
    <w:p w:rsidRDefault="006D16E3" w:rsidP="006D16E3" w:rsidR="006D16E3">
      <w:pPr>
        <w:spacing w:after="0"/>
        <w:jc w:val="both"/>
      </w:pPr>
    </w:p>
    <w:p w:rsidRDefault="006D16E3" w:rsidP="006D16E3" w:rsidR="006D16E3">
      <w:pPr>
        <w:spacing w:after="0"/>
        <w:jc w:val="both"/>
      </w:pPr>
      <w:r>
        <w:tab/>
        <w:t>4. Stečajni postupak je otvoren i zaključen s danom 26. lipnja 2018. godine u 13,30 sati, kada je ovo rješenje objavljeno na e-oglasnoj ploči ovoga suda.</w:t>
      </w:r>
    </w:p>
    <w:p w:rsidRDefault="006D16E3" w:rsidP="006D16E3" w:rsidR="006D16E3">
      <w:pPr>
        <w:pStyle w:val="Bezproreda"/>
        <w:spacing w:after="0"/>
        <w:jc w:val="both"/>
      </w:pPr>
    </w:p>
    <w:p w:rsidRDefault="006D16E3" w:rsidP="006D16E3" w:rsidR="006D16E3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D16E3" w:rsidP="006D16E3" w:rsidR="006D16E3">
      <w:pPr>
        <w:spacing w:after="0"/>
        <w:jc w:val="both"/>
        <w:rPr>
          <w:rFonts w:cs="Times New Roman"/>
        </w:rPr>
      </w:pPr>
    </w:p>
    <w:p w:rsidRDefault="006D16E3" w:rsidP="006D16E3" w:rsidR="006D16E3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6D16E3" w:rsidP="006D16E3" w:rsidR="006D16E3">
      <w:pPr>
        <w:spacing w:after="0"/>
        <w:jc w:val="both"/>
      </w:pPr>
    </w:p>
    <w:p w:rsidRDefault="006D16E3" w:rsidP="006D16E3" w:rsidR="006D16E3">
      <w:pPr>
        <w:spacing w:after="0"/>
        <w:jc w:val="both"/>
      </w:pPr>
    </w:p>
    <w:p w:rsidRDefault="006D16E3" w:rsidP="006D16E3" w:rsidR="006D16E3">
      <w:pPr>
        <w:spacing w:after="0"/>
        <w:jc w:val="center"/>
      </w:pPr>
      <w:r>
        <w:t>Obrazloženje</w:t>
      </w:r>
    </w:p>
    <w:p w:rsidRDefault="006D16E3" w:rsidP="006D16E3" w:rsidR="006D16E3">
      <w:pPr>
        <w:spacing w:after="0"/>
        <w:jc w:val="center"/>
      </w:pPr>
    </w:p>
    <w:p w:rsidRDefault="006D16E3" w:rsidP="006D16E3" w:rsidR="006D16E3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St-397/2018-2, koji je objavljen na mrežnoj stranici e-oglasna ploča Trgovačkog suda u Bjelovaru 2. svibnja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6D16E3" w:rsidP="006D16E3" w:rsidR="006D16E3">
      <w:pPr>
        <w:spacing w:after="0"/>
        <w:jc w:val="both"/>
      </w:pPr>
    </w:p>
    <w:p w:rsidRDefault="006D16E3" w:rsidP="006D16E3" w:rsidR="006D16E3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6D16E3" w:rsidP="006D16E3" w:rsidR="006D16E3">
      <w:pPr>
        <w:spacing w:after="0"/>
        <w:jc w:val="both"/>
      </w:pPr>
    </w:p>
    <w:p w:rsidRDefault="006D16E3" w:rsidP="006D16E3" w:rsidR="006D16E3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6D16E3" w:rsidP="006D16E3" w:rsidR="006D16E3">
      <w:pPr>
        <w:spacing w:after="0"/>
        <w:jc w:val="both"/>
      </w:pPr>
    </w:p>
    <w:p w:rsidRDefault="006D16E3" w:rsidP="006D16E3" w:rsidR="006D16E3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6D16E3" w:rsidP="006D16E3" w:rsidR="006D16E3">
      <w:pPr>
        <w:spacing w:after="0"/>
        <w:jc w:val="both"/>
      </w:pPr>
    </w:p>
    <w:p w:rsidRDefault="006D16E3" w:rsidP="006D16E3" w:rsidR="006D16E3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6D16E3" w:rsidP="006D16E3" w:rsidR="006D16E3">
      <w:pPr>
        <w:pStyle w:val="Bezproreda"/>
        <w:spacing w:after="0"/>
        <w:jc w:val="both"/>
      </w:pPr>
    </w:p>
    <w:p w:rsidRDefault="006D16E3" w:rsidP="006D16E3" w:rsidR="006D16E3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6D16E3" w:rsidP="006D16E3" w:rsidR="006D16E3">
      <w:pPr>
        <w:spacing w:after="0"/>
        <w:ind w:firstLine="851"/>
        <w:jc w:val="both"/>
      </w:pPr>
    </w:p>
    <w:p w:rsidRDefault="006D16E3" w:rsidP="006D16E3" w:rsidR="006D16E3">
      <w:pPr>
        <w:spacing w:after="0"/>
        <w:jc w:val="center"/>
      </w:pPr>
      <w:r>
        <w:t>U Bjelovaru 26. lipnja 2018.</w:t>
      </w:r>
    </w:p>
    <w:p w:rsidRDefault="006D16E3" w:rsidP="006D16E3" w:rsidR="006D16E3">
      <w:pPr>
        <w:spacing w:after="0"/>
        <w:jc w:val="both"/>
      </w:pPr>
    </w:p>
    <w:p w:rsidRDefault="006D16E3" w:rsidP="006D16E3" w:rsidR="006D16E3">
      <w:pPr>
        <w:spacing w:after="0"/>
        <w:jc w:val="both"/>
      </w:pPr>
    </w:p>
    <w:p w:rsidRDefault="006D16E3" w:rsidP="006D16E3" w:rsidR="006D16E3">
      <w:pPr>
        <w:spacing w:after="0"/>
        <w:ind w:firstLine="720" w:left="4320"/>
      </w:pPr>
      <w:r>
        <w:t>SUDSKI SAVJETNIK</w:t>
      </w:r>
    </w:p>
    <w:p w:rsidRDefault="006D16E3" w:rsidP="006D16E3" w:rsidR="006D16E3">
      <w:pPr>
        <w:spacing w:after="0"/>
        <w:ind w:firstLine="4111"/>
      </w:pPr>
      <w:r>
        <w:tab/>
        <w:t xml:space="preserve">     MIROSLAV LOVREKOVIĆ, v.r.</w:t>
      </w:r>
    </w:p>
    <w:p w:rsidRDefault="006D16E3" w:rsidP="006D16E3" w:rsidR="006D16E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6D16E3" w:rsidP="006D16E3" w:rsidR="006D16E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6D16E3" w:rsidP="006D16E3" w:rsidR="006D16E3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6D16E3" w:rsidP="006D16E3" w:rsidR="006D16E3">
      <w:pPr>
        <w:spacing w:after="0"/>
        <w:jc w:val="both"/>
      </w:pPr>
    </w:p>
    <w:p w:rsidRDefault="006D16E3" w:rsidP="006D16E3" w:rsidR="006D16E3">
      <w:pPr>
        <w:spacing w:after="0"/>
        <w:jc w:val="both"/>
      </w:pPr>
    </w:p>
    <w:p w:rsidRDefault="006D16E3" w:rsidP="006D16E3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6D16E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9152871"/>
      <w:docPartObj>
        <w:docPartGallery w:val="Page Numbers (Top of Page)"/>
        <w:docPartUnique/>
      </w:docPartObj>
    </w:sdtPr>
    <w:sdtContent>
      <w:p w:rsidRDefault="006D16E3" w:rsidP="006D16E3" w:rsidR="006D16E3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1420">
          <w:t>2</w:t>
        </w:r>
        <w:r>
          <w:fldChar w:fldCharType="end"/>
        </w:r>
      </w:p>
    </w:sdtContent>
  </w:sdt>
  <w:p w:rsidRDefault="006D16E3" w:rsidP="006D16E3" w:rsidR="008333A9">
    <w:pPr>
      <w:spacing w:after="0"/>
      <w:jc w:val="right"/>
    </w:pPr>
    <w:r>
      <w:t>Poslovni broj: 2 St-397/2018-3</w:t>
    </w:r>
  </w:p>
  <w:p w:rsidRDefault="006D16E3" w:rsidP="006D16E3" w:rsidR="006D16E3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6E3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420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411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8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St-397/2018-3</izvorni_sadrzaj>
    <derivirana_varijabla naziv="DomainObject.Oznaka_1">St-397/2018-3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St-397/2018</izvorni_sadrzaj>
    <derivirana_varijabla naziv="DomainObject.Predmet.OznakaBroj_1">St-397/2018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CROCON CONSULTING društvo s ograničenom odgovornošću za trgovinu i usluge zastupanog po punomoćniku Nandor Dera</izvorni_sadrzaj>
    <derivirana_varijabla naziv="DomainObject.Predmet.ProtustrankaFormated_1">  CROCON CONSULTING društvo s ograničenom odgovornošću za trgovinu i usluge zastupanog po punomoćniku Nandor Dera</derivirana_varijabla>
  </DomainObject.Predmet.ProtustrankaFormated>
  <DomainObject.Predmet.ProtustrankaFormatedOIB>
    <izvorni_sadrzaj>  CROCON CONSULTING društvo s ograničenom odgovornošću za trgovinu i usluge, OIB 66431396346 zastupanog po punomoćniku Nandor Dera</izvorni_sadrzaj>
    <derivirana_varijabla naziv="DomainObject.Predmet.ProtustrankaFormatedOIB_1">  CROCON CONSULTING društvo s ograničenom odgovornošću za trgovinu i usluge, OIB 66431396346 zastupanog po punomoćniku Nandor Dera</derivirana_varijabla>
  </DomainObject.Predmet.ProtustrankaFormatedOIB>
  <DomainObject.Predmet.ProtustrankaFormatedWithAdress>
    <izvorni_sadrzaj> CROCON CONSULTING društvo s ograničenom odgovornošću za trgovinu i usluge, Ulica grada Vukovara 271, 10000 Zagreb zastupanog po punomoćniku Nandor Dera</izvorni_sadrzaj>
    <derivirana_varijabla naziv="DomainObject.Predmet.ProtustrankaFormatedWithAdress_1"> CROCON CONSULTING društvo s ograničenom odgovornošću za trgovinu i usluge, Ulica grada Vukovara 271, 10000 Zagreb zastupanog po punomoćniku Nandor Dera</derivirana_varijabla>
  </DomainObject.Predmet.ProtustrankaFormatedWithAdress>
  <DomainObject.Predmet.ProtustrankaFormatedWithAdressOIB>
    <izvorni_sadrzaj> CROCON CONSULTING društvo s ograničenom odgovornošću za trgovinu i usluge, OIB 66431396346, Ulica grada Vukovara 271, 10000 Zagreb zastupanog po punomoćniku Nandor Dera</izvorni_sadrzaj>
    <derivirana_varijabla naziv="DomainObject.Predmet.ProtustrankaFormatedWithAdressOIB_1"> CROCON CONSULTING društvo s ograničenom odgovornošću za trgovinu i usluge, OIB 66431396346, Ulica grada Vukovara 271, 10000 Zagreb zastupanog po punomoćniku Nandor Dera</derivirana_varijabla>
  </DomainObject.Predmet.ProtustrankaFormatedWithAdressOIB>
  <DomainObject.Predmet.ProtustrankaWithAdress>
    <izvorni_sadrzaj>CROCON CONSULTING društvo s ograničenom odgovornošću za trgovinu i usluge Ulica grada Vukovara 271, 10000 Zagreb</izvorni_sadrzaj>
    <derivirana_varijabla naziv="DomainObject.Predmet.ProtustrankaWithAdress_1">CROCON CONSULTING društvo s ograničenom odgovornošću za trgovinu i usluge Ulica grada Vukovara 271, 10000 Zagreb</derivirana_varijabla>
  </DomainObject.Predmet.ProtustrankaWithAdress>
  <DomainObject.Predmet.ProtustrankaWithAdressOIB>
    <izvorni_sadrzaj>CROCON CONSULTING društvo s ograničenom odgovornošću za trgovinu i usluge, OIB 66431396346, Ulica grada Vukovara 271, 10000 Zagreb</izvorni_sadrzaj>
    <derivirana_varijabla naziv="DomainObject.Predmet.ProtustrankaWithAdressOIB_1">CROCON CONSULTING društvo s ograničenom odgovornošću za trgovinu i usluge, OIB 66431396346, Ulica grada Vukovara 271, 10000 Zagreb</derivirana_varijabla>
  </DomainObject.Predmet.ProtustrankaWithAdressOIB>
  <DomainObject.Predmet.ProtustrankaNazivFormated>
    <izvorni_sadrzaj>CROCON CONSULTING društvo s ograničenom odgovornošću za trgovinu i usluge</izvorni_sadrzaj>
    <derivirana_varijabla naziv="DomainObject.Predmet.ProtustrankaNazivFormated_1">CROCON CONSULTING društvo s ograničenom odgovornošću za trgovinu i usluge</derivirana_varijabla>
  </DomainObject.Predmet.ProtustrankaNazivFormated>
  <DomainObject.Predmet.ProtustrankaNazivFormatedOIB>
    <izvorni_sadrzaj>CROCON CONSULTING društvo s ograničenom odgovornošću za trgovinu i usluge, OIB 66431396346</izvorni_sadrzaj>
    <derivirana_varijabla naziv="DomainObject.Predmet.ProtustrankaNazivFormatedOIB_1">CROCON CONSULTING društvo s ograničenom odgovornošću za trgovinu i usluge, OIB 66431396346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CROCON CONSULTING društvo s ograničenom odgovornošću za trgovinu i usluge zastupanog po punomoćniku Nandor Dera</item>
    </izvorni_sadrzaj>
    <derivirana_varijabla naziv="DomainObject.Predmet.ProtuStrankaListFormated_1">
      <item>CROCON CONSULTING društvo s ograničenom odgovornošću za trgovinu i usluge zastupanog po punomoćniku Nandor Dera</item>
    </derivirana_varijabla>
  </DomainObject.Predmet.ProtuStrankaListFormated>
  <DomainObject.Predmet.ProtuStrankaListFormatedOIB>
    <izvorni_sadrzaj>
      <item>CROCON CONSULTING društvo s ograničenom odgovornošću za trgovinu i usluge, OIB 66431396346 zastupanog po punomoćniku Nandor Dera</item>
    </izvorni_sadrzaj>
    <derivirana_varijabla naziv="DomainObject.Predmet.ProtuStrankaListFormatedOIB_1">
      <item>CROCON CONSULTING društvo s ograničenom odgovornošću za trgovinu i usluge, OIB 66431396346 zastupanog po punomoćniku Nandor Dera</item>
    </derivirana_varijabla>
  </DomainObject.Predmet.ProtuStrankaListFormatedOIB>
  <DomainObject.Predmet.ProtuStrankaListFormatedWithAdress>
    <izvorni_sadrzaj>
      <item>CROCON CONSULTING društvo s ograničenom odgovornošću za trgovinu i usluge, Ulica grada Vukovara 271, 10000 Zagreb zastupanog po punomoćniku Nandor Dera</item>
    </izvorni_sadrzaj>
    <derivirana_varijabla naziv="DomainObject.Predmet.ProtuStrankaListFormatedWithAdress_1">
      <item>CROCON CONSULTING društvo s ograničenom odgovornošću za trgovinu i usluge, Ulica grada Vukovara 271, 10000 Zagreb zastupanog po punomoćniku Nandor Dera</item>
    </derivirana_varijabla>
  </DomainObject.Predmet.ProtuStrankaListFormatedWithAdress>
  <DomainObject.Predmet.ProtuStrankaListFormatedWithAdressOIB>
    <izvorni_sadrzaj>
      <item>CROCON CONSULTING društvo s ograničenom odgovornošću za trgovinu i usluge, OIB 66431396346, Ulica grada Vukovara 271, 10000 Zagreb zastupanog po punomoćniku Nandor Dera</item>
    </izvorni_sadrzaj>
    <derivirana_varijabla naziv="DomainObject.Predmet.ProtuStrankaListFormatedWithAdressOIB_1">
      <item>CROCON CONSULTING društvo s ograničenom odgovornošću za trgovinu i usluge, OIB 66431396346, Ulica grada Vukovara 271, 10000 Zagreb zastupanog po punomoćniku Nandor Dera</item>
    </derivirana_varijabla>
  </DomainObject.Predmet.ProtuStrankaListFormatedWithAdressOIB>
  <DomainObject.Predmet.ProtuStrankaListNazivFormated>
    <izvorni_sadrzaj>
      <item>CROCON CONSULTING društvo s ograničenom odgovornošću za trgovinu i usluge</item>
    </izvorni_sadrzaj>
    <derivirana_varijabla naziv="DomainObject.Predmet.ProtuStrankaListNazivFormated_1">
      <item>CROCON CONSULTING društvo s ograničenom odgovornošću za trgovinu i usluge</item>
    </derivirana_varijabla>
  </DomainObject.Predmet.ProtuStrankaListNazivFormated>
  <DomainObject.Predmet.ProtuStrankaListNazivFormatedOIB>
    <izvorni_sadrzaj>
      <item>CROCON CONSULTING društvo s ograničenom odgovornošću za trgovinu i usluge, OIB 66431396346</item>
    </izvorni_sadrzaj>
    <derivirana_varijabla naziv="DomainObject.Predmet.ProtuStrankaListNazivFormatedOIB_1">
      <item>CROCON CONSULTING društvo s ograničenom odgovornošću za trgovinu i usluge, OIB 66431396346</item>
    </derivirana_varijabla>
  </DomainObject.Predmet.ProtuStrankaListNazivFormatedOIB>
  <DomainObject.Predmet.OstaliListFormated>
    <izvorni_sadrzaj>
      <item>Nandor Dera punomoćnik sudionika u postupku CROCON CONSULTING društvo s ograničenom odgovornošću za trgovinu i usluge</item>
    </izvorni_sadrzaj>
    <derivirana_varijabla naziv="DomainObject.Predmet.OstaliListFormated_1">
      <item>Nandor Dera punomoćnik sudionika u postupku CROCON CONSULTING društvo s ograničenom odgovornošću za trgovinu i usluge</item>
    </derivirana_varijabla>
  </DomainObject.Predmet.OstaliListFormated>
  <DomainObject.Predmet.OstaliListFormatedOIB>
    <izvorni_sadrzaj>
      <item>Nandor Dera, OIB 31935813040 punomoćnik sudionika u postupku CROCON CONSULTING društvo s ograničenom odgovornošću za trgovinu i usluge</item>
    </izvorni_sadrzaj>
    <derivirana_varijabla naziv="DomainObject.Predmet.OstaliListFormatedOIB_1">
      <item>Nandor Dera, OIB 31935813040 punomoćnik sudionika u postupku CROCON CONSULTING društvo s ograničenom odgovornošću za trgovinu i usluge</item>
    </derivirana_varijabla>
  </DomainObject.Predmet.OstaliListFormatedOIB>
  <DomainObject.Predmet.OstaliListFormatedWithAdress>
    <izvorni_sadrzaj>
      <item>Nandor Dera, Šandora Petefija 100, 31328 Lug punomoćnik sudionika u postupku CROCON CONSULTING društvo s ograničenom odgovornošću za trgovinu i usluge</item>
    </izvorni_sadrzaj>
    <derivirana_varijabla naziv="DomainObject.Predmet.OstaliListFormatedWithAdress_1">
      <item>Nandor Dera, Šandora Petefija 100, 31328 Lug punomoćnik sudionika u postupku CROCON CONSULTING društvo s ograničenom odgovornošću za trgovinu i usluge</item>
    </derivirana_varijabla>
  </DomainObject.Predmet.OstaliListFormatedWithAdress>
  <DomainObject.Predmet.OstaliListFormatedWithAdressOIB>
    <izvorni_sadrzaj>
      <item>Nandor Dera, OIB 31935813040, Šandora Petefija 100, 31328 Lug punomoćnik sudionika u postupku CROCON CONSULTING društvo s ograničenom odgovornošću za trgovinu i usluge</item>
    </izvorni_sadrzaj>
    <derivirana_varijabla naziv="DomainObject.Predmet.OstaliListFormatedWithAdressOIB_1">
      <item>Nandor Dera, OIB 31935813040, Šandora Petefija 100, 31328 Lug punomoćnik sudionika u postupku CROCON CONSULTING društvo s ograničenom odgovornošću za trgovinu i usluge</item>
    </derivirana_varijabla>
  </DomainObject.Predmet.OstaliListFormatedWithAdressOIB>
  <DomainObject.Predmet.OstaliListNazivFormated>
    <izvorni_sadrzaj>
      <item>Nandor Dera</item>
    </izvorni_sadrzaj>
    <derivirana_varijabla naziv="DomainObject.Predmet.OstaliListNazivFormated_1">
      <item>Nandor Dera</item>
    </derivirana_varijabla>
  </DomainObject.Predmet.OstaliListNazivFormated>
  <DomainObject.Predmet.OstaliListNazivFormatedOIB>
    <izvorni_sadrzaj>
      <item>Nandor Dera, OIB 31935813040</item>
    </izvorni_sadrzaj>
    <derivirana_varijabla naziv="DomainObject.Predmet.OstaliListNazivFormatedOIB_1">
      <item>Nandor Dera, OIB 31935813040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>St-397/2018-3</izvorni_sadrzaj>
    <derivirana_varijabla naziv="DomainObject.PoslovniBrojDokumenta_1">St-397/2018-3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CROCON CONSULTING društvo s ograničenom odgovornošću za trgovinu i usluge</izvorni_sadrzaj>
    <derivirana_varijabla naziv="DomainObject.Predmet.ProtustrankaIDrugi_1">CROCON CONSULTING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CROCON CONSULTING društvo s ograničenom odgovornošću za trgovinu i usluge, OIB 66431396346, Ulica grada Vukovara 271, 10000 Zagreb</izvorni_sadrzaj>
    <derivirana_varijabla naziv="DomainObject.Predmet.ProtustrankaIDrugiAdressOIB_1">CROCON CONSULTING društvo s ograničenom odgovornošću za trgovinu i usluge, OIB 66431396346,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CROCON CONSULTING društvo s ograničenom odgovornošću za trgovinu i usluge</item>
      <item>FINA Regionalni centar Zagreb</item>
      <item>Nandor Dera</item>
    </izvorni_sadrzaj>
    <derivirana_varijabla naziv="DomainObject.Predmet.SudioniciListNaziv_1">
      <item>CROCON CONSULTING društvo s ograničenom odgovornošću za trgovinu i usluge</item>
      <item>FINA Regionalni centar Zagreb</item>
      <item>Nandor Dera</item>
    </derivirana_varijabla>
  </DomainObject.Predmet.SudioniciListNaziv>
  <DomainObject.Predmet.SudioniciListAdressOIB>
    <izvorni_sadrzaj>
      <item>CROCON CONSULTING društvo s ograničenom odgovornošću za trgovinu i usluge, OIB 66431396346, Ulica grada Vukovara 271,10000 Zagreb</item>
      <item>FINA Regionalni centar Zagreb, OIB 85821130368, Trg svibanjskih žrtava 1995. br. 1,10000 Zagreb</item>
      <item>Nandor Dera, OIB 31935813040, Šandora Petefija 100,31328 Lug</item>
    </izvorni_sadrzaj>
    <derivirana_varijabla naziv="DomainObject.Predmet.SudioniciListAdressOIB_1">
      <item>CROCON CONSULTING društvo s ograničenom odgovornošću za trgovinu i usluge, OIB 66431396346, Ulica grada Vukovara 271,10000 Zagreb</item>
      <item>FINA Regionalni centar Zagreb, OIB 85821130368, Trg svibanjskih žrtava 1995. br. 1,10000 Zagreb</item>
      <item>Nandor Dera, OIB 31935813040, Šandora Petefija 100,31328 Lug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8FA41F-26C4-4496-A502-9C718DF695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674</properties:Words>
  <properties:Characters>3589</properties:Characters>
  <properties:Lines>94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2018-06-26T11:17:00Z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St-397/2018-3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