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31cc" w14:paraId="61431cc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1C02F7">
        <w:t>1565/11-150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 xml:space="preserve">TRGOVAČKI SUD U ZAGREBU po sucu Nadi Kraljić </w:t>
      </w:r>
      <w:r w:rsidR="0010472F">
        <w:t xml:space="preserve">u predmetu stečajne mase </w:t>
      </w:r>
      <w:r w:rsidR="00775618" w:rsidRPr="00131702">
        <w:t xml:space="preserve">3P PROIZVODNJA PREHRAMBENIH PROIZVODA“ d.o.o. – u stečaju, Oroslavje, Mokrice , OIB:80313402003 </w:t>
      </w:r>
      <w:r w:rsidR="00775618">
        <w:t xml:space="preserve"> </w:t>
      </w:r>
      <w:r w:rsidR="00920D12" w:rsidRPr="00E80E8A">
        <w:t xml:space="preserve">dana </w:t>
      </w:r>
      <w:r w:rsidR="00775618">
        <w:t>13. rujna</w:t>
      </w:r>
      <w:r w:rsidR="007025D3">
        <w:t xml:space="preserve"> 2016. </w:t>
      </w:r>
      <w:r w:rsidR="00E80E8A">
        <w:t xml:space="preserve">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775618">
        <w:t>12. listopada</w:t>
      </w:r>
      <w:r w:rsidR="0010472F">
        <w:t xml:space="preserve"> </w:t>
      </w:r>
      <w:r w:rsidR="007025D3">
        <w:t xml:space="preserve"> 2016. </w:t>
      </w:r>
      <w:r w:rsidR="0030253B" w:rsidRPr="00E80E8A">
        <w:t xml:space="preserve"> godine u </w:t>
      </w:r>
      <w:r w:rsidR="00775618">
        <w:t>09,30</w:t>
      </w:r>
      <w:r w:rsidR="00920D12" w:rsidRPr="00E80E8A">
        <w:t xml:space="preserve"> sati </w:t>
      </w:r>
      <w:r w:rsidR="00333C55" w:rsidRPr="00E80E8A">
        <w:t xml:space="preserve">u prostorijama Trgovačkog suda u Zagrebu, Petrinjska 8, soba 89/II (ulična zgrada). 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Podnošenje prigovora na završni popis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775618">
        <w:t xml:space="preserve">13. rujna </w:t>
      </w:r>
      <w:r w:rsidR="007025D3">
        <w:t xml:space="preserve">2016. </w:t>
      </w:r>
      <w:r w:rsidR="00E80E8A">
        <w:t xml:space="preserve"> </w:t>
      </w:r>
    </w:p>
    <w:p w:rsidRDefault="003618AE" w:rsidP="003618AE" w:rsidR="003618AE" w:rsidRPr="00E80E8A"/>
    <w:p w:rsidRDefault="003618AE" w:rsidP="003618AE" w:rsidR="003618AE" w:rsidRPr="00E80E8A"/>
    <w:p w:rsidRDefault="00B90778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18AE" w:rsidRPr="00E80E8A">
        <w:t xml:space="preserve">SUDAC </w:t>
      </w:r>
    </w:p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>Nada Kraljić</w:t>
      </w:r>
      <w:r w:rsidR="00366D76">
        <w:t>,v.r.</w:t>
      </w:r>
      <w:r w:rsidRPr="00E80E8A">
        <w:t xml:space="preserve"> </w:t>
      </w:r>
    </w:p>
    <w:p w:rsidRDefault="003618AE" w:rsidP="003618AE" w:rsidR="003618AE" w:rsidRPr="00E80E8A"/>
    <w:p w:rsidRDefault="00A2466D" w:rsidP="00920D12" w:rsidR="00A2466D">
      <w:pPr>
        <w:ind w:left="360"/>
      </w:pPr>
    </w:p>
    <w:p w:rsidRDefault="00366D76" w:rsidR="00366D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66D76" w:rsidP="00366D76" w:rsidR="00366D76">
      <w:pPr>
        <w:ind w:firstLine="708" w:left="5664"/>
      </w:pPr>
      <w:r>
        <w:t xml:space="preserve"> Vinka Mihalinčić</w:t>
      </w:r>
    </w:p>
    <w:p w:rsidRDefault="00366D76" w:rsidP="00920D12" w:rsidR="00366D76" w:rsidRPr="00E80E8A">
      <w:pPr>
        <w:ind w:left="360"/>
      </w:pPr>
    </w:p>
    <w:sectPr w:rsidR="00366D76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0472F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2F7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6D76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025D3"/>
    <w:rsid w:val="00711433"/>
    <w:rsid w:val="00721F26"/>
    <w:rsid w:val="00730147"/>
    <w:rsid w:val="00770DC0"/>
    <w:rsid w:val="00774428"/>
    <w:rsid w:val="0077520A"/>
    <w:rsid w:val="00775618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0778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St-1565/2011</izvorni_sadrzaj>
    <derivirana_varijabla naziv="DomainObject.Predmet.OznakaBroj_1">St-1565/2011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-dana 09.02.2012. promijenjen naziv stečajnog
 dužnika po rješenju od 26.01.2012., uz naredbu suca u fizičkom spisu</izvorni_sadrzaj>
    <derivirana_varijabla naziv="DomainObject.Predmet.PrimjedbaSuca_1">-dana 09.02.2012. promijenjen naziv stečajnog
 dužnika po rješenju od 26.01.2012., uz naredbu suca u fizičkom spisu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P PROIZVODNJA PREHRAMBENIH PROIZVODA d.o.o.</izvorni_sadrzaj>
    <derivirana_varijabla naziv="DomainObject.Predmet.ProtustrankaFormated_1">  3 P PROIZVODNJA PREHRAMBENIH PROIZVODA d.o.o.</derivirana_varijabla>
  </DomainObject.Predmet.ProtustrankaFormated>
  <DomainObject.Predmet.ProtustrankaFormatedOIB>
    <izvorni_sadrzaj>  3 P PROIZVODNJA PREHRAMBENIH PROIZVODA d.o.o., OIB 80313402003</izvorni_sadrzaj>
    <derivirana_varijabla naziv="DomainObject.Predmet.ProtustrankaFormatedOIB_1">  3 P PROIZVODNJA PREHRAMBENIH PROIZVODA d.o.o., OIB 80313402003</derivirana_varijabla>
  </DomainObject.Predmet.ProtustrankaFormatedOIB>
  <DomainObject.Predmet.ProtustrankaFormatedWithAdress>
    <izvorni_sadrzaj> 3 P PROIZVODNJA PREHRAMBENIH PROIZVODA d.o.o., MOKRICE 180/A, 49243 Oroslavje</izvorni_sadrzaj>
    <derivirana_varijabla naziv="DomainObject.Predmet.ProtustrankaFormatedWithAdress_1"> 3 P PROIZVODNJA PREHRAMBENIH PROIZVODA d.o.o., MOKRICE 180/A, 49243 Oroslavje</derivirana_varijabla>
  </DomainObject.Predmet.ProtustrankaFormatedWithAdress>
  <DomainObject.Predmet.ProtustrankaFormatedWithAdressOIB>
    <izvorni_sadrzaj> 3 P PROIZVODNJA PREHRAMBENIH PROIZVODA d.o.o., OIB 80313402003, MOKRICE 180/A, 49243 Oroslavje</izvorni_sadrzaj>
    <derivirana_varijabla naziv="DomainObject.Predmet.ProtustrankaFormatedWithAdressOIB_1"> 3 P PROIZVODNJA PREHRAMBENIH PROIZVODA d.o.o., OIB 80313402003, MOKRICE 180/A, 49243 Oroslavje</derivirana_varijabla>
  </DomainObject.Predmet.ProtustrankaFormatedWithAdressOIB>
  <DomainObject.Predmet.ProtustrankaWithAdress>
    <izvorni_sadrzaj>3 P PROIZVODNJA PREHRAMBENIH PROIZVODA d.o.o. MOKRICE 180/A, 49243 Oroslavje</izvorni_sadrzaj>
    <derivirana_varijabla naziv="DomainObject.Predmet.ProtustrankaWithAdress_1">3 P PROIZVODNJA PREHRAMBENIH PROIZVODA d.o.o. MOKRICE 180/A, 49243 Oroslavje</derivirana_varijabla>
  </DomainObject.Predmet.ProtustrankaWithAdress>
  <DomainObject.Predmet.ProtustrankaWithAdressOIB>
    <izvorni_sadrzaj>3 P PROIZVODNJA PREHRAMBENIH PROIZVODA d.o.o., OIB 80313402003, MOKRICE 180/A, 49243 Oroslavje</izvorni_sadrzaj>
    <derivirana_varijabla naziv="DomainObject.Predmet.ProtustrankaWithAdressOIB_1">3 P PROIZVODNJA PREHRAMBENIH PROIZVODA d.o.o., OIB 80313402003, MOKRICE 180/A, 49243 Oroslavje</derivirana_varijabla>
  </DomainObject.Predmet.ProtustrankaWithAdressOIB>
  <DomainObject.Predmet.ProtustrankaNazivFormated>
    <izvorni_sadrzaj>3 P PROIZVODNJA PREHRAMBENIH PROIZVODA d.o.o.</izvorni_sadrzaj>
    <derivirana_varijabla naziv="DomainObject.Predmet.ProtustrankaNazivFormated_1">3 P PROIZVODNJA PREHRAMBENIH PROIZVODA d.o.o.</derivirana_varijabla>
  </DomainObject.Predmet.ProtustrankaNazivFormated>
  <DomainObject.Predmet.ProtustrankaNazivFormatedOIB>
    <izvorni_sadrzaj>3 P PROIZVODNJA PREHRAMBENIH PROIZVODA d.o.o., OIB 80313402003</izvorni_sadrzaj>
    <derivirana_varijabla naziv="DomainObject.Predmet.ProtustrankaNazivFormatedOIB_1">3 P PROIZVODNJA PREHRAMBENIH PROIZVODA d.o.o., OIB 80313402003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CYRKON d.o.o. za trgovinu i usluge; NISKOGRADNJA HREN društvo s ograničenom odgovornošću za graditeljstvo i usluge</izvorni_sadrzaj>
    <derivirana_varijabla naziv="DomainObject.Predmet.StrankaFormated_1">  PRIVREDNA BANKA ZAGREB d.d. zastupanog po punomoćniku ZORAN PULJIZ; CYRKON d.o.o. za trgovinu i usluge; NISKOGRADNJA HREN društvo s ograničenom odgovornošću za graditeljstvo i usluge</derivirana_varijabla>
  </DomainObject.Predmet.StrankaFormated>
  <DomainObject.Predmet.StrankaFormatedOIB>
    <izvorni_sadrzaj>  PRIVREDNA BANKA ZAGREB d.d., OIB 02535697732 zastupanog po punomoćniku ZORAN PULJIZ; CYRKON d.o.o. za trgovinu i usluge, OIB 63259940543; NISKOGRADNJA HREN društvo s ograničenom odgovornošću za graditeljstvo i usluge, OIB 27587651734</izvorni_sadrzaj>
    <derivirana_varijabla naziv="DomainObject.Predmet.StrankaFormatedOIB_1">  PRIVREDNA BANKA ZAGREB d.d., OIB 02535697732 zastupanog po punomoćniku ZORAN PULJIZ; CYRKON d.o.o. za trgovinu i usluge, OIB 63259940543; NISKOGRADNJA HREN društvo s ograničenom odgovornošću za graditeljstvo i usluge, OIB 27587651734</derivirana_varijabla>
  </DomainObject.Predmet.StrankaFormatedOIB>
  <DomainObject.Predmet.StrankaFormatedWithAdress>
    <izvorni_sadrzaj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izvorni_sadrzaj>
    <derivirana_varijabla naziv="DomainObject.Predmet.StrankaFormatedWithAdress_1"> PRIVREDNA BANKA ZAGREB d.d., RAČKOG 6, 10000 Zagreb zastupanog po punomoćniku ZORAN PULJIZ; CYRKON d.o.o. za trgovinu i usluge, Samoborska cesta 217, Zagreb; NISKOGRADNJA HREN društvo s ograničenom odgovornošću za graditeljstvo i usluge, Golubovečka 85, 49240 Donja Stubica</derivirana_varijabla>
  </DomainObject.Predmet.StrankaFormatedWithAdress>
  <DomainObject.Predmet.StrankaFormatedWithAdressOIB>
    <izvorni_sadrzaj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izvorni_sadrzaj>
    <derivirana_varijabla naziv="DomainObject.Predmet.StrankaFormatedWithAdressOIB_1"> PRIVREDNA BANKA ZAGREB d.d., OIB 02535697732, RAČKOG 6, 10000 Zagreb zastupanog po punomoćniku ZORAN PULJIZ; CYRKON d.o.o. za trgovinu i usluge, OIB 63259940543, Samoborska cesta 217, Zagreb; NISKOGRADNJA HREN društvo s ograničenom odgovornošću za graditeljstvo i usluge, OIB 27587651734, Golubovečka 85, 49240 Donja Stubica</derivirana_varijabla>
  </DomainObject.Predmet.StrankaFormatedWithAdressOIB>
  <DomainObject.Predmet.StrankaWithAdress>
    <izvorni_sadrzaj>PRIVREDNA BANKA ZAGREB d.d. RAČKOG 6,10000 Zagreb,CYRKON d.o.o. za trgovinu i usluge Samoborska cesta 217,Zagreb,NISKOGRADNJA HREN društvo s ograničenom odgovornošću za graditeljstvo i usluge Golubovečka 85,49240 Donja Stubica</izvorni_sadrzaj>
    <derivirana_varijabla naziv="DomainObject.Predmet.StrankaWithAdress_1">PRIVREDNA BANKA ZAGREB d.d. RAČKOG 6,10000 Zagreb,CYRKON d.o.o. za trgovinu i usluge Samoborska cesta 217,Zagreb,NISKOGRADNJA HREN društvo s ograničenom odgovornošću za graditeljstvo i usluge Golubovečka 85,49240 Donja Stubica</derivirana_varijabla>
  </DomainObject.Predmet.StrankaWithAdress>
  <DomainObject.Predmet.StrankaWithAdressOIB>
    <izvorni_sadrzaj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izvorni_sadrzaj>
    <derivirana_varijabla naziv="DomainObject.Predmet.StrankaWithAdressOIB_1">PRIVREDNA BANKA ZAGREB d.d., OIB 02535697732, RAČKOG 6,10000 Zagreb,CYRKON d.o.o. za trgovinu i usluge, OIB 63259940543, Samoborska cesta 217,Zagreb,NISKOGRADNJA HREN društvo s ograničenom odgovornošću za graditeljstvo i usluge, OIB 27587651734, Golubovečka 85,49240 Donja Stubica</derivirana_varijabla>
  </DomainObject.Predmet.StrankaWithAdressOIB>
  <DomainObject.Predmet.StrankaNazivFormated>
    <izvorni_sadrzaj>PRIVREDNA BANKA ZAGREB d.d.,CYRKON d.o.o. za trgovinu i usluge,NISKOGRADNJA HREN društvo s ograničenom odgovornošću za graditeljstvo i usluge</izvorni_sadrzaj>
    <derivirana_varijabla naziv="DomainObject.Predmet.StrankaNazivFormated_1">PRIVREDNA BANKA ZAGREB d.d.,CYRKON d.o.o. za trgovinu i usluge,NISKOGRADNJA HREN društvo s ograničenom odgovornošću za graditeljstvo i usluge</derivirana_varijabla>
  </DomainObject.Predmet.StrankaNazivFormated>
  <DomainObject.Predmet.StrankaNazivFormatedOIB>
    <izvorni_sadrzaj>PRIVREDNA BANKA ZAGREB d.d., OIB 02535697732,CYRKON d.o.o. za trgovinu i usluge, OIB 63259940543,NISKOGRADNJA HREN društvo s ograničenom odgovornošću za graditeljstvo i usluge, OIB 27587651734</izvorni_sadrzaj>
    <derivirana_varijabla naziv="DomainObject.Predmet.StrankaNazivFormatedOIB_1">PRIVREDNA BANKA ZAGREB d.d., OIB 02535697732,CYRKON d.o.o. za trgovinu i usluge, OIB 63259940543,NISKOGRADNJA HREN društvo s ograničenom odgovornošću za graditeljstvo i usluge, OIB 27587651734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3451499.37</izvorni_sadrzaj>
    <derivirana_varijabla naziv="DomainObject.Predmet.TrenutnaVrijednost_1">3451499.37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PRIVREDNA BANKA ZAGREB d.d. zastupanog po punomoćniku ZORAN PULJIZ</item>
      <item>CYRKON d.o.o. za trgovinu i usluge</item>
      <item>NISKOGRADNJA HREN društvo s ograničenom odgovornošću za graditeljstvo i usluge</item>
    </izvorni_sadrzaj>
    <derivirana_varijabla naziv="DomainObject.Predmet.StrankaListFormated_1">
      <item>PRIVREDNA BANKA ZAGREB d.d. zastupanog po punomoćniku ZORAN PULJIZ</item>
      <item>CYRKON d.o.o. za trgovinu i usluge</item>
      <item>NISKOGRADNJA HREN društvo s ograničenom odgovornošću za graditeljstvo i usluge</item>
    </derivirana_varijabla>
  </DomainObject.Predmet.StrankaListFormated>
  <DomainObject.Predmet.StrankaListFormatedOIB>
    <izvorni_sadrzaj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FormatedOIB_1">
      <item>PRIVREDNA BANKA ZAGREB d.d., OIB 02535697732 zastupanog po punomoćniku ZORAN PULJIZ</item>
      <item>CYRKON d.o.o. za trgovinu i usluge, OIB 63259940543</item>
      <item>NISKOGRADNJA HREN društvo s ograničenom odgovornošću za graditeljstvo i usluge, OIB 27587651734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izvorni_sadrzaj>
    <derivirana_varijabla naziv="DomainObject.Predmet.StrankaListFormatedWithAdress_1">
      <item>PRIVREDNA BANKA ZAGREB d.d., RAČKOG 6, 10000 Zagreb zastupanog po punomoćniku ZORAN PULJIZ</item>
      <item>CYRKON d.o.o. za trgovinu i usluge, Samoborska cesta 217, Zagreb</item>
      <item>NISKOGRADNJA HREN društvo s ograničenom odgovornošću za graditeljstvo i usluge, Golubovečka 85, 49240 Donja Stubica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izvorni_sadrzaj>
    <derivirana_varijabla naziv="DomainObject.Predmet.StrankaListFormatedWithAdressOIB_1">
      <item>PRIVREDNA BANKA ZAGREB d.d., OIB 02535697732, RAČKOG 6, 10000 Zagreb zastupanog po punomoćniku ZORAN PULJIZ</item>
      <item>CYRKON d.o.o. za trgovinu i usluge, OIB 63259940543, Samoborska cesta 217, Zagreb</item>
      <item>NISKOGRADNJA HREN društvo s ograničenom odgovornošću za graditeljstvo i usluge, OIB 27587651734, Golubovečka 85, 49240 Donja Stubica</item>
    </derivirana_varijabla>
  </DomainObject.Predmet.StrankaListFormatedWithAdressOIB>
  <DomainObject.Predmet.StrankaListNazivFormated>
    <izvorni_sadrzaj>
      <item>PRIVREDNA BANKA ZAGREB d.d.</item>
      <item>CYRKON d.o.o. za trgovinu i usluge</item>
      <item>NISKOGRADNJA HREN društvo s ograničenom odgovornošću za graditeljstvo i usluge</item>
    </izvorni_sadrzaj>
    <derivirana_varijabla naziv="DomainObject.Predmet.StrankaListNazivFormated_1">
      <item>PRIVREDNA BANKA ZAGREB d.d.</item>
      <item>CYRKON d.o.o. za trgovinu i usluge</item>
      <item>NISKOGRADNJA HREN društvo s ograničenom odgovornošću za graditeljstvo i usluge</item>
    </derivirana_varijabla>
  </DomainObject.Predmet.StrankaListNazivFormated>
  <DomainObject.Predmet.StrankaListNazivFormatedOIB>
    <izvorni_sadrzaj>
      <item>PRIVREDNA BANKA ZAGREB d.d., OIB 02535697732</item>
      <item>CYRKON d.o.o. za trgovinu i usluge, OIB 63259940543</item>
      <item>NISKOGRADNJA HREN društvo s ograničenom odgovornošću za graditeljstvo i usluge, OIB 27587651734</item>
    </izvorni_sadrzaj>
    <derivirana_varijabla naziv="DomainObject.Predmet.StrankaListNazivFormatedOIB_1">
      <item>PRIVREDNA BANKA ZAGREB d.d., OIB 02535697732</item>
      <item>CYRKON d.o.o. za trgovinu i usluge, OIB 63259940543</item>
      <item>NISKOGRADNJA HREN društvo s ograničenom odgovornošću za graditeljstvo i usluge, OIB 27587651734</item>
    </derivirana_varijabla>
  </DomainObject.Predmet.StrankaListNazivFormatedOIB>
  <DomainObject.Predmet.ProtuStrankaListFormated>
    <izvorni_sadrzaj>
      <item>3 P PROIZVODNJA PREHRAMBENIH PROIZVODA d.o.o.</item>
    </izvorni_sadrzaj>
    <derivirana_varijabla naziv="DomainObject.Predmet.ProtuStrankaListFormated_1">
      <item>3 P PROIZVODNJA PREHRAMBENIH PROIZVODA d.o.o.</item>
    </derivirana_varijabla>
  </DomainObject.Predmet.ProtuStrankaListFormated>
  <DomainObject.Predmet.ProtuStrankaListFormatedOIB>
    <izvorni_sadrzaj>
      <item>3 P PROIZVODNJA PREHRAMBENIH PROIZVODA d.o.o., OIB 80313402003</item>
    </izvorni_sadrzaj>
    <derivirana_varijabla naziv="DomainObject.Predmet.ProtuStrankaListFormatedOIB_1">
      <item>3 P PROIZVODNJA PREHRAMBENIH PROIZVODA d.o.o., OIB 80313402003</item>
    </derivirana_varijabla>
  </DomainObject.Predmet.ProtuStrankaListFormatedOIB>
  <DomainObject.Predmet.ProtuStrankaListFormatedWithAdress>
    <izvorni_sadrzaj>
      <item>3 P PROIZVODNJA PREHRAMBENIH PROIZVODA d.o.o., MOKRICE 180/A, 49243 Oroslavje</item>
    </izvorni_sadrzaj>
    <derivirana_varijabla naziv="DomainObject.Predmet.ProtuStrankaListFormatedWithAdress_1">
      <item>3 P PROIZVODNJA PREHRAMBENIH PROIZVODA d.o.o., MOKRICE 180/A, 49243 Oroslavje</item>
    </derivirana_varijabla>
  </DomainObject.Predmet.ProtuStrankaListFormatedWithAdress>
  <DomainObject.Predmet.ProtuStrankaListFormatedWithAdressOIB>
    <izvorni_sadrzaj>
      <item>3 P PROIZVODNJA PREHRAMBENIH PROIZVODA d.o.o., OIB 80313402003, MOKRICE 180/A, 49243 Oroslavje</item>
    </izvorni_sadrzaj>
    <derivirana_varijabla naziv="DomainObject.Predmet.ProtuStrankaListFormatedWithAdressOIB_1">
      <item>3 P PROIZVODNJA PREHRAMBENIH PROIZVODA d.o.o., OIB 80313402003, MOKRICE 180/A, 49243 Oroslavje</item>
    </derivirana_varijabla>
  </DomainObject.Predmet.ProtuStrankaListFormatedWithAdressOIB>
  <DomainObject.Predmet.ProtuStrankaListNazivFormated>
    <izvorni_sadrzaj>
      <item>3 P PROIZVODNJA PREHRAMBENIH PROIZVODA d.o.o.</item>
    </izvorni_sadrzaj>
    <derivirana_varijabla naziv="DomainObject.Predmet.ProtuStrankaListNazivFormated_1">
      <item>3 P PROIZVODNJA PREHRAMBENIH PROIZVODA d.o.o.</item>
    </derivirana_varijabla>
  </DomainObject.Predmet.ProtuStrankaListNazivFormated>
  <DomainObject.Predmet.ProtuStrankaListNazivFormatedOIB>
    <izvorni_sadrzaj>
      <item>3 P PROIZVODNJA PREHRAMBENIH PROIZVODA d.o.o., OIB 80313402003</item>
    </izvorni_sadrzaj>
    <derivirana_varijabla naziv="DomainObject.Predmet.ProtuStrankaListNazivFormatedOIB_1">
      <item>3 P PROIZVODNJA PREHRAMBENIH PROIZVODA d.o.o., OIB 80313402003</item>
    </derivirana_varijabla>
  </DomainObject.Predmet.ProtuStrankaListNazivFormatedOIB>
  <DomainObject.Predmet.OstaliListFormated>
    <izvorni_sadrzaj>
      <item>ZORAN PULJIZ punomoćnik sudionika u postupku 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izvorni_sadrzaj>
    <derivirana_varijabla naziv="DomainObject.Predmet.OstaliListFormated_1">
      <item>ZORAN PULJIZ punomoćnik sudionika u postupku 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derivirana_varijabla>
  </DomainObject.Predmet.OstaliListFormated>
  <DomainObject.Predmet.OstaliListFormatedOIB>
    <izvorni_sadrzaj>
      <item>ZORAN PULJIZ punomoćnik sudionika u postupku PRIVREDNA BANKA ZAGREB d.d.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izvorni_sadrzaj>
    <derivirana_varijabla naziv="DomainObject.Predmet.OstaliListFormatedOIB_1">
      <item>ZORAN PULJIZ punomoćnik sudionika u postupku PRIVREDNA BANKA ZAGREB d.d.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FINANCIJSKA AGENCIJA, Zagreb, Vrtni put 3, 10000 Zagreb</item>
      <item>ŽDO-GRAĐANSKO UPRAVNI ODJEL, 49000 Krapina</item>
      <item>MINSTARSTVO PRAVOSUĐA, DEŽMANOVA 6, 10000 Zagreb</item>
      <item>MF-POREZNA UPRAVA, BOŠKOVIĆEVA 5, 10000 Zagreb</item>
      <item>JOSIP TABAK, JORDANOVAC 113/II, 10000 Zagreb</item>
      <item>Nebojša Antolić, Ulica Pavla Hatza 3, 10000 Zagreb</item>
      <item>RAIFFAISEN BANK AUSTRIA d.d., PETRINJSKA 59, 10000 Zagreb</item>
      <item>CYRKON d.o.o. za trgovinu i usluge, Samoborska cesta 217, Zagreb</item>
    </izvorni_sadrzaj>
    <derivirana_varijabla naziv="DomainObject.Predmet.OstaliListFormatedWithAdress_1">
      <item>ZORAN PULJIZ, GRAHOROVA 24, 10000 Zagreb punomoćnik sudionika u postupku PRIVREDNA BANKA ZAGREB d.d.</item>
      <item>FINANCIJSKA AGENCIJA, Zagreb, Vrtni put 3, 10000 Zagreb</item>
      <item>ŽDO-GRAĐANSKO UPRAVNI ODJEL, 49000 Krapina</item>
      <item>MINSTARSTVO PRAVOSUĐA, DEŽMANOVA 6, 10000 Zagreb</item>
      <item>MF-POREZNA UPRAVA, BOŠKOVIĆEVA 5, 10000 Zagreb</item>
      <item>JOSIP TABAK, JORDANOVAC 113/II, 10000 Zagreb</item>
      <item>Nebojša Antolić, Ulica Pavla Hatza 3, 10000 Zagreb</item>
      <item>RAIFFAISEN BANK AUSTRIA d.d., PETRINJSKA 59, 10000 Zagreb</item>
      <item>CYRKON d.o.o. za trgovinu i usluge, Samoborska cesta 217,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d.d.</item>
      <item>FINANCIJSKA AGENCIJA, Zagreb, OIB 85821130368, Vrtni put 3, 10000 Zagreb</item>
      <item>ŽDO-GRAĐANSKO UPRAVNI ODJEL, 49000 Krapina</item>
      <item>MINSTARSTVO PRAVOSUĐA, OIB 26635293339, DEŽMANOVA 6, 10000 Zagreb</item>
      <item>MF-POREZNA UPRAVA, OIB 18683136487, BOŠKOVIĆEVA 5, 10000 Zagreb</item>
      <item>JOSIP TABAK, JORDANOVAC 113/II, 10000 Zagreb</item>
      <item>Nebojša Antolić, OIB 94511496457, Ulica Pavla Hatza 3, 10000 Zagreb</item>
      <item>RAIFFAISEN BANK AUSTRIA d.d., PETRINJSKA 59, 10000 Zagreb</item>
      <item>CYRKON d.o.o. za trgovinu i usluge, OIB 63259940543, Samoborska cesta 217, Zagreb</item>
    </izvorni_sadrzaj>
    <derivirana_varijabla naziv="DomainObject.Predmet.OstaliListFormatedWithAdressOIB_1">
      <item>ZORAN PULJIZ, GRAHOROVA 24, 10000 Zagreb punomoćnik sudionika u postupku PRIVREDNA BANKA ZAGREB d.d.</item>
      <item>FINANCIJSKA AGENCIJA, Zagreb, OIB 85821130368, Vrtni put 3, 10000 Zagreb</item>
      <item>ŽDO-GRAĐANSKO UPRAVNI ODJEL, 49000 Krapina</item>
      <item>MINSTARSTVO PRAVOSUĐA, OIB 26635293339, DEŽMANOVA 6, 10000 Zagreb</item>
      <item>MF-POREZNA UPRAVA, OIB 18683136487, BOŠKOVIĆEVA 5, 10000 Zagreb</item>
      <item>JOSIP TABAK, JORDANOVAC 113/II, 10000 Zagreb</item>
      <item>Nebojša Antolić, OIB 94511496457, Ulica Pavla Hatza 3, 10000 Zagreb</item>
      <item>RAIFFAISEN BANK AUSTRIA d.d., PETRINJSKA 59, 10000 Zagreb</item>
      <item>CYRKON d.o.o. za trgovinu i usluge, OIB 63259940543, Samoborska cesta 217, Zagreb</item>
    </derivirana_varijabla>
  </DomainObject.Predmet.OstaliListFormatedWithAdressOIB>
  <DomainObject.Predmet.OstaliListNazivFormated>
    <izvorni_sadrzaj>
      <item>ZORAN PULJIZ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izvorni_sadrzaj>
    <derivirana_varijabla naziv="DomainObject.Predmet.OstaliListNazivFormated_1">
      <item>ZORAN PULJIZ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</derivirana_varijabla>
  </DomainObject.Predmet.OstaliListNazivFormated>
  <DomainObject.Predmet.OstaliListNazivFormatedOIB>
    <izvorni_sadrzaj>
      <item>ZORAN PULJIZ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izvorni_sadrzaj>
    <derivirana_varijabla naziv="DomainObject.Predmet.OstaliListNazivFormatedOIB_1">
      <item>ZORAN PULJIZ</item>
      <item>FINANCIJSKA AGENCIJA, Zagreb, OIB 85821130368</item>
      <item>ŽDO-GRAĐANSKO UPRAVNI ODJEL</item>
      <item>MINSTARSTVO PRAVOSUĐA, OIB 26635293339</item>
      <item>MF-POREZNA UPRAVA, OIB 18683136487</item>
      <item>JOSIP TABAK</item>
      <item>Nebojša Antolić, OIB 94511496457</item>
      <item>RAIFFAISEN BANK AUSTRIA d.d.</item>
      <item>CYRKON d.o.o. za trgovinu i usluge, OIB 63259940543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i dr.</izvorni_sadrzaj>
    <derivirana_varijabla naziv="DomainObject.Predmet.StrankaIDrugi_1">PRIVREDNA BANKA ZAGREB d.d. i dr.</derivirana_varijabla>
  </DomainObject.Predmet.StrankaIDrugi>
  <DomainObject.Predmet.ProtustrankaIDrugi>
    <izvorni_sadrzaj>3 P PROIZVODNJA PREHRAMBENIH PROIZVODA d.o.o.</izvorni_sadrzaj>
    <derivirana_varijabla naziv="DomainObject.Predmet.ProtustrankaIDrugi_1">3 P PROIZVODNJA PREHRAMBENIH PROIZVODA d.o.o.</derivirana_varijabla>
  </DomainObject.Predmet.ProtustrankaIDrugi>
  <DomainObject.Predmet.StrankaIDrugiAdressOIB>
    <izvorni_sadrzaj>PRIVREDNA BANKA ZAGREB d.d., OIB 02535697732, RAČKOG 6, 10000 Zagreb i dr.</izvorni_sadrzaj>
    <derivirana_varijabla naziv="DomainObject.Predmet.StrankaIDrugiAdressOIB_1">PRIVREDNA BANKA ZAGREB d.d., OIB 02535697732, RAČKOG 6, 10000 Zagreb i dr.</derivirana_varijabla>
  </DomainObject.Predmet.StrankaIDrugiAdressOIB>
  <DomainObject.Predmet.ProtustrankaIDrugiAdressOIB>
    <izvorni_sadrzaj>3 P PROIZVODNJA PREHRAMBENIH PROIZVODA d.o.o., OIB 80313402003, MOKRICE 180/A, 49243 Oroslavje</izvorni_sadrzaj>
    <derivirana_varijabla naziv="DomainObject.Predmet.ProtustrankaIDrugiAdressOIB_1">3 P PROIZVODNJA PREHRAMBENIH PROIZVODA d.o.o., OIB 80313402003, MOKRICE 180/A,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P PROIZVODNJA PREHRAMBENIH PROIZVODA d.o.o.</item>
      <item>ZORAN PULJIZ</item>
      <item>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  <item>CYRKON d.o.o. za trgovinu i usluge</item>
      <item>NISKOGRADNJA HREN društvo s ograničenom odgovornošću za graditeljstvo i usluge</item>
    </izvorni_sadrzaj>
    <derivirana_varijabla naziv="DomainObject.Predmet.SudioniciListNaziv_1">
      <item>3 P PROIZVODNJA PREHRAMBENIH PROIZVODA d.o.o.</item>
      <item>ZORAN PULJIZ</item>
      <item>PRIVREDNA BANKA ZAGREB d.d.</item>
      <item>FINANCIJSKA AGENCIJA, Zagreb</item>
      <item>ŽDO-GRAĐANSKO UPRAVNI ODJEL</item>
      <item>MINSTARSTVO PRAVOSUĐA</item>
      <item>MF-POREZNA UPRAVA</item>
      <item>JOSIP TABAK</item>
      <item>Nebojša Antolić</item>
      <item>RAIFFAISEN BANK AUSTRIA d.d.</item>
      <item>CYRKON d.o.o. za trgovinu i usluge</item>
      <item>CYRKON d.o.o. za trgovinu i usluge</item>
      <item>NISKOGRADNJA HREN društvo s ograničenom odgovornošću za graditeljstvo i usluge</item>
    </derivirana_varijabla>
  </DomainObject.Predmet.SudioniciListNaziv>
  <DomainObject.Predmet.SudioniciListAdressOIB>
    <izvorni_sadrzaj>
      <item>3 P PROIZVODNJA PREHRAMBENIH PROIZVODA d.o.o., OIB 80313402003, MOKRICE 180/A,49243 Oroslavje</item>
      <item>ZORAN PULJIZ, GRAHOROVA 24,10000 Zagreb</item>
      <item>PRIVREDNA BANKA ZAGREB d.d., OIB 02535697732, RAČKOG 6,10000 Zagreb</item>
      <item>FINANCIJSKA AGENCIJA, Zagreb, OIB 85821130368, Vrtni put 3,10000 Zagreb</item>
      <item>ŽDO-GRAĐANSKO UPRAVNI ODJEL, 49000 Krapina</item>
      <item>MINSTARSTVO PRAVOSUĐA, OIB 26635293339, DEŽMANOVA 6,10000 Zagreb</item>
      <item>MF-POREZNA UPRAVA, OIB 18683136487, BOŠKOVIĆEVA 5,10000 Zagreb</item>
      <item>JOSIP TABAK, JORDANOVAC 113/II,10000 Zagreb</item>
      <item>Nebojša Antolić, OIB 94511496457, Ulica Pavla Hatza 3,10000 Zagreb</item>
      <item>RAIFFAISEN BANK AUSTRIA d.d., PETRINJSKA 59,10000 Zagreb</item>
      <item>CYRKON d.o.o. za trgovinu i usluge, OIB 63259940543, Samoborska cesta 217,Zagreb</item>
      <item>CYRKON d.o.o. za trgovinu i usluge, OIB 63259940543, Samoborska cesta 217,Zagreb</item>
      <item>NISKOGRADNJA HREN društvo s ograničenom odgovornošću za graditeljstvo i usluge, OIB 27587651734, Golubovečka 85,49240 Donja Stubica</item>
    </izvorni_sadrzaj>
    <derivirana_varijabla naziv="DomainObject.Predmet.SudioniciListAdressOIB_1">
      <item>3 P PROIZVODNJA PREHRAMBENIH PROIZVODA d.o.o., OIB 80313402003, MOKRICE 180/A,49243 Oroslavje</item>
      <item>ZORAN PULJIZ, GRAHOROVA 24,10000 Zagreb</item>
      <item>PRIVREDNA BANKA ZAGREB d.d., OIB 02535697732, RAČKOG 6,10000 Zagreb</item>
      <item>FINANCIJSKA AGENCIJA, Zagreb, OIB 85821130368, Vrtni put 3,10000 Zagreb</item>
      <item>ŽDO-GRAĐANSKO UPRAVNI ODJEL, 49000 Krapina</item>
      <item>MINSTARSTVO PRAVOSUĐA, OIB 26635293339, DEŽMANOVA 6,10000 Zagreb</item>
      <item>MF-POREZNA UPRAVA, OIB 18683136487, BOŠKOVIĆEVA 5,10000 Zagreb</item>
      <item>JOSIP TABAK, JORDANOVAC 113/II,10000 Zagreb</item>
      <item>Nebojša Antolić, OIB 94511496457, Ulica Pavla Hatza 3,10000 Zagreb</item>
      <item>RAIFFAISEN BANK AUSTRIA d.d., PETRINJSKA 59,10000 Zagreb</item>
      <item>CYRKON d.o.o. za trgovinu i usluge, OIB 63259940543, Samoborska cesta 217,Zagreb</item>
      <item>CYRKON d.o.o. za trgovinu i usluge, OIB 63259940543, Samoborska cesta 217,Zagreb</item>
      <item>NISKOGRADNJA HREN društvo s ograničenom odgovornošću za graditeljstvo i usluge, OIB 27587651734, Golubovečka 85,49240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80313402003</item>
      <item>, OIB null</item>
      <item>, OIB 02535697732</item>
      <item>, OIB 85821130368</item>
      <item>, OIB null</item>
      <item>, OIB 26635293339</item>
      <item>, OIB 18683136487</item>
      <item>, OIB null</item>
      <item>, OIB 94511496457</item>
      <item>, OIB null</item>
      <item>, OIB 63259940543</item>
      <item>, OIB 63259940543</item>
      <item>, OIB 27587651734</item>
    </izvorni_sadrzaj>
    <derivirana_varijabla naziv="DomainObject.Predmet.SudioniciListNazivOIB_1">
      <item>, OIB 80313402003</item>
      <item>, OIB null</item>
      <item>, OIB 02535697732</item>
      <item>, OIB 85821130368</item>
      <item>, OIB null</item>
      <item>, OIB 26635293339</item>
      <item>, OIB 18683136487</item>
      <item>, OIB null</item>
      <item>, OIB 94511496457</item>
      <item>, OIB null</item>
      <item>, OIB 63259940543</item>
      <item>, OIB 63259940543</item>
      <item>, OIB 27587651734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778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2016-09-13T11:53:00Z</dcterms:created>
  <dc:creator>kraljicn</dc:creator>
  <cp:lastModifiedBy>Vinka Mihalinčić</cp:lastModifiedBy>
  <cp:lastPrinted>2009-12-23T09:56:00Z</cp:lastPrinted>
  <dcterms:modified xmlns:xsi="http://www.w3.org/2001/XMLSchema-instance" xsi:type="dcterms:W3CDTF">2016-09-13T11:55:00Z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