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d39998" w14:paraId="dd39998" w:rsidRDefault="0017704A" w:rsidP="00480C95" w:rsidR="006C0965">
      <w:pPr>
        <w:ind w:firstLine="708"/>
        <w:jc w:val="both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0725" cx="540385"/>
            <wp:effectExtent b="3175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72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7704A" w:rsidP="00932899" w:rsidR="00932899">
      <w:r w:rsidRPr="0017704A">
        <w:rPr>
          <w:color w:val="222222"/>
        </w:rPr>
        <w:t xml:space="preserve">                                                                                                                                                                   </w:t>
      </w:r>
      <w:r w:rsidR="00932899">
        <w:t>REPUBLIKA HRVATSKA</w:t>
      </w:r>
    </w:p>
    <w:p w:rsidRDefault="00932899" w:rsidP="00932899" w:rsidR="00932899">
      <w:r>
        <w:t>TRGOVAČKI SUD U  OSIJEKU</w:t>
      </w:r>
    </w:p>
    <w:p w:rsidRDefault="00932899" w:rsidP="00932899" w:rsidR="00932899">
      <w:r>
        <w:t>STALNA SLUŽBA U SLAVONSKOM BRODU</w:t>
      </w:r>
    </w:p>
    <w:p w:rsidRDefault="00932899" w:rsidP="00932899" w:rsidR="00932899">
      <w:r>
        <w:t>35000 Slavonski Brod                                                   </w:t>
      </w:r>
      <w:r w:rsidR="00425145">
        <w:tab/>
      </w:r>
      <w:r>
        <w:t>       Broj: St-377/2012-5</w:t>
      </w:r>
      <w:r w:rsidR="00425145">
        <w:t>16</w:t>
      </w:r>
    </w:p>
    <w:p w:rsidRDefault="00932899" w:rsidP="00932899" w:rsidR="00932899">
      <w:r>
        <w:t>Trg pobjede 13</w:t>
      </w:r>
    </w:p>
    <w:p w:rsidRDefault="00932899" w:rsidP="00932899" w:rsidR="00425145">
      <w:r>
        <w:t xml:space="preserve">                                                           </w:t>
      </w:r>
    </w:p>
    <w:p w:rsidRDefault="00425145" w:rsidP="00932899" w:rsidR="00425145"/>
    <w:p w:rsidRDefault="00932899" w:rsidP="00425145" w:rsidR="00932899" w:rsidRPr="00425145">
      <w:pPr>
        <w:jc w:val="center"/>
        <w:rPr>
          <w:b/>
        </w:rPr>
      </w:pPr>
      <w:r w:rsidRPr="00425145">
        <w:rPr>
          <w:b/>
        </w:rPr>
        <w:t>Z A K L J U Č A K</w:t>
      </w:r>
    </w:p>
    <w:p w:rsidRDefault="00932899" w:rsidP="00932899" w:rsidR="00932899">
      <w:r>
        <w:t>                                                                                             </w:t>
      </w:r>
    </w:p>
    <w:p w:rsidRDefault="00932899" w:rsidP="00932899" w:rsidR="00932899">
      <w:r>
        <w:t xml:space="preserve">            TRGOVAČKI SUD U OSIJEKU, STALNA SLUŽBA U SLAVONSKOM BRODU, po stečajnom sucu Danieli Martini Maoduš, u postupku stečaja nad dužnikom V.A.M.-ING d.o.o. u stečaju, Slavonski Brod, Dr. Mile Budaka 1, OIB: 65586439269, u postupku prodaje imovine stečajnog dužnika, uz odgovarajuću primjenu propisa o ovrsi, </w:t>
      </w:r>
      <w:r w:rsidR="00425145">
        <w:t>14. lipnja</w:t>
      </w:r>
      <w:r>
        <w:t xml:space="preserve"> 2016.  </w:t>
      </w:r>
    </w:p>
    <w:p w:rsidRDefault="00425145" w:rsidP="00932899" w:rsidR="00425145"/>
    <w:p w:rsidRDefault="00932899" w:rsidP="00932899" w:rsidR="00932899">
      <w:pPr>
        <w:ind w:firstLine="720" w:left="2880"/>
      </w:pPr>
      <w:r>
        <w:t>z a k l j u č i o    j e</w:t>
      </w:r>
    </w:p>
    <w:p w:rsidRDefault="00425145" w:rsidP="00932899" w:rsidR="00425145">
      <w:pPr>
        <w:ind w:firstLine="720" w:left="2880"/>
      </w:pPr>
    </w:p>
    <w:p w:rsidRDefault="00932899" w:rsidP="00425145" w:rsidR="00932899">
      <w:pPr>
        <w:jc w:val="both"/>
      </w:pPr>
      <w:r>
        <w:t xml:space="preserve">            </w:t>
      </w:r>
      <w:r w:rsidR="00425145">
        <w:t>I.</w:t>
      </w:r>
      <w:r>
        <w:t xml:space="preserve"> Slatinskoj banci  d.d., Slatina, V. Nazora 2, OIB: 42252496579, predaju se u posjed slijedeće nekretnine koje su upisane kao vlasništvo stečajnog dužnika V.A.M.-ING d.o.o. u stečaju, Slavonski Brod, Dr. Mile Budaka 1, OIB: 65586439269:</w:t>
      </w:r>
    </w:p>
    <w:p w:rsidRDefault="00932899" w:rsidP="00425145" w:rsidR="00932899">
      <w:pPr>
        <w:ind w:firstLine="708"/>
        <w:jc w:val="both"/>
      </w:pPr>
      <w:r>
        <w:t xml:space="preserve">- 4. Suvlasnički dio: 353/2185 etažno vlasništvo (E-4), 1.poslovni prostor (označen s "4" i zelenom bojom), na katu, ulaz s zapadne strane preko zajedničkog ulaza, ukupne površine 393,54 m2, koji se sastoji od: stubišta u prizemlju, stubišta i hodnika, biroa, ureda i sanitarnog čvora, </w:t>
      </w:r>
    </w:p>
    <w:p w:rsidRDefault="00932899" w:rsidP="00425145" w:rsidR="00932899">
      <w:pPr>
        <w:ind w:firstLine="708"/>
        <w:jc w:val="both"/>
      </w:pPr>
      <w:r>
        <w:t>- 3. Suvlasnički dio: 181/2185, etažno vlasništvo (E-3), 1.poslovni prostor (označen s "3" i crvenom bojom), u prizemlju, ulaz sa zapada preko zajedničkog ulaza, ukupne površine 202,07 m2, koji se sastoji od: hodnika, kotlovnice, radione i dva sanitarna čvora.</w:t>
      </w:r>
    </w:p>
    <w:p w:rsidRDefault="00932899" w:rsidP="00425145" w:rsidR="00932899">
      <w:pPr>
        <w:jc w:val="both"/>
      </w:pPr>
      <w:r>
        <w:t xml:space="preserve">S kojim nekretninama je neodvojivo povezano suvlasništvo na  na zajedničkim dijelovima i uređajima zgrade   upisane na kč.br. 1089/2 ZGRADA ORAŠČIĆ u površini od 2185 m2, upisane u </w:t>
      </w:r>
      <w:proofErr w:type="spellStart"/>
      <w:r>
        <w:t>zk</w:t>
      </w:r>
      <w:proofErr w:type="spellEnd"/>
      <w:r>
        <w:t>. ulošku 12426 k.o. Slavonski Brod.</w:t>
      </w:r>
    </w:p>
    <w:p w:rsidRDefault="00425145" w:rsidP="00425145" w:rsidR="00425145">
      <w:pPr>
        <w:jc w:val="both"/>
      </w:pPr>
    </w:p>
    <w:p w:rsidRDefault="00932899" w:rsidP="00425145" w:rsidR="00932899">
      <w:pPr>
        <w:ind w:firstLine="708"/>
        <w:jc w:val="both"/>
      </w:pPr>
      <w:r>
        <w:t>II.</w:t>
      </w:r>
      <w:r w:rsidR="00425145">
        <w:t xml:space="preserve"> </w:t>
      </w:r>
      <w:r>
        <w:t xml:space="preserve">Nalaže se brisanje upisanih prava i zabilježbi Zemljišno-knjižnom odjelu Općinskog suda u Slavonskom Brodu, a kako slijedi na nekretninama: </w:t>
      </w:r>
    </w:p>
    <w:p w:rsidRDefault="00932899" w:rsidP="00425145" w:rsidR="00932899">
      <w:pPr>
        <w:ind w:firstLine="708"/>
        <w:jc w:val="both"/>
      </w:pPr>
      <w:r>
        <w:t xml:space="preserve">- 4. Suvlasnički dio: 353/2185 etažno vlasništvo (E-4), 1.poslovni prostor (označen s "4" i zelenom bojom), na katu, ulaz s zapadne strane preko zajedničkog ulaza, ukupne površine 393,54 m2, koji se sastoji od: stubišta u prizemlju, stubišta i hodnika, biroa, ureda i </w:t>
      </w:r>
    </w:p>
    <w:p w:rsidRDefault="00932899" w:rsidP="00425145" w:rsidR="00932899">
      <w:pPr>
        <w:jc w:val="both"/>
      </w:pPr>
      <w:r>
        <w:t>   sanitarnog čvora: Z-2243/10 od 23.3.2010., Z-2426/11 od 25.3.2011., Z-7133/11 od 30.9.2011., Z-2156/12 od 21.3.2012., Z-7461/12 od 31.10.2012., Z-7564/12 od 6.11.2012 i Z-53/13 od 4.1.2013.</w:t>
      </w:r>
    </w:p>
    <w:p w:rsidRDefault="00932899" w:rsidP="00425145" w:rsidR="00932899">
      <w:pPr>
        <w:ind w:firstLine="708"/>
      </w:pPr>
      <w:r>
        <w:t>- 3. Suvlasnički dio: 181/2185, etažno vlasništvo (E-3), 1.poslovni prostor (označen s "3" i crvenom bojom), u prizemlju, ulaz sa zapada preko zajedničkog ulaza, ukupne površine 202,07 m2, koji se sastoji od: hodnika, kotlovnice, radione i dva sanitarna čvora: Z-2243/10 od 23.3.2010., Z-2426/11 od 25.3.2011., Z-7133/11 od 30.9.2011., Z-2156/12 od 21.3.2012., Z-7461/12 od 31.10.2012., Z-7564/12 od 6.11.2012 i Z-53/13 od 4.1.2013.</w:t>
      </w:r>
    </w:p>
    <w:p w:rsidRDefault="00425145" w:rsidP="00425145" w:rsidR="00425145">
      <w:pPr>
        <w:jc w:val="both"/>
      </w:pPr>
    </w:p>
    <w:p w:rsidRDefault="00425145" w:rsidP="00425145" w:rsidR="00425145">
      <w:pPr>
        <w:jc w:val="both"/>
      </w:pPr>
    </w:p>
    <w:p w:rsidRDefault="00425145" w:rsidP="00425145" w:rsidR="00425145">
      <w:pPr>
        <w:ind w:firstLine="708" w:left="5664"/>
        <w:jc w:val="both"/>
      </w:pPr>
      <w:r>
        <w:lastRenderedPageBreak/>
        <w:t xml:space="preserve">        Broj: St-377/2012-516</w:t>
      </w:r>
    </w:p>
    <w:p w:rsidRDefault="00425145" w:rsidP="00425145" w:rsidR="00425145">
      <w:pPr>
        <w:ind w:firstLine="708" w:left="5664"/>
        <w:jc w:val="both"/>
      </w:pPr>
    </w:p>
    <w:p w:rsidRDefault="00932899" w:rsidP="00425145" w:rsidR="00932899">
      <w:pPr>
        <w:jc w:val="both"/>
      </w:pPr>
      <w:r>
        <w:t xml:space="preserve">S kojim nekretninama je neodvojivo povezano suvlasništvo na  na zajedničkim dijelovima i uređajima zgrade   upisane na kč.br. 1089/2  ZGRADA ORAŠČIĆ u površini od 2185 m2, upisane u </w:t>
      </w:r>
      <w:proofErr w:type="spellStart"/>
      <w:r>
        <w:t>zk</w:t>
      </w:r>
      <w:proofErr w:type="spellEnd"/>
      <w:r>
        <w:t>. ulošku 12426 k.o. Slavonski Brod."</w:t>
      </w:r>
    </w:p>
    <w:p w:rsidRDefault="00425145" w:rsidP="00425145" w:rsidR="00425145">
      <w:pPr>
        <w:jc w:val="both"/>
      </w:pPr>
    </w:p>
    <w:p w:rsidRDefault="00932899" w:rsidP="00425145" w:rsidR="00932899">
      <w:pPr>
        <w:jc w:val="both"/>
      </w:pPr>
      <w:r>
        <w:t>            III</w:t>
      </w:r>
      <w:r w:rsidR="00425145">
        <w:t>.</w:t>
      </w:r>
      <w:r>
        <w:t xml:space="preserve">  Na nekretninama iz </w:t>
      </w:r>
      <w:proofErr w:type="spellStart"/>
      <w:r>
        <w:t>toč</w:t>
      </w:r>
      <w:proofErr w:type="spellEnd"/>
      <w:r>
        <w:t xml:space="preserve">. I ovog zaključka određuje se: </w:t>
      </w:r>
    </w:p>
    <w:p w:rsidRDefault="00932899" w:rsidP="00425145" w:rsidR="00932899">
      <w:pPr>
        <w:jc w:val="both"/>
      </w:pPr>
      <w:r>
        <w:t> uknjižba prava vlasništva u zemljišnim knjigama na ime:  Slatinska banka d.d., Slatina, V. Nazora 2, OIB: 42252496579</w:t>
      </w:r>
      <w:r w:rsidR="00425145">
        <w:t>.</w:t>
      </w:r>
    </w:p>
    <w:p w:rsidRDefault="00425145" w:rsidP="00425145" w:rsidR="00425145">
      <w:pPr>
        <w:jc w:val="both"/>
      </w:pPr>
    </w:p>
    <w:p w:rsidRDefault="00932899" w:rsidP="00425145" w:rsidR="00932899">
      <w:pPr>
        <w:ind w:firstLine="708"/>
        <w:jc w:val="both"/>
      </w:pPr>
      <w:r>
        <w:t>IV</w:t>
      </w:r>
      <w:r w:rsidR="00425145">
        <w:t>.</w:t>
      </w:r>
      <w:r>
        <w:t>   Potvrđuje se da je kupac Slatinska banka d.d., Slatina, V. Nazora 2, OIB: 42252496579  u cijelos</w:t>
      </w:r>
      <w:r w:rsidR="00425145">
        <w:t>ti isplatio kupoprodajnu cijenu</w:t>
      </w:r>
      <w:r>
        <w:t>.</w:t>
      </w:r>
    </w:p>
    <w:p w:rsidRDefault="00425145" w:rsidP="00425145" w:rsidR="00425145">
      <w:pPr>
        <w:ind w:firstLine="708"/>
        <w:jc w:val="both"/>
      </w:pPr>
    </w:p>
    <w:p w:rsidRDefault="00425145" w:rsidP="00425145" w:rsidR="00932899">
      <w:pPr>
        <w:ind w:firstLine="720" w:left="3600"/>
        <w:jc w:val="both"/>
      </w:pPr>
      <w:r>
        <w:t>O</w:t>
      </w:r>
      <w:r w:rsidR="00932899">
        <w:t>brazloženje</w:t>
      </w:r>
    </w:p>
    <w:p w:rsidRDefault="00425145" w:rsidP="00425145" w:rsidR="00425145">
      <w:pPr>
        <w:ind w:firstLine="720" w:left="3600"/>
        <w:jc w:val="both"/>
      </w:pPr>
    </w:p>
    <w:p w:rsidRDefault="00932899" w:rsidP="00425145" w:rsidR="00932899">
      <w:pPr>
        <w:jc w:val="both"/>
      </w:pPr>
      <w:r>
        <w:t xml:space="preserve">            Rješenjem o dosudi ovog suda St-377/2012-512 od 06. svibnja 2016.,koje je ispravljeno rješenjem ovog suda  St-377/2012-51  kao najpovoljnijem ponuditelju  dosuđene su nekretnine stečajnog dužnika navedene u </w:t>
      </w:r>
      <w:proofErr w:type="spellStart"/>
      <w:r>
        <w:t>toč</w:t>
      </w:r>
      <w:proofErr w:type="spellEnd"/>
      <w:r>
        <w:t>. I. zaključka.</w:t>
      </w:r>
    </w:p>
    <w:p w:rsidRDefault="00932899" w:rsidP="00425145" w:rsidR="00932899">
      <w:pPr>
        <w:ind w:firstLine="720"/>
        <w:jc w:val="both"/>
      </w:pPr>
      <w:r>
        <w:t xml:space="preserve">Nakon što je Sud izvršio provjeru u računovodstvu ovog Suda, te uvid u priloženi izvadak iz stanja depozitnog  računa Suda, utvrdio je da je kupac za navedene nekretnine, u roku izvršio uplatu troškova postupka, dok je za  kupoprodajnu cijenu  za nekretnine oslobođen plaćanja </w:t>
      </w:r>
      <w:proofErr w:type="spellStart"/>
      <w:r>
        <w:t>kupovnine</w:t>
      </w:r>
      <w:proofErr w:type="spellEnd"/>
      <w:r>
        <w:t xml:space="preserve"> jer ima svojstvo </w:t>
      </w:r>
      <w:proofErr w:type="spellStart"/>
      <w:r>
        <w:t>razlučnog</w:t>
      </w:r>
      <w:proofErr w:type="spellEnd"/>
      <w:r>
        <w:t xml:space="preserve"> vjerovnika koji je prvi u redu za naplatu iz predmetnih nekretnina,te je izvršen prijeboj tražbine iste s </w:t>
      </w:r>
      <w:proofErr w:type="spellStart"/>
      <w:r>
        <w:t>kupovninom</w:t>
      </w:r>
      <w:proofErr w:type="spellEnd"/>
      <w:r>
        <w:t xml:space="preserve"> za nekretnine,  a kako je rješenje o dosudi postalo pravomoćno, stekli su se svi zakonski uvjeti da se nekretnine prenesu u vlasništvo i posjed kupcu, te da se odredi i brisanje postojećih tereta  i zabilježbi.</w:t>
      </w:r>
    </w:p>
    <w:p w:rsidRDefault="00932899" w:rsidP="00425145" w:rsidR="00932899">
      <w:pPr>
        <w:ind w:firstLine="720"/>
        <w:jc w:val="both"/>
      </w:pPr>
      <w:r>
        <w:t>Ovaj zaključak treba smatrati i potvrdom o isplati kupoprodajne cijene temeljem rješenja o dosudi.</w:t>
      </w:r>
    </w:p>
    <w:p w:rsidRDefault="00932899" w:rsidP="00425145" w:rsidR="00932899">
      <w:pPr>
        <w:ind w:firstLine="720"/>
        <w:jc w:val="both"/>
      </w:pPr>
      <w:r>
        <w:t xml:space="preserve">Iz tih razloga odlučeno kao pod I i II ovog  zaključka temeljem čl. 164 Stečajnog zakona (NN br. 44/96, 29/99, 129/00, 123/03, 82/06, 116/10, 25/12 i 133/12), a uz primjenu čl. 101st. 4 Ovršnog zakona (NN br. 112/2012 ).   </w:t>
      </w:r>
    </w:p>
    <w:p w:rsidRDefault="00932899" w:rsidP="00425145" w:rsidR="00932899">
      <w:pPr>
        <w:jc w:val="both"/>
      </w:pPr>
    </w:p>
    <w:p w:rsidRDefault="00932899" w:rsidP="00425145" w:rsidR="00932899">
      <w:pPr>
        <w:ind w:firstLine="708"/>
        <w:jc w:val="both"/>
      </w:pPr>
      <w:r>
        <w:t xml:space="preserve">U Slavonskom Brodu 14. lipnja 2016.  </w:t>
      </w:r>
    </w:p>
    <w:p w:rsidRDefault="00425145" w:rsidP="00425145" w:rsidR="00425145">
      <w:pPr>
        <w:ind w:firstLine="708"/>
        <w:jc w:val="both"/>
      </w:pPr>
    </w:p>
    <w:p w:rsidRDefault="00425145" w:rsidP="00425145" w:rsidR="00425145">
      <w:pPr>
        <w:ind w:firstLine="708"/>
        <w:jc w:val="both"/>
      </w:pPr>
    </w:p>
    <w:p w:rsidRDefault="00932899" w:rsidP="00932899" w:rsidR="00932899">
      <w:r>
        <w:t>                                                                                                STEČAJNI SUDAC:</w:t>
      </w:r>
    </w:p>
    <w:p w:rsidRDefault="00932899" w:rsidP="00932899" w:rsidR="00932899"/>
    <w:p w:rsidRDefault="00932899" w:rsidP="00932899" w:rsidR="00932899">
      <w:r>
        <w:t>                                                                                             Daniela Martini Maoduš</w:t>
      </w:r>
    </w:p>
    <w:p w:rsidRDefault="00425145" w:rsidP="00932899" w:rsidR="00425145"/>
    <w:p w:rsidRDefault="00932899" w:rsidP="00932899" w:rsidR="00932899">
      <w:r>
        <w:t>NAPUTAK O PRAVNOM LIJEKU:</w:t>
      </w:r>
    </w:p>
    <w:p w:rsidRDefault="00932899" w:rsidP="00932899" w:rsidR="00932899">
      <w:r>
        <w:t>Protiv ovog zaključka žalba nije dopuštena (čl. 11 st. 5 Ovršnog zakona)</w:t>
      </w:r>
    </w:p>
    <w:p w:rsidRDefault="00425145" w:rsidP="00932899" w:rsidR="00425145"/>
    <w:p w:rsidRDefault="00425145" w:rsidP="00932899" w:rsidR="00425145"/>
    <w:p w:rsidRDefault="00932899" w:rsidP="00932899" w:rsidR="00932899" w:rsidRPr="00425145">
      <w:pPr>
        <w:rPr>
          <w:sz w:val="20"/>
          <w:szCs w:val="20"/>
        </w:rPr>
      </w:pPr>
      <w:r w:rsidRPr="00425145">
        <w:rPr>
          <w:sz w:val="20"/>
          <w:szCs w:val="20"/>
        </w:rPr>
        <w:t>Dostaviti:</w:t>
      </w:r>
    </w:p>
    <w:p w:rsidRDefault="00932899" w:rsidP="00932899" w:rsidR="00932899" w:rsidRPr="00425145">
      <w:pPr>
        <w:rPr>
          <w:sz w:val="20"/>
          <w:szCs w:val="20"/>
        </w:rPr>
      </w:pPr>
      <w:r w:rsidRPr="00425145">
        <w:rPr>
          <w:sz w:val="20"/>
          <w:szCs w:val="20"/>
        </w:rPr>
        <w:t>1. stečajnom upravitelju putem e oglas ploče</w:t>
      </w:r>
    </w:p>
    <w:p w:rsidRDefault="00932899" w:rsidP="00932899" w:rsidR="00932899" w:rsidRPr="00425145">
      <w:pPr>
        <w:rPr>
          <w:sz w:val="20"/>
          <w:szCs w:val="20"/>
        </w:rPr>
      </w:pPr>
      <w:r w:rsidRPr="00425145">
        <w:rPr>
          <w:sz w:val="20"/>
          <w:szCs w:val="20"/>
        </w:rPr>
        <w:t>2.  Slatinska Banka  d. d.   i . Z.k.odjel Općinskog suda u  Slavonskom Brodu uz rješenje o dosudi i s ispravak rješenja o dosudi  s klauzulom pravomoćnosti ( z. k. odjelu dostaviti i dopis)  , rješenje o dosudi pravomoćno 23. 5. 16, a ispravak rješenja o dosudi pravomoćan na dan 26. 5. 16</w:t>
      </w:r>
      <w:r w:rsidR="00425145" w:rsidRPr="00425145">
        <w:rPr>
          <w:sz w:val="20"/>
          <w:szCs w:val="20"/>
        </w:rPr>
        <w:t>.</w:t>
      </w:r>
      <w:r w:rsidRPr="00425145">
        <w:rPr>
          <w:sz w:val="20"/>
          <w:szCs w:val="20"/>
        </w:rPr>
        <w:t xml:space="preserve">  </w:t>
      </w:r>
    </w:p>
    <w:sectPr w:rsidR="00932899" w:rsidRPr="0042514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E1A4474"/>
    <w:multiLevelType w:val="hybridMultilevel"/>
    <w:tmpl w:val="8446D4D8"/>
    <w:lvl w:tplc="28688AE8" w:ilvl="0"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3158"/>
    <w:rsid w:val="000F664B"/>
    <w:rsid w:val="001252B0"/>
    <w:rsid w:val="0017704A"/>
    <w:rsid w:val="001A6D3B"/>
    <w:rsid w:val="00200D91"/>
    <w:rsid w:val="00265A16"/>
    <w:rsid w:val="00323158"/>
    <w:rsid w:val="003560A3"/>
    <w:rsid w:val="003B002D"/>
    <w:rsid w:val="00425145"/>
    <w:rsid w:val="00480C95"/>
    <w:rsid w:val="00554082"/>
    <w:rsid w:val="006C0965"/>
    <w:rsid w:val="0089514C"/>
    <w:rsid w:val="009130E7"/>
    <w:rsid w:val="00932899"/>
    <w:rsid w:val="009D2E8B"/>
    <w:rsid w:val="00AD74EB"/>
    <w:rsid w:val="00AE1B76"/>
    <w:rsid w:val="00C52033"/>
    <w:rsid w:val="00C95E10"/>
    <w:rsid w:val="00D961A2"/>
    <w:rsid w:val="00DB1B04"/>
    <w:rsid w:val="00E73F26"/>
    <w:rsid w:val="00EA36A8"/>
    <w:rsid w:val="00F446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EA36A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A36A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961A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961A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961A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961A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961A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EA36A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A36A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961A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961A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961A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961A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961A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05076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73537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lipnja 2016.</izvorni_sadrzaj>
    <derivirana_varijabla naziv="DomainObject.DatumDonosenjaOdluke_1">14.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St-377/2012-516</izvorni_sadrzaj>
    <derivirana_varijabla naziv="DomainObject.Oznaka_1">St-377/2012-516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377</izvorni_sadrzaj>
    <derivirana_varijabla naziv="DomainObject.Predmet.Broj_1">377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studenog 2012.</izvorni_sadrzaj>
    <derivirana_varijabla naziv="DomainObject.Predmet.DatumOsnivanja_1">8. studenog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St-377/2012</izvorni_sadrzaj>
    <derivirana_varijabla naziv="DomainObject.Predmet.OznakaBroj_1">St-377/2012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V.A.M.-ING d.o.o.SLAVONSKI BROD</izvorni_sadrzaj>
    <derivirana_varijabla naziv="DomainObject.Predmet.ProtustrankaFormated_1">  V.A.M.-ING d.o.o.SLAVONSKI BROD</derivirana_varijabla>
  </DomainObject.Predmet.ProtustrankaFormated>
  <DomainObject.Predmet.ProtustrankaFormatedOIB>
    <izvorni_sadrzaj>  V.A.M.-ING d.o.o.SLAVONSKI BROD, OIB 65586439269</izvorni_sadrzaj>
    <derivirana_varijabla naziv="DomainObject.Predmet.ProtustrankaFormatedOIB_1">  V.A.M.-ING d.o.o.SLAVONSKI BROD, OIB 65586439269</derivirana_varijabla>
  </DomainObject.Predmet.ProtustrankaFormatedOIB>
  <DomainObject.Predmet.ProtustrankaFormatedWithAdress>
    <izvorni_sadrzaj> V.A.M.-ING d.o.o.SLAVONSKI BROD, Dr.Mile Budaka 1, 35000 Slavonski Brod</izvorni_sadrzaj>
    <derivirana_varijabla naziv="DomainObject.Predmet.ProtustrankaFormatedWithAdress_1"> V.A.M.-ING d.o.o.SLAVONSKI BROD, Dr.Mile Budaka 1, 35000 Slavonski Brod</derivirana_varijabla>
  </DomainObject.Predmet.ProtustrankaFormatedWithAdress>
  <DomainObject.Predmet.ProtustrankaFormatedWithAdressOIB>
    <izvorni_sadrzaj> V.A.M.-ING d.o.o.SLAVONSKI BROD, OIB 65586439269, Dr.Mile Budaka 1, 35000 Slavonski Brod</izvorni_sadrzaj>
    <derivirana_varijabla naziv="DomainObject.Predmet.ProtustrankaFormatedWithAdressOIB_1"> V.A.M.-ING d.o.o.SLAVONSKI BROD, OIB 65586439269, Dr.Mile Budaka 1, 35000 Slavonski Brod</derivirana_varijabla>
  </DomainObject.Predmet.ProtustrankaFormatedWithAdressOIB>
  <DomainObject.Predmet.ProtustrankaWithAdress>
    <izvorni_sadrzaj>V.A.M.-ING d.o.o.SLAVONSKI BROD Dr.Mile Budaka 1, 35000 Slavonski Brod</izvorni_sadrzaj>
    <derivirana_varijabla naziv="DomainObject.Predmet.ProtustrankaWithAdress_1">V.A.M.-ING d.o.o.SLAVONSKI BROD Dr.Mile Budaka 1, 35000 Slavonski Brod</derivirana_varijabla>
  </DomainObject.Predmet.ProtustrankaWithAdress>
  <DomainObject.Predmet.ProtustrankaWithAdressOIB>
    <izvorni_sadrzaj>V.A.M.-ING d.o.o.SLAVONSKI BROD, OIB 65586439269, Dr.Mile Budaka 1, 35000 Slavonski Brod</izvorni_sadrzaj>
    <derivirana_varijabla naziv="DomainObject.Predmet.ProtustrankaWithAdressOIB_1">V.A.M.-ING d.o.o.SLAVONSKI BROD, OIB 65586439269, Dr.Mile Budaka 1, 35000 Slavonski Brod</derivirana_varijabla>
  </DomainObject.Predmet.ProtustrankaWithAdressOIB>
  <DomainObject.Predmet.ProtustrankaNazivFormated>
    <izvorni_sadrzaj>V.A.M.-ING d.o.o.SLAVONSKI BROD</izvorni_sadrzaj>
    <derivirana_varijabla naziv="DomainObject.Predmet.ProtustrankaNazivFormated_1">V.A.M.-ING d.o.o.SLAVONSKI BROD</derivirana_varijabla>
  </DomainObject.Predmet.ProtustrankaNazivFormated>
  <DomainObject.Predmet.ProtustrankaNazivFormatedOIB>
    <izvorni_sadrzaj>V.A.M.-ING d.o.o.SLAVONSKI BROD, OIB 65586439269</izvorni_sadrzaj>
    <derivirana_varijabla naziv="DomainObject.Predmet.ProtustrankaNazivFormatedOIB_1">V.A.M.-ING d.o.o.SLAVONSKI BROD, OIB 65586439269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DARKO KARABOGDAN i ostali  RADNICI</izvorni_sadrzaj>
    <derivirana_varijabla naziv="DomainObject.Predmet.StrankaFormated_1">  DARKO KARABOGDAN i ostali  RADNICI</derivirana_varijabla>
  </DomainObject.Predmet.StrankaFormated>
  <DomainObject.Predmet.StrankaFormatedOIB>
    <izvorni_sadrzaj>  DARKO KARABOGDAN i ostali  RADNICI</izvorni_sadrzaj>
    <derivirana_varijabla naziv="DomainObject.Predmet.StrankaFormatedOIB_1">  DARKO KARABOGDAN i ostali  RADNICI</derivirana_varijabla>
  </DomainObject.Predmet.StrankaFormatedOIB>
  <DomainObject.Predmet.StrankaFormatedWithAdress>
    <izvorni_sadrzaj> DARKO KARABOGDAN i ostali  RADNICI, Koranski brijeg 30a, Karlovac</izvorni_sadrzaj>
    <derivirana_varijabla naziv="DomainObject.Predmet.StrankaFormatedWithAdress_1"> DARKO KARABOGDAN i ostali  RADNICI, Koranski brijeg 30a, Karlovac</derivirana_varijabla>
  </DomainObject.Predmet.StrankaFormatedWithAdress>
  <DomainObject.Predmet.StrankaFormatedWithAdressOIB>
    <izvorni_sadrzaj> DARKO KARABOGDAN i ostali  RADNICI, Koranski brijeg 30a, Karlovac</izvorni_sadrzaj>
    <derivirana_varijabla naziv="DomainObject.Predmet.StrankaFormatedWithAdressOIB_1"> DARKO KARABOGDAN i ostali  RADNICI, Koranski brijeg 30a, Karlovac</derivirana_varijabla>
  </DomainObject.Predmet.StrankaFormatedWithAdressOIB>
  <DomainObject.Predmet.StrankaWithAdress>
    <izvorni_sadrzaj>DARKO KARABOGDAN i ostali  RADNICI Koranski brijeg 30a,Karlovac</izvorni_sadrzaj>
    <derivirana_varijabla naziv="DomainObject.Predmet.StrankaWithAdress_1">DARKO KARABOGDAN i ostali  RADNICI Koranski brijeg 30a,Karlovac</derivirana_varijabla>
  </DomainObject.Predmet.StrankaWithAdress>
  <DomainObject.Predmet.StrankaWithAdressOIB>
    <izvorni_sadrzaj>DARKO KARABOGDAN i ostali  RADNICI, Koranski brijeg 30a,Karlovac</izvorni_sadrzaj>
    <derivirana_varijabla naziv="DomainObject.Predmet.StrankaWithAdressOIB_1">DARKO KARABOGDAN i ostali  RADNICI, Koranski brijeg 30a,Karlovac</derivirana_varijabla>
  </DomainObject.Predmet.StrankaWithAdressOIB>
  <DomainObject.Predmet.StrankaNazivFormated>
    <izvorni_sadrzaj>DARKO KARABOGDAN i ostali  RADNICI</izvorni_sadrzaj>
    <derivirana_varijabla naziv="DomainObject.Predmet.StrankaNazivFormated_1">DARKO KARABOGDAN i ostali  RADNICI</derivirana_varijabla>
  </DomainObject.Predmet.StrankaNazivFormated>
  <DomainObject.Predmet.StrankaNazivFormatedOIB>
    <izvorni_sadrzaj>DARKO KARABOGDAN i ostali  RADNICI</izvorni_sadrzaj>
    <derivirana_varijabla naziv="DomainObject.Predmet.StrankaNazivFormatedOIB_1">DARKO KARABOGDAN i ostali  RADNICI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DARKO KARABOGDAN i ostali  RADNICI</item>
    </izvorni_sadrzaj>
    <derivirana_varijabla naziv="DomainObject.Predmet.StrankaListFormated_1">
      <item>DARKO KARABOGDAN i ostali  RADNICI</item>
    </derivirana_varijabla>
  </DomainObject.Predmet.StrankaListFormated>
  <DomainObject.Predmet.StrankaListFormatedOIB>
    <izvorni_sadrzaj>
      <item>DARKO KARABOGDAN i ostali  RADNICI</item>
    </izvorni_sadrzaj>
    <derivirana_varijabla naziv="DomainObject.Predmet.StrankaListFormatedOIB_1">
      <item>DARKO KARABOGDAN i ostali  RADNICI</item>
    </derivirana_varijabla>
  </DomainObject.Predmet.StrankaListFormatedOIB>
  <DomainObject.Predmet.StrankaListFormatedWithAdress>
    <izvorni_sadrzaj>
      <item>DARKO KARABOGDAN i ostali  RADNICI, Koranski brijeg 30a, Karlovac</item>
    </izvorni_sadrzaj>
    <derivirana_varijabla naziv="DomainObject.Predmet.StrankaListFormatedWithAdress_1">
      <item>DARKO KARABOGDAN i ostali  RADNICI, Koranski brijeg 30a, Karlovac</item>
    </derivirana_varijabla>
  </DomainObject.Predmet.StrankaListFormatedWithAdress>
  <DomainObject.Predmet.StrankaListFormatedWithAdressOIB>
    <izvorni_sadrzaj>
      <item>DARKO KARABOGDAN i ostali  RADNICI, Koranski brijeg 30a, Karlovac</item>
    </izvorni_sadrzaj>
    <derivirana_varijabla naziv="DomainObject.Predmet.StrankaListFormatedWithAdressOIB_1">
      <item>DARKO KARABOGDAN i ostali  RADNICI, Koranski brijeg 30a, Karlovac</item>
    </derivirana_varijabla>
  </DomainObject.Predmet.StrankaListFormatedWithAdressOIB>
  <DomainObject.Predmet.StrankaListNazivFormated>
    <izvorni_sadrzaj>
      <item>DARKO KARABOGDAN i ostali  RADNICI</item>
    </izvorni_sadrzaj>
    <derivirana_varijabla naziv="DomainObject.Predmet.StrankaListNazivFormated_1">
      <item>DARKO KARABOGDAN i ostali  RADNICI</item>
    </derivirana_varijabla>
  </DomainObject.Predmet.StrankaListNazivFormated>
  <DomainObject.Predmet.StrankaListNazivFormatedOIB>
    <izvorni_sadrzaj>
      <item>DARKO KARABOGDAN i ostali  RADNICI</item>
    </izvorni_sadrzaj>
    <derivirana_varijabla naziv="DomainObject.Predmet.StrankaListNazivFormatedOIB_1">
      <item>DARKO KARABOGDAN i ostali  RADNICI</item>
    </derivirana_varijabla>
  </DomainObject.Predmet.StrankaListNazivFormatedOIB>
  <DomainObject.Predmet.ProtuStrankaListFormated>
    <izvorni_sadrzaj>
      <item>V.A.M.-ING d.o.o.SLAVONSKI BROD</item>
    </izvorni_sadrzaj>
    <derivirana_varijabla naziv="DomainObject.Predmet.ProtuStrankaListFormated_1">
      <item>V.A.M.-ING d.o.o.SLAVONSKI BROD</item>
    </derivirana_varijabla>
  </DomainObject.Predmet.ProtuStrankaListFormated>
  <DomainObject.Predmet.ProtuStrankaListFormatedOIB>
    <izvorni_sadrzaj>
      <item>V.A.M.-ING d.o.o.SLAVONSKI BROD, OIB 65586439269</item>
    </izvorni_sadrzaj>
    <derivirana_varijabla naziv="DomainObject.Predmet.ProtuStrankaListFormatedOIB_1">
      <item>V.A.M.-ING d.o.o.SLAVONSKI BROD, OIB 65586439269</item>
    </derivirana_varijabla>
  </DomainObject.Predmet.ProtuStrankaListFormatedOIB>
  <DomainObject.Predmet.ProtuStrankaListFormatedWithAdress>
    <izvorni_sadrzaj>
      <item>V.A.M.-ING d.o.o.SLAVONSKI BROD, Dr.Mile Budaka 1, 35000 Slavonski Brod</item>
    </izvorni_sadrzaj>
    <derivirana_varijabla naziv="DomainObject.Predmet.ProtuStrankaListFormatedWithAdress_1">
      <item>V.A.M.-ING d.o.o.SLAVONSKI BROD, Dr.Mile Budaka 1, 35000 Slavonski Brod</item>
    </derivirana_varijabla>
  </DomainObject.Predmet.ProtuStrankaListFormatedWithAdress>
  <DomainObject.Predmet.ProtuStrankaListFormatedWithAdressOIB>
    <izvorni_sadrzaj>
      <item>V.A.M.-ING d.o.o.SLAVONSKI BROD, OIB 65586439269, Dr.Mile Budaka 1, 35000 Slavonski Brod</item>
    </izvorni_sadrzaj>
    <derivirana_varijabla naziv="DomainObject.Predmet.ProtuStrankaListFormatedWithAdressOIB_1">
      <item>V.A.M.-ING d.o.o.SLAVONSKI BROD, OIB 65586439269, Dr.Mile Budaka 1, 35000 Slavonski Brod</item>
    </derivirana_varijabla>
  </DomainObject.Predmet.ProtuStrankaListFormatedWithAdressOIB>
  <DomainObject.Predmet.ProtuStrankaListNazivFormated>
    <izvorni_sadrzaj>
      <item>V.A.M.-ING d.o.o.SLAVONSKI BROD</item>
    </izvorni_sadrzaj>
    <derivirana_varijabla naziv="DomainObject.Predmet.ProtuStrankaListNazivFormated_1">
      <item>V.A.M.-ING d.o.o.SLAVONSKI BROD</item>
    </derivirana_varijabla>
  </DomainObject.Predmet.ProtuStrankaListNazivFormated>
  <DomainObject.Predmet.ProtuStrankaListNazivFormatedOIB>
    <izvorni_sadrzaj>
      <item>V.A.M.-ING d.o.o.SLAVONSKI BROD, OIB 65586439269</item>
    </izvorni_sadrzaj>
    <derivirana_varijabla naziv="DomainObject.Predmet.ProtuStrankaListNazivFormatedOIB_1">
      <item>V.A.M.-ING d.o.o.SLAVONSKI BROD, OIB 65586439269</item>
    </derivirana_varijabla>
  </DomainObject.Predmet.ProtuStrankaListNazivFormatedOIB>
  <DomainObject.Predmet.OstaliListFormated>
    <izvorni_sadrzaj>
      <item>OPĆINSKI SUD U SLAVONSKOM BRODU Z.K. ODJEL</item>
      <item>ŽDO Građansko-upravni odjel Slavonski Brod</item>
      <item>TS OS SSSB REGISTAR SUDA</item>
      <item>DANIJEL SOČKOVIĆ</item>
      <item>MARTINA TONČIĆ-BOTA, odvjetnica</item>
      <item>CENTAR BANKA d.d.</item>
      <item>zamjenik pun. predlagatelja MIHOVIL GRUBIŠIĆ, odvjetnički vježbenik</item>
      <item>ZOU MATO ŠIMUNOVIĆ - ANDRIJANA BOŠNJAK MILIĆ, odvjetnici</item>
      <item>MILAN NAKIĆ, sada stečajni upravitelj</item>
      <item>VTS RH Zagreb</item>
      <item>OPĆINSKI SUD U CRIKVENICI ZEMLJIŠNO-KNJIŽNI ODJEL</item>
      <item>OPĆINSKI SUD U ZADRU ZEMLJIŠNO-KNJIŽNI ODJEL</item>
      <item>OPĆINSKI SUD U RIJECI ZEMLJIŠNO-KNJIŽNI ODJEL</item>
      <item>RAČUNOVODSTVO TS OS</item>
      <item>NARODNE NOVINE, dioničko društvo za izdavanje i tiskanje Službenog lista Republike Hrvatske, službenih i drugih obrazaca te </item>
      <item>MARINA JERKOVIĆ dipl.iur. za ĐĐ INŽENJERING</item>
      <item>VJEKOSLAV SKAKALO za Zagrebačku banku</item>
      <item>NIKOLA ŠIKIĆ dipl. iur.</item>
      <item>zamjenik pun. HRVOJE RADIĆ, odvjetnički vježbenik</item>
      <item>DOMAGOJ ARAPOVIĆ za ARAPOVIĆ d.o.o.</item>
      <item>TATJANA PRACNY NOVAK, odvjetnica</item>
      <item>zamjenik punomoćnika ANITA ARAČIĆ PAČIĆ</item>
      <item>TOMISLAV ZELJKO za ĐĐ HOLDING, ĐĐ ENERGETIKA</item>
      <item>zamjenik pun. HRVOJE RACAN, odvjetnički vježbenik</item>
      <item>MARIO LJUBAS za INDUSTROOPREMU d.o.o.</item>
      <item>NADA SAMARDŽIĆ za Slatinsku Banku</item>
      <item>IVŠA POLIČIĆ za Osimpex</item>
      <item>zamjenik pun. DOMAGOJ VUKOVIĆ za ĐĐ održavanje i usluge d.o.o.</item>
      <item>zamjenik pun. ANJA STUPAREVIĆ, odvjetnički vježbenik za Marsteel</item>
      <item>ANA TROPINA, odvjetnica za STROJOPROMET ZAGREB</item>
      <item>zamjenica pun. MARIJA KARAKAŠ ZA ĐĐ Specijalna vozila</item>
      <item>INES GAUS, odvjetnica</item>
      <item>zamjenik pun. ANDREJ GARIĆ, odvjetnički vježbenik za radnike</item>
      <item>IVICA DABRO</item>
      <item>OD LJUBENKO I PARTNERI</item>
      <item>OD ŽELJKO RAČKI I KOLEGE</item>
      <item>ZORAN TOMIĆ, odvjetnik</item>
      <item>OD RAČKI I KOLEGE</item>
      <item>HRVATSKA POŠTANSKA BANKA d.d.</item>
      <item>FINANCIJSKA AGENCIJA OSIJEK</item>
      <item>FINA SLAVONSKI BROD</item>
      <item>MF POREZNA UPRAVA SLAVONSKI BROD</item>
      <item>MUP RH PU BRODSKO-POSAVSKA</item>
      <item>Željka Brandt, odvjetnica</item>
      <item>ANTONIO VOLAREVIĆ, odvjetnik</item>
      <item>SIGMAT d. o. o. za proizvodnju, inženjering i trgovinu</item>
      <item>OSIJEK-KOTEKS dioničko društvo za graditeljstvo, proizvodnju i trgovinu</item>
      <item>MARIO JERKOVAC, odvjetnik</item>
      <item>Đuro Đaković-Zavarene posude dioničko društvo</item>
      <item>ODVJETNIČKO DRUŠTVO RAČKI I KOLEGE, j.t.d.</item>
      <item>STANKA HNATKO, odvjetnica</item>
      <item>Odvjetničko društvo SUČEVIĆ I PARTNERI d.o.o.</item>
      <item>PERI oplate i skele društvo s ograničenom odgovornošću</item>
      <item>ALEKSANDRA ĐORĐEVIĆ BUGARIN, odvjetnica</item>
      <item>NADA GAGRO, odvjetnica</item>
      <item>TANJA MILJANIĆ, odvjetnica</item>
      <item>ILIJA ČUŽIĆ</item>
      <item>HYPO ALPE-ADRIA-BANK dioničko društvo</item>
      <item>CENTAR BANKA dioničko društvo</item>
      <item>KentBank dioničko društvo</item>
      <item>Credo banka dioničko društvo "u stečaju"</item>
      <item>SLATINSKA BANKA d.d.</item>
      <item>RH MINISTARSTVO FINANCIJA</item>
      <item>Dragutin Miro Carin</item>
      <item>MATO SIGURNJAK</item>
      <item>JOSIP JELIĆ, odvjetnik</item>
      <item>SEBASTIAN MIŠE</item>
      <item>Brod-plin, društvo s ograničenom odgovornošću za izgradnju i održavanje plinske mreže, distribuciju i opskrbu prirodnim pl</item>
      <item>ČELEBIJA-ING društvo s ograničenom odgovornošću za građenje, trgovinu i usluge</item>
      <item>ROJE GRADNJA d.o.o. za građevinarstvo, proizvodnju i trgovinu</item>
      <item>Đuro Đaković Holding dioničko društvo</item>
      <item>ANDREJ GARIĆ, odvj. vježbenik</item>
      <item>IVICA KNEŽEVIĆ</item>
      <item>zamjenik pun. IVANA KOVAČEVIĆ, odvjetnica</item>
      <item>zamjenik pun. ANA ČULO</item>
      <item>ANDREA KANCIJANIĆ</item>
      <item>INGA KRAJINA</item>
      <item>ĐURO ĐAKOVIĆ HOLDING d.d.</item>
      <item>TOMISLAV MAZAL</item>
      <item>VEDRAN KRAJNOVIĆ</item>
      <item>H-ABDUCO društvo s ograničenom odgovornošću za usluge</item>
      <item>Gabrijel Zovak</item>
      <item>Mirko Jelić</item>
      <item>Maja Kruljac</item>
      <item>Josip Stanić</item>
    </izvorni_sadrzaj>
    <derivirana_varijabla naziv="DomainObject.Predmet.OstaliListFormated_1">
      <item>OPĆINSKI SUD U SLAVONSKOM BRODU Z.K. ODJEL</item>
      <item>ŽDO Građansko-upravni odjel Slavonski Brod</item>
      <item>TS OS SSSB REGISTAR SUDA</item>
      <item>DANIJEL SOČKOVIĆ</item>
      <item>MARTINA TONČIĆ-BOTA, odvjetnica</item>
      <item>CENTAR BANKA d.d.</item>
      <item>zamjenik pun. predlagatelja MIHOVIL GRUBIŠIĆ, odvjetnički vježbenik</item>
      <item>ZOU MATO ŠIMUNOVIĆ - ANDRIJANA BOŠNJAK MILIĆ, odvjetnici</item>
      <item>MILAN NAKIĆ, sada stečajni upravitelj</item>
      <item>VTS RH Zagreb</item>
      <item>OPĆINSKI SUD U CRIKVENICI ZEMLJIŠNO-KNJIŽNI ODJEL</item>
      <item>OPĆINSKI SUD U ZADRU ZEMLJIŠNO-KNJIŽNI ODJEL</item>
      <item>OPĆINSKI SUD U RIJECI ZEMLJIŠNO-KNJIŽNI ODJEL</item>
      <item>RAČUNOVODSTVO TS OS</item>
      <item>NARODNE NOVINE, dioničko društvo za izdavanje i tiskanje Službenog lista Republike Hrvatske, službenih i drugih obrazaca te </item>
      <item>MARINA JERKOVIĆ dipl.iur. za ĐĐ INŽENJERING</item>
      <item>VJEKOSLAV SKAKALO za Zagrebačku banku</item>
      <item>NIKOLA ŠIKIĆ dipl. iur.</item>
      <item>zamjenik pun. HRVOJE RADIĆ, odvjetnički vježbenik</item>
      <item>DOMAGOJ ARAPOVIĆ za ARAPOVIĆ d.o.o.</item>
      <item>TATJANA PRACNY NOVAK, odvjetnica</item>
      <item>zamjenik punomoćnika ANITA ARAČIĆ PAČIĆ</item>
      <item>TOMISLAV ZELJKO za ĐĐ HOLDING, ĐĐ ENERGETIKA</item>
      <item>zamjenik pun. HRVOJE RACAN, odvjetnički vježbenik</item>
      <item>MARIO LJUBAS za INDUSTROOPREMU d.o.o.</item>
      <item>NADA SAMARDŽIĆ za Slatinsku Banku</item>
      <item>IVŠA POLIČIĆ za Osimpex</item>
      <item>zamjenik pun. DOMAGOJ VUKOVIĆ za ĐĐ održavanje i usluge d.o.o.</item>
      <item>zamjenik pun. ANJA STUPAREVIĆ, odvjetnički vježbenik za Marsteel</item>
      <item>ANA TROPINA, odvjetnica za STROJOPROMET ZAGREB</item>
      <item>zamjenica pun. MARIJA KARAKAŠ ZA ĐĐ Specijalna vozila</item>
      <item>INES GAUS, odvjetnica</item>
      <item>zamjenik pun. ANDREJ GARIĆ, odvjetnički vježbenik za radnike</item>
      <item>IVICA DABRO</item>
      <item>OD LJUBENKO I PARTNERI</item>
      <item>OD ŽELJKO RAČKI I KOLEGE</item>
      <item>ZORAN TOMIĆ, odvjetnik</item>
      <item>OD RAČKI I KOLEGE</item>
      <item>HRVATSKA POŠTANSKA BANKA d.d.</item>
      <item>FINANCIJSKA AGENCIJA OSIJEK</item>
      <item>FINA SLAVONSKI BROD</item>
      <item>MF POREZNA UPRAVA SLAVONSKI BROD</item>
      <item>MUP RH PU BRODSKO-POSAVSKA</item>
      <item>Željka Brandt, odvjetnica</item>
      <item>ANTONIO VOLAREVIĆ, odvjetnik</item>
      <item>SIGMAT d. o. o. za proizvodnju, inženjering i trgovinu</item>
      <item>OSIJEK-KOTEKS dioničko društvo za graditeljstvo, proizvodnju i trgovinu</item>
      <item>MARIO JERKOVAC, odvjetnik</item>
      <item>Đuro Đaković-Zavarene posude dioničko društvo</item>
      <item>ODVJETNIČKO DRUŠTVO RAČKI I KOLEGE, j.t.d.</item>
      <item>STANKA HNATKO, odvjetnica</item>
      <item>Odvjetničko društvo SUČEVIĆ I PARTNERI d.o.o.</item>
      <item>PERI oplate i skele društvo s ograničenom odgovornošću</item>
      <item>ALEKSANDRA ĐORĐEVIĆ BUGARIN, odvjetnica</item>
      <item>NADA GAGRO, odvjetnica</item>
      <item>TANJA MILJANIĆ, odvjetnica</item>
      <item>ILIJA ČUŽIĆ</item>
      <item>HYPO ALPE-ADRIA-BANK dioničko društvo</item>
      <item>CENTAR BANKA dioničko društvo</item>
      <item>KentBank dioničko društvo</item>
      <item>Credo banka dioničko društvo "u stečaju"</item>
      <item>SLATINSKA BANKA d.d.</item>
      <item>RH MINISTARSTVO FINANCIJA</item>
      <item>Dragutin Miro Carin</item>
      <item>MATO SIGURNJAK</item>
      <item>JOSIP JELIĆ, odvjetnik</item>
      <item>SEBASTIAN MIŠE</item>
      <item>Brod-plin, društvo s ograničenom odgovornošću za izgradnju i održavanje plinske mreže, distribuciju i opskrbu prirodnim pl</item>
      <item>ČELEBIJA-ING društvo s ograničenom odgovornošću za građenje, trgovinu i usluge</item>
      <item>ROJE GRADNJA d.o.o. za građevinarstvo, proizvodnju i trgovinu</item>
      <item>Đuro Đaković Holding dioničko društvo</item>
      <item>ANDREJ GARIĆ, odvj. vježbenik</item>
      <item>IVICA KNEŽEVIĆ</item>
      <item>zamjenik pun. IVANA KOVAČEVIĆ, odvjetnica</item>
      <item>zamjenik pun. ANA ČULO</item>
      <item>ANDREA KANCIJANIĆ</item>
      <item>INGA KRAJINA</item>
      <item>ĐURO ĐAKOVIĆ HOLDING d.d.</item>
      <item>TOMISLAV MAZAL</item>
      <item>VEDRAN KRAJNOVIĆ</item>
      <item>H-ABDUCO društvo s ograničenom odgovornošću za usluge</item>
      <item>Gabrijel Zovak</item>
      <item>Mirko Jelić</item>
      <item>Maja Kruljac</item>
      <item>Josip Stanić</item>
    </derivirana_varijabla>
  </DomainObject.Predmet.OstaliListFormated>
  <DomainObject.Predmet.OstaliListFormatedOIB>
    <izvorni_sadrzaj>
      <item>OPĆINSKI SUD U SLAVONSKOM BRODU Z.K. ODJEL</item>
      <item>ŽDO Građansko-upravni odjel Slavonski Brod</item>
      <item>TS OS SSSB REGISTAR SUDA</item>
      <item>DANIJEL SOČKOVIĆ</item>
      <item>MARTINA TONČIĆ-BOTA, odvjetnica</item>
      <item>CENTAR BANKA d.d., OIB 89296739230</item>
      <item>zamjenik pun. predlagatelja MIHOVIL GRUBIŠIĆ, odvjetnički vježbenik</item>
      <item>ZOU MATO ŠIMUNOVIĆ - ANDRIJANA BOŠNJAK MILIĆ, odvjetnici</item>
      <item>MILAN NAKIĆ, sada stečajni upravitelj, OIB 11576973023</item>
      <item>VTS RH Zagreb</item>
      <item>OPĆINSKI SUD U CRIKVENICI ZEMLJIŠNO-KNJIŽNI ODJEL</item>
      <item>OPĆINSKI SUD U ZADRU ZEMLJIŠNO-KNJIŽNI ODJEL</item>
      <item>OPĆINSKI SUD U RIJECI ZEMLJIŠNO-KNJIŽNI ODJEL</item>
      <item>RAČUNOVODSTVO TS OS</item>
      <item>NARODNE NOVINE, dioničko društvo za izdavanje i tiskanje Službenog lista Republike Hrvatske, službenih i drugih obrazaca te , OIB 64546066176</item>
      <item>MARINA JERKOVIĆ dipl.iur. za ĐĐ INŽENJERING</item>
      <item>VJEKOSLAV SKAKALO za Zagrebačku banku</item>
      <item>NIKOLA ŠIKIĆ dipl. iur.</item>
      <item>zamjenik pun. HRVOJE RADIĆ, odvjetnički vježbenik</item>
      <item>DOMAGOJ ARAPOVIĆ za ARAPOVIĆ d.o.o.</item>
      <item>TATJANA PRACNY NOVAK, odvjetnica</item>
      <item>zamjenik punomoćnika ANITA ARAČIĆ PAČIĆ</item>
      <item>TOMISLAV ZELJKO za ĐĐ HOLDING, ĐĐ ENERGETIKA</item>
      <item>zamjenik pun. HRVOJE RACAN, odvjetnički vježbenik</item>
      <item>MARIO LJUBAS za INDUSTROOPREMU d.o.o.</item>
      <item>NADA SAMARDŽIĆ za Slatinsku Banku</item>
      <item>IVŠA POLIČIĆ za Osimpex</item>
      <item>zamjenik pun. DOMAGOJ VUKOVIĆ za ĐĐ održavanje i usluge d.o.o.</item>
      <item>zamjenik pun. ANJA STUPAREVIĆ, odvjetnički vježbenik za Marsteel</item>
      <item>ANA TROPINA, odvjetnica za STROJOPROMET ZAGREB</item>
      <item>zamjenica pun. MARIJA KARAKAŠ ZA ĐĐ Specijalna vozila</item>
      <item>INES GAUS, odvjetnica</item>
      <item>zamjenik pun. ANDREJ GARIĆ, odvjetnički vježbenik za radnike</item>
      <item>IVICA DABRO</item>
      <item>OD LJUBENKO I PARTNERI</item>
      <item>OD ŽELJKO RAČKI I KOLEGE</item>
      <item>ZORAN TOMIĆ, odvjetnik</item>
      <item>OD RAČKI I KOLEGE</item>
      <item>HRVATSKA POŠTANSKA BANKA d.d.</item>
      <item>FINANCIJSKA AGENCIJA OSIJEK</item>
      <item>FINA SLAVONSKI BROD</item>
      <item>MF POREZNA UPRAVA SLAVONSKI BROD</item>
      <item>MUP RH PU BRODSKO-POSAVSKA</item>
      <item>Željka Brandt, odvjetnica</item>
      <item>ANTONIO VOLAREVIĆ, odvjetnik</item>
      <item>SIGMAT d. o. o. za proizvodnju, inženjering i trgovinu, OIB 47975086540</item>
      <item>OSIJEK-KOTEKS dioničko društvo za graditeljstvo, proizvodnju i trgovinu, OIB 44610694500</item>
      <item>MARIO JERKOVAC, odvjetnik</item>
      <item>Đuro Đaković-Zavarene posude dioničko društvo, OIB 59110800788</item>
      <item>ODVJETNIČKO DRUŠTVO RAČKI I KOLEGE, j.t.d., OIB 01475644302</item>
      <item>STANKA HNATKO, odvjetnica</item>
      <item>Odvjetničko društvo SUČEVIĆ I PARTNERI d.o.o., OIB 88966484576</item>
      <item>PERI oplate i skele društvo s ograničenom odgovornošću, OIB 31650405172</item>
      <item>ALEKSANDRA ĐORĐEVIĆ BUGARIN, odvjetnica</item>
      <item>NADA GAGRO, odvjetnica</item>
      <item>TANJA MILJANIĆ, odvjetnica</item>
      <item>ILIJA ČUŽIĆ</item>
      <item>HYPO ALPE-ADRIA-BANK dioničko društvo, OIB 14036333877</item>
      <item>CENTAR BANKA dioničko društvo, OIB 89296739230</item>
      <item>KentBank dioničko društvo, OIB 73656725926</item>
      <item>Credo banka dioničko društvo "u stečaju", OIB 94141384086</item>
      <item>SLATINSKA BANKA d.d., OIB 42252496579</item>
      <item>RH MINISTARSTVO FINANCIJA</item>
      <item>Dragutin Miro Carin</item>
      <item>MATO SIGURNJAK, OIB 74419375081</item>
      <item>JOSIP JELIĆ, odvjetnik</item>
      <item>SEBASTIAN MIŠE</item>
      <item>Brod-plin, društvo s ograničenom odgovornošću za izgradnju i održavanje plinske mreže, distribuciju i opskrbu prirodnim pl, OIB 93572453653</item>
      <item>ČELEBIJA-ING društvo s ograničenom odgovornošću za građenje, trgovinu i usluge, OIB 51820428765</item>
      <item>ROJE GRADNJA d.o.o. za građevinarstvo, proizvodnju i trgovinu, OIB 36761398765</item>
      <item>Đuro Đaković Holding dioničko društvo, OIB 58828286397</item>
      <item>ANDREJ GARIĆ, odvj. vježbenik</item>
      <item>IVICA KNEŽEVIĆ, OIB 35701461678</item>
      <item>zamjenik pun. IVANA KOVAČEVIĆ, odvjetnica</item>
      <item>zamjenik pun. ANA ČULO</item>
      <item>ANDREA KANCIJANIĆ, OIB 31784554429</item>
      <item>INGA KRAJINA</item>
      <item>ĐURO ĐAKOVIĆ HOLDING d.d.</item>
      <item>TOMISLAV MAZAL</item>
      <item>VEDRAN KRAJNOVIĆ</item>
      <item>H-ABDUCO društvo s ograničenom odgovornošću za usluge, OIB 13667298928</item>
      <item>Gabrijel Zovak</item>
      <item>Mirko Jelić</item>
      <item>Maja Kruljac</item>
      <item>Josip Stanić</item>
    </izvorni_sadrzaj>
    <derivirana_varijabla naziv="DomainObject.Predmet.OstaliListFormatedOIB_1">
      <item>OPĆINSKI SUD U SLAVONSKOM BRODU Z.K. ODJEL</item>
      <item>ŽDO Građansko-upravni odjel Slavonski Brod</item>
      <item>TS OS SSSB REGISTAR SUDA</item>
      <item>DANIJEL SOČKOVIĆ</item>
      <item>MARTINA TONČIĆ-BOTA, odvjetnica</item>
      <item>CENTAR BANKA d.d., OIB 89296739230</item>
      <item>zamjenik pun. predlagatelja MIHOVIL GRUBIŠIĆ, odvjetnički vježbenik</item>
      <item>ZOU MATO ŠIMUNOVIĆ - ANDRIJANA BOŠNJAK MILIĆ, odvjetnici</item>
      <item>MILAN NAKIĆ, sada stečajni upravitelj, OIB 11576973023</item>
      <item>VTS RH Zagreb</item>
      <item>OPĆINSKI SUD U CRIKVENICI ZEMLJIŠNO-KNJIŽNI ODJEL</item>
      <item>OPĆINSKI SUD U ZADRU ZEMLJIŠNO-KNJIŽNI ODJEL</item>
      <item>OPĆINSKI SUD U RIJECI ZEMLJIŠNO-KNJIŽNI ODJEL</item>
      <item>RAČUNOVODSTVO TS OS</item>
      <item>NARODNE NOVINE, dioničko društvo za izdavanje i tiskanje Službenog lista Republike Hrvatske, službenih i drugih obrazaca te , OIB 64546066176</item>
      <item>MARINA JERKOVIĆ dipl.iur. za ĐĐ INŽENJERING</item>
      <item>VJEKOSLAV SKAKALO za Zagrebačku banku</item>
      <item>NIKOLA ŠIKIĆ dipl. iur.</item>
      <item>zamjenik pun. HRVOJE RADIĆ, odvjetnički vježbenik</item>
      <item>DOMAGOJ ARAPOVIĆ za ARAPOVIĆ d.o.o.</item>
      <item>TATJANA PRACNY NOVAK, odvjetnica</item>
      <item>zamjenik punomoćnika ANITA ARAČIĆ PAČIĆ</item>
      <item>TOMISLAV ZELJKO za ĐĐ HOLDING, ĐĐ ENERGETIKA</item>
      <item>zamjenik pun. HRVOJE RACAN, odvjetnički vježbenik</item>
      <item>MARIO LJUBAS za INDUSTROOPREMU d.o.o.</item>
      <item>NADA SAMARDŽIĆ za Slatinsku Banku</item>
      <item>IVŠA POLIČIĆ za Osimpex</item>
      <item>zamjenik pun. DOMAGOJ VUKOVIĆ za ĐĐ održavanje i usluge d.o.o.</item>
      <item>zamjenik pun. ANJA STUPAREVIĆ, odvjetnički vježbenik za Marsteel</item>
      <item>ANA TROPINA, odvjetnica za STROJOPROMET ZAGREB</item>
      <item>zamjenica pun. MARIJA KARAKAŠ ZA ĐĐ Specijalna vozila</item>
      <item>INES GAUS, odvjetnica</item>
      <item>zamjenik pun. ANDREJ GARIĆ, odvjetnički vježbenik za radnike</item>
      <item>IVICA DABRO</item>
      <item>OD LJUBENKO I PARTNERI</item>
      <item>OD ŽELJKO RAČKI I KOLEGE</item>
      <item>ZORAN TOMIĆ, odvjetnik</item>
      <item>OD RAČKI I KOLEGE</item>
      <item>HRVATSKA POŠTANSKA BANKA d.d.</item>
      <item>FINANCIJSKA AGENCIJA OSIJEK</item>
      <item>FINA SLAVONSKI BROD</item>
      <item>MF POREZNA UPRAVA SLAVONSKI BROD</item>
      <item>MUP RH PU BRODSKO-POSAVSKA</item>
      <item>Željka Brandt, odvjetnica</item>
      <item>ANTONIO VOLAREVIĆ, odvjetnik</item>
      <item>SIGMAT d. o. o. za proizvodnju, inženjering i trgovinu, OIB 47975086540</item>
      <item>OSIJEK-KOTEKS dioničko društvo za graditeljstvo, proizvodnju i trgovinu, OIB 44610694500</item>
      <item>MARIO JERKOVAC, odvjetnik</item>
      <item>Đuro Đaković-Zavarene posude dioničko društvo, OIB 59110800788</item>
      <item>ODVJETNIČKO DRUŠTVO RAČKI I KOLEGE, j.t.d., OIB 01475644302</item>
      <item>STANKA HNATKO, odvjetnica</item>
      <item>Odvjetničko društvo SUČEVIĆ I PARTNERI d.o.o., OIB 88966484576</item>
      <item>PERI oplate i skele društvo s ograničenom odgovornošću, OIB 31650405172</item>
      <item>ALEKSANDRA ĐORĐEVIĆ BUGARIN, odvjetnica</item>
      <item>NADA GAGRO, odvjetnica</item>
      <item>TANJA MILJANIĆ, odvjetnica</item>
      <item>ILIJA ČUŽIĆ</item>
      <item>HYPO ALPE-ADRIA-BANK dioničko društvo, OIB 14036333877</item>
      <item>CENTAR BANKA dioničko društvo, OIB 89296739230</item>
      <item>KentBank dioničko društvo, OIB 73656725926</item>
      <item>Credo banka dioničko društvo "u stečaju", OIB 94141384086</item>
      <item>SLATINSKA BANKA d.d., OIB 42252496579</item>
      <item>RH MINISTARSTVO FINANCIJA</item>
      <item>Dragutin Miro Carin</item>
      <item>MATO SIGURNJAK, OIB 74419375081</item>
      <item>JOSIP JELIĆ, odvjetnik</item>
      <item>SEBASTIAN MIŠE</item>
      <item>Brod-plin, društvo s ograničenom odgovornošću za izgradnju i održavanje plinske mreže, distribuciju i opskrbu prirodnim pl, OIB 93572453653</item>
      <item>ČELEBIJA-ING društvo s ograničenom odgovornošću za građenje, trgovinu i usluge, OIB 51820428765</item>
      <item>ROJE GRADNJA d.o.o. za građevinarstvo, proizvodnju i trgovinu, OIB 36761398765</item>
      <item>Đuro Đaković Holding dioničko društvo, OIB 58828286397</item>
      <item>ANDREJ GARIĆ, odvj. vježbenik</item>
      <item>IVICA KNEŽEVIĆ, OIB 35701461678</item>
      <item>zamjenik pun. IVANA KOVAČEVIĆ, odvjetnica</item>
      <item>zamjenik pun. ANA ČULO</item>
      <item>ANDREA KANCIJANIĆ, OIB 31784554429</item>
      <item>INGA KRAJINA</item>
      <item>ĐURO ĐAKOVIĆ HOLDING d.d.</item>
      <item>TOMISLAV MAZAL</item>
      <item>VEDRAN KRAJNOVIĆ</item>
      <item>H-ABDUCO društvo s ograničenom odgovornošću za usluge, OIB 13667298928</item>
      <item>Gabrijel Zovak</item>
      <item>Mirko Jelić</item>
      <item>Maja Kruljac</item>
      <item>Josip Stanić</item>
    </derivirana_varijabla>
  </DomainObject.Predmet.OstaliListFormatedOIB>
  <DomainObject.Predmet.OstaliListFormatedWithAdress>
    <izvorni_sadrzaj>
      <item>OPĆINSKI SUD U SLAVONSKOM BRODU Z.K. ODJEL, 35000 Slavonski Brod</item>
      <item>ŽDO Građansko-upravni odjel Slavonski Brod, 35000 Slavonski Brod</item>
      <item>TS OS SSSB REGISTAR SUDA</item>
      <item>DANIJEL SOČKOVIĆ, Antuna Matije Reljkovića 37, 35000 Slavonski Brod</item>
      <item>MARTINA TONČIĆ-BOTA, odvjetnica, Teslina 3/II, 10000 Zagreb</item>
      <item>CENTAR BANKA d.d., Amruševa 6, 10000 Zagreb</item>
      <item>zamjenik pun. predlagatelja MIHOVIL GRUBIŠIĆ, odvjetnički vježbenik, 10000 Zagreb</item>
      <item>ZOU MATO ŠIMUNOVIĆ - ANDRIJANA BOŠNJAK MILIĆ, odvjetnici, Trg pobjede 16/I, 35000 Slavonski Brod</item>
      <item>MILAN NAKIĆ, sada stečajni upravitelj, J. J. Strossmayera 20, 34550 Pakrac</item>
      <item>VTS RH Zagreb, 10000 Zagreb</item>
      <item>OPĆINSKI SUD U CRIKVENICI ZEMLJIŠNO-KNJIŽNI ODJEL, 51260 Crikvenica</item>
      <item>OPĆINSKI SUD U ZADRU ZEMLJIŠNO-KNJIŽNI ODJEL, 23000 Zadar</item>
      <item>OPĆINSKI SUD U RIJECI ZEMLJIŠNO-KNJIŽNI ODJEL, 51000 Rijeka</item>
      <item>RAČUNOVODSTVO TS OS, 31000 Osijek</item>
      <item>NARODNE NOVINE, dioničko društvo za izdavanje i tiskanje Službenog lista Republike Hrvatske, službenih i drugih obrazaca te , Savski Gaj XIII. put 6, 10000 Zagreb</item>
      <item>MARINA JERKOVIĆ dipl.iur. za ĐĐ INŽENJERING</item>
      <item>VJEKOSLAV SKAKALO za Zagrebačku banku</item>
      <item>NIKOLA ŠIKIĆ dipl. iur.</item>
      <item>zamjenik pun. HRVOJE RADIĆ, odvjetnički vježbenik</item>
      <item>DOMAGOJ ARAPOVIĆ za ARAPOVIĆ d.o.o.</item>
      <item>TATJANA PRACNY NOVAK, odvjetnica, 35000 Slavonski Brod</item>
      <item>zamjenik punomoćnika ANITA ARAČIĆ PAČIĆ, 35000 Slavonski Brod</item>
      <item>TOMISLAV ZELJKO za ĐĐ HOLDING, ĐĐ ENERGETIKA, 35000 Slavonski Brod</item>
      <item>zamjenik pun. HRVOJE RACAN, odvjetnički vježbenik, 35000 Slavonski Brod</item>
      <item>MARIO LJUBAS za INDUSTROOPREMU d.o.o.</item>
      <item>NADA SAMARDŽIĆ za Slatinsku Banku, 35000 Slavonski Brod</item>
      <item>IVŠA POLIČIĆ za Osimpex</item>
      <item>zamjenik pun. DOMAGOJ VUKOVIĆ za ĐĐ održavanje i usluge d.o.o., 35000 Slavonski Brod</item>
      <item>zamjenik pun. ANJA STUPAREVIĆ, odvjetnički vježbenik za Marsteel, 35000 Slavonski Brod</item>
      <item>ANA TROPINA, odvjetnica za STROJOPROMET ZAGREB</item>
      <item>zamjenica pun. MARIJA KARAKAŠ ZA ĐĐ Specijalna vozila, 35000 Slavonski Brod</item>
      <item>INES GAUS, odvjetnica, 35000 Slavonski Brod</item>
      <item>zamjenik pun. ANDREJ GARIĆ, odvjetnički vježbenik za radnike, 35000 Slavonski Brod</item>
      <item>IVICA DABRO, Ribarska 3, 32000 Vukovar</item>
      <item>OD LJUBENKO I PARTNERI, Branimirova 29, 10000 Zagreb</item>
      <item>OD ŽELJKO RAČKI I KOLEGE, Gajeva 27, 35000 Slavonski Brod</item>
      <item>ZORAN TOMIĆ, odvjetnik, Zelinska 2/1, 10000 Zagreb</item>
      <item>OD RAČKI I KOLEGE, Gajeva 27, 35000 Slavonski Brod</item>
      <item>HRVATSKA POŠTANSKA BANKA d.d., Jurišićeva 4, 10000 Zagreb</item>
      <item>FINANCIJSKA AGENCIJA OSIJEK, Lorenza Jagera 1, 31000 Osijek</item>
      <item>FINA SLAVONSKI BROD, 35000 Slavonski Brod</item>
      <item>MF POREZNA UPRAVA SLAVONSKI BROD, 35000 Slavonski Brod</item>
      <item>MUP RH PU BRODSKO-POSAVSKA, 35000 Slavonski Brod</item>
      <item>Željka Brandt, odvjetnica, P.Krešimira IV br. 12, 35000 Slavonski Brod</item>
      <item>ANTONIO VOLAREVIĆ, odvjetnik, Gjure Szaba 1A, 10000 Zagreb</item>
      <item>SIGMAT d. o. o. za proizvodnju, inženjering i trgovinu, Gromačnik 35, Slavonski Brod, Gromačnik</item>
      <item>OSIJEK-KOTEKS dioničko društvo za graditeljstvo, proizvodnju i trgovinu, Šamačka 11, Osijek</item>
      <item>MARIO JERKOVAC, odvjetnik, S. S. Kranjčevića 11, 44000 Sisak</item>
      <item>Đuro Đaković-Zavarene posude dioničko društvo, Dr. Mile Budaka 1, Slavonski Brod</item>
      <item>ODVJETNIČKO DRUŠTVO RAČKI I KOLEGE, j.t.d., Lička 35, 10000 Zagreb</item>
      <item>STANKA HNATKO, odvjetnica, A. Starčevića 10, 35000 Slavonski Brod</item>
      <item>Odvjetničko društvo SUČEVIĆ I PARTNERI d.o.o., Gundulićeva 63, 10000 Zagreb</item>
      <item>PERI oplate i skele društvo s ograničenom odgovornošću, Dolenica 20, Donji Stupnik</item>
      <item>ALEKSANDRA ĐORĐEVIĆ BUGARIN, odvjetnica, Poljana Z. Dražića 10, 10000 Zagreb</item>
      <item>NADA GAGRO, odvjetnica, Glagoljaška 52, 32100 Vinkovci</item>
      <item>TANJA MILJANIĆ, odvjetnica, Đorđićeva 3b, 10000 Zagreb</item>
      <item>ILIJA ČUŽIĆ, Vinogradska 61, 35252 Sibinj</item>
      <item>HYPO ALPE-ADRIA-BANK dioničko društvo, Slavonska avenija 6, 10000 Zagreb</item>
      <item>CENTAR BANKA dioničko društvo, Amruševa 6, 10000 Zagreb</item>
      <item>KentBank dioničko društvo, Gundulićeva 1, 10000 Zagreb</item>
      <item>Credo banka dioničko društvo "u stečaju", Zrinjsko-Frankopanska 58, Split</item>
      <item>SLATINSKA BANKA d.d., Vladimira Nazora 2, Slatina</item>
      <item>RH MINISTARSTVO FINANCIJA, Katančićeva 5, 10000 Zagreb</item>
      <item>Dragutin Miro Carin, Ivana pl. Zajca br. 21, 35000 Slavonski Brod</item>
      <item>MATO SIGURNJAK, Dagutina Rakovca 5, 35000 Slavonski Brod</item>
      <item>JOSIP JELIĆ, odvjetnik, A. Cesarca 28, 35000 Slavonski Brod</item>
      <item>SEBASTIAN MIŠE, Petrinjska 48, 10000 Zagreb</item>
      <item>Brod-plin, društvo s ograničenom odgovornošću za izgradnju i održavanje plinske mreže, distribuciju i opskrbu prirodnim pl, Tome Skalice 4, Slavonski Brod</item>
      <item>ČELEBIJA-ING društvo s ograničenom odgovornošću za građenje, trgovinu i usluge, Vrbska ulica 10, Gornja Vrba</item>
      <item>ROJE GRADNJA d.o.o. za građevinarstvo, proizvodnju i trgovinu, Sajmište 158, Vukovar</item>
      <item>Đuro Đaković Holding dioničko društvo, Dr. Mile Budaka 1, Slavonski Brod</item>
      <item>ANDREJ GARIĆ, odvj. vježbenik, 35000 Slavonski Brod</item>
      <item>IVICA KNEŽEVIĆ, A. Hebranga 2/3, 35000 Slavonski Brod</item>
      <item>zamjenik pun. IVANA KOVAČEVIĆ, odvjetnica, A. Cesarca, 35000 Slavonski Brod</item>
      <item>zamjenik pun. ANA ČULO, Gajeva 27, 35000 Slavonski Brod</item>
      <item>ANDREA KANCIJANIĆ, Drage Šćitara 3, 51000 Rijeka</item>
      <item>INGA KRAJINA, Tome Skalice 4, 35000 Slavonski Brod</item>
      <item>ĐURO ĐAKOVIĆ HOLDING d.d., Dr. Mile Budaka 1, 35000 Slavonski Brod</item>
      <item>TOMISLAV MAZAL, Dr. M. Budaka 1, 35000 Slavonski Brod</item>
      <item>VEDRAN KRAJNOVIĆ, Savska cesta 137/1, 10000 Zagreb</item>
      <item>H-ABDUCO društvo s ograničenom odgovornošću za usluge, Slavonska avenija 6A, Zagreb</item>
      <item>Gabrijel Zovak</item>
      <item>Mirko Jelić</item>
      <item>Maja Kruljac</item>
      <item>Josip Stanić</item>
    </izvorni_sadrzaj>
    <derivirana_varijabla naziv="DomainObject.Predmet.OstaliListFormatedWithAdress_1">
      <item>OPĆINSKI SUD U SLAVONSKOM BRODU Z.K. ODJEL, 35000 Slavonski Brod</item>
      <item>ŽDO Građansko-upravni odjel Slavonski Brod, 35000 Slavonski Brod</item>
      <item>TS OS SSSB REGISTAR SUDA</item>
      <item>DANIJEL SOČKOVIĆ, Antuna Matije Reljkovića 37, 35000 Slavonski Brod</item>
      <item>MARTINA TONČIĆ-BOTA, odvjetnica, Teslina 3/II, 10000 Zagreb</item>
      <item>CENTAR BANKA d.d., Amruševa 6, 10000 Zagreb</item>
      <item>zamjenik pun. predlagatelja MIHOVIL GRUBIŠIĆ, odvjetnički vježbenik, 10000 Zagreb</item>
      <item>ZOU MATO ŠIMUNOVIĆ - ANDRIJANA BOŠNJAK MILIĆ, odvjetnici, Trg pobjede 16/I, 35000 Slavonski Brod</item>
      <item>MILAN NAKIĆ, sada stečajni upravitelj, J. J. Strossmayera 20, 34550 Pakrac</item>
      <item>VTS RH Zagreb, 10000 Zagreb</item>
      <item>OPĆINSKI SUD U CRIKVENICI ZEMLJIŠNO-KNJIŽNI ODJEL, 51260 Crikvenica</item>
      <item>OPĆINSKI SUD U ZADRU ZEMLJIŠNO-KNJIŽNI ODJEL, 23000 Zadar</item>
      <item>OPĆINSKI SUD U RIJECI ZEMLJIŠNO-KNJIŽNI ODJEL, 51000 Rijeka</item>
      <item>RAČUNOVODSTVO TS OS, 31000 Osijek</item>
      <item>NARODNE NOVINE, dioničko društvo za izdavanje i tiskanje Službenog lista Republike Hrvatske, službenih i drugih obrazaca te , Savski Gaj XIII. put 6, 10000 Zagreb</item>
      <item>MARINA JERKOVIĆ dipl.iur. za ĐĐ INŽENJERING</item>
      <item>VJEKOSLAV SKAKALO za Zagrebačku banku</item>
      <item>NIKOLA ŠIKIĆ dipl. iur.</item>
      <item>zamjenik pun. HRVOJE RADIĆ, odvjetnički vježbenik</item>
      <item>DOMAGOJ ARAPOVIĆ za ARAPOVIĆ d.o.o.</item>
      <item>TATJANA PRACNY NOVAK, odvjetnica, 35000 Slavonski Brod</item>
      <item>zamjenik punomoćnika ANITA ARAČIĆ PAČIĆ, 35000 Slavonski Brod</item>
      <item>TOMISLAV ZELJKO za ĐĐ HOLDING, ĐĐ ENERGETIKA, 35000 Slavonski Brod</item>
      <item>zamjenik pun. HRVOJE RACAN, odvjetnički vježbenik, 35000 Slavonski Brod</item>
      <item>MARIO LJUBAS za INDUSTROOPREMU d.o.o.</item>
      <item>NADA SAMARDŽIĆ za Slatinsku Banku, 35000 Slavonski Brod</item>
      <item>IVŠA POLIČIĆ za Osimpex</item>
      <item>zamjenik pun. DOMAGOJ VUKOVIĆ za ĐĐ održavanje i usluge d.o.o., 35000 Slavonski Brod</item>
      <item>zamjenik pun. ANJA STUPAREVIĆ, odvjetnički vježbenik za Marsteel, 35000 Slavonski Brod</item>
      <item>ANA TROPINA, odvjetnica za STROJOPROMET ZAGREB</item>
      <item>zamjenica pun. MARIJA KARAKAŠ ZA ĐĐ Specijalna vozila, 35000 Slavonski Brod</item>
      <item>INES GAUS, odvjetnica, 35000 Slavonski Brod</item>
      <item>zamjenik pun. ANDREJ GARIĆ, odvjetnički vježbenik za radnike, 35000 Slavonski Brod</item>
      <item>IVICA DABRO, Ribarska 3, 32000 Vukovar</item>
      <item>OD LJUBENKO I PARTNERI, Branimirova 29, 10000 Zagreb</item>
      <item>OD ŽELJKO RAČKI I KOLEGE, Gajeva 27, 35000 Slavonski Brod</item>
      <item>ZORAN TOMIĆ, odvjetnik, Zelinska 2/1, 10000 Zagreb</item>
      <item>OD RAČKI I KOLEGE, Gajeva 27, 35000 Slavonski Brod</item>
      <item>HRVATSKA POŠTANSKA BANKA d.d., Jurišićeva 4, 10000 Zagreb</item>
      <item>FINANCIJSKA AGENCIJA OSIJEK, Lorenza Jagera 1, 31000 Osijek</item>
      <item>FINA SLAVONSKI BROD, 35000 Slavonski Brod</item>
      <item>MF POREZNA UPRAVA SLAVONSKI BROD, 35000 Slavonski Brod</item>
      <item>MUP RH PU BRODSKO-POSAVSKA, 35000 Slavonski Brod</item>
      <item>Željka Brandt, odvjetnica, P.Krešimira IV br. 12, 35000 Slavonski Brod</item>
      <item>ANTONIO VOLAREVIĆ, odvjetnik, Gjure Szaba 1A, 10000 Zagreb</item>
      <item>SIGMAT d. o. o. za proizvodnju, inženjering i trgovinu, Gromačnik 35, Slavonski Brod, Gromačnik</item>
      <item>OSIJEK-KOTEKS dioničko društvo za graditeljstvo, proizvodnju i trgovinu, Šamačka 11, Osijek</item>
      <item>MARIO JERKOVAC, odvjetnik, S. S. Kranjčevića 11, 44000 Sisak</item>
      <item>Đuro Đaković-Zavarene posude dioničko društvo, Dr. Mile Budaka 1, Slavonski Brod</item>
      <item>ODVJETNIČKO DRUŠTVO RAČKI I KOLEGE, j.t.d., Lička 35, 10000 Zagreb</item>
      <item>STANKA HNATKO, odvjetnica, A. Starčevića 10, 35000 Slavonski Brod</item>
      <item>Odvjetničko društvo SUČEVIĆ I PARTNERI d.o.o., Gundulićeva 63, 10000 Zagreb</item>
      <item>PERI oplate i skele društvo s ograničenom odgovornošću, Dolenica 20, Donji Stupnik</item>
      <item>ALEKSANDRA ĐORĐEVIĆ BUGARIN, odvjetnica, Poljana Z. Dražića 10, 10000 Zagreb</item>
      <item>NADA GAGRO, odvjetnica, Glagoljaška 52, 32100 Vinkovci</item>
      <item>TANJA MILJANIĆ, odvjetnica, Đorđićeva 3b, 10000 Zagreb</item>
      <item>ILIJA ČUŽIĆ, Vinogradska 61, 35252 Sibinj</item>
      <item>HYPO ALPE-ADRIA-BANK dioničko društvo, Slavonska avenija 6, 10000 Zagreb</item>
      <item>CENTAR BANKA dioničko društvo, Amruševa 6, 10000 Zagreb</item>
      <item>KentBank dioničko društvo, Gundulićeva 1, 10000 Zagreb</item>
      <item>Credo banka dioničko društvo "u stečaju", Zrinjsko-Frankopanska 58, Split</item>
      <item>SLATINSKA BANKA d.d., Vladimira Nazora 2, Slatina</item>
      <item>RH MINISTARSTVO FINANCIJA, Katančićeva 5, 10000 Zagreb</item>
      <item>Dragutin Miro Carin, Ivana pl. Zajca br. 21, 35000 Slavonski Brod</item>
      <item>MATO SIGURNJAK, Dagutina Rakovca 5, 35000 Slavonski Brod</item>
      <item>JOSIP JELIĆ, odvjetnik, A. Cesarca 28, 35000 Slavonski Brod</item>
      <item>SEBASTIAN MIŠE, Petrinjska 48, 10000 Zagreb</item>
      <item>Brod-plin, društvo s ograničenom odgovornošću za izgradnju i održavanje plinske mreže, distribuciju i opskrbu prirodnim pl, Tome Skalice 4, Slavonski Brod</item>
      <item>ČELEBIJA-ING društvo s ograničenom odgovornošću za građenje, trgovinu i usluge, Vrbska ulica 10, Gornja Vrba</item>
      <item>ROJE GRADNJA d.o.o. za građevinarstvo, proizvodnju i trgovinu, Sajmište 158, Vukovar</item>
      <item>Đuro Đaković Holding dioničko društvo, Dr. Mile Budaka 1, Slavonski Brod</item>
      <item>ANDREJ GARIĆ, odvj. vježbenik, 35000 Slavonski Brod</item>
      <item>IVICA KNEŽEVIĆ, A. Hebranga 2/3, 35000 Slavonski Brod</item>
      <item>zamjenik pun. IVANA KOVAČEVIĆ, odvjetnica, A. Cesarca, 35000 Slavonski Brod</item>
      <item>zamjenik pun. ANA ČULO, Gajeva 27, 35000 Slavonski Brod</item>
      <item>ANDREA KANCIJANIĆ, Drage Šćitara 3, 51000 Rijeka</item>
      <item>INGA KRAJINA, Tome Skalice 4, 35000 Slavonski Brod</item>
      <item>ĐURO ĐAKOVIĆ HOLDING d.d., Dr. Mile Budaka 1, 35000 Slavonski Brod</item>
      <item>TOMISLAV MAZAL, Dr. M. Budaka 1, 35000 Slavonski Brod</item>
      <item>VEDRAN KRAJNOVIĆ, Savska cesta 137/1, 10000 Zagreb</item>
      <item>H-ABDUCO društvo s ograničenom odgovornošću za usluge, Slavonska avenija 6A, Zagreb</item>
      <item>Gabrijel Zovak</item>
      <item>Mirko Jelić</item>
      <item>Maja Kruljac</item>
      <item>Josip Stanić</item>
    </derivirana_varijabla>
  </DomainObject.Predmet.OstaliListFormatedWithAdress>
  <DomainObject.Predmet.OstaliListFormatedWithAdressOIB>
    <izvorni_sadrzaj>
      <item>OPĆINSKI SUD U SLAVONSKOM BRODU Z.K. ODJEL, 35000 Slavonski Brod</item>
      <item>ŽDO Građansko-upravni odjel Slavonski Brod, 35000 Slavonski Brod</item>
      <item>TS OS SSSB REGISTAR SUDA</item>
      <item>DANIJEL SOČKOVIĆ, Antuna Matije Reljkovića 37, 35000 Slavonski Brod</item>
      <item>MARTINA TONČIĆ-BOTA, odvjetnica, Teslina 3/II, 10000 Zagreb</item>
      <item>CENTAR BANKA d.d., OIB 89296739230, Amruševa 6, 10000 Zagreb</item>
      <item>zamjenik pun. predlagatelja MIHOVIL GRUBIŠIĆ, odvjetnički vježbenik, 10000 Zagreb</item>
      <item>ZOU MATO ŠIMUNOVIĆ - ANDRIJANA BOŠNJAK MILIĆ, odvjetnici, Trg pobjede 16/I, 35000 Slavonski Brod</item>
      <item>MILAN NAKIĆ, sada stečajni upravitelj, OIB 11576973023, J. J. Strossmayera 20, 34550 Pakrac</item>
      <item>VTS RH Zagreb, 10000 Zagreb</item>
      <item>OPĆINSKI SUD U CRIKVENICI ZEMLJIŠNO-KNJIŽNI ODJEL, 51260 Crikvenica</item>
      <item>OPĆINSKI SUD U ZADRU ZEMLJIŠNO-KNJIŽNI ODJEL, 23000 Zadar</item>
      <item>OPĆINSKI SUD U RIJECI ZEMLJIŠNO-KNJIŽNI ODJEL, 51000 Rijeka</item>
      <item>RAČUNOVODSTVO TS OS, 31000 Osijek</item>
      <item>NARODNE NOVINE, dioničko društvo za izdavanje i tiskanje Službenog lista Republike Hrvatske, službenih i drugih obrazaca te , OIB 64546066176, Savski Gaj XIII. put 6, 10000 Zagreb</item>
      <item>MARINA JERKOVIĆ dipl.iur. za ĐĐ INŽENJERING</item>
      <item>VJEKOSLAV SKAKALO za Zagrebačku banku</item>
      <item>NIKOLA ŠIKIĆ dipl. iur.</item>
      <item>zamjenik pun. HRVOJE RADIĆ, odvjetnički vježbenik</item>
      <item>DOMAGOJ ARAPOVIĆ za ARAPOVIĆ d.o.o.</item>
      <item>TATJANA PRACNY NOVAK, odvjetnica, 35000 Slavonski Brod</item>
      <item>zamjenik punomoćnika ANITA ARAČIĆ PAČIĆ, 35000 Slavonski Brod</item>
      <item>TOMISLAV ZELJKO za ĐĐ HOLDING, ĐĐ ENERGETIKA, 35000 Slavonski Brod</item>
      <item>zamjenik pun. HRVOJE RACAN, odvjetnički vježbenik, 35000 Slavonski Brod</item>
      <item>MARIO LJUBAS za INDUSTROOPREMU d.o.o.</item>
      <item>NADA SAMARDŽIĆ za Slatinsku Banku, 35000 Slavonski Brod</item>
      <item>IVŠA POLIČIĆ za Osimpex</item>
      <item>zamjenik pun. DOMAGOJ VUKOVIĆ za ĐĐ održavanje i usluge d.o.o., 35000 Slavonski Brod</item>
      <item>zamjenik pun. ANJA STUPAREVIĆ, odvjetnički vježbenik za Marsteel, 35000 Slavonski Brod</item>
      <item>ANA TROPINA, odvjetnica za STROJOPROMET ZAGREB</item>
      <item>zamjenica pun. MARIJA KARAKAŠ ZA ĐĐ Specijalna vozila, 35000 Slavonski Brod</item>
      <item>INES GAUS, odvjetnica, 35000 Slavonski Brod</item>
      <item>zamjenik pun. ANDREJ GARIĆ, odvjetnički vježbenik za radnike, 35000 Slavonski Brod</item>
      <item>IVICA DABRO, Ribarska 3, 32000 Vukovar</item>
      <item>OD LJUBENKO I PARTNERI, Branimirova 29, 10000 Zagreb</item>
      <item>OD ŽELJKO RAČKI I KOLEGE, Gajeva 27, 35000 Slavonski Brod</item>
      <item>ZORAN TOMIĆ, odvjetnik, Zelinska 2/1, 10000 Zagreb</item>
      <item>OD RAČKI I KOLEGE, Gajeva 27, 35000 Slavonski Brod</item>
      <item>HRVATSKA POŠTANSKA BANKA d.d., Jurišićeva 4, 10000 Zagreb</item>
      <item>FINANCIJSKA AGENCIJA OSIJEK, Lorenza Jagera 1, 31000 Osijek</item>
      <item>FINA SLAVONSKI BROD, 35000 Slavonski Brod</item>
      <item>MF POREZNA UPRAVA SLAVONSKI BROD, 35000 Slavonski Brod</item>
      <item>MUP RH PU BRODSKO-POSAVSKA, 35000 Slavonski Brod</item>
      <item>Željka Brandt, odvjetnica, P.Krešimira IV br. 12, 35000 Slavonski Brod</item>
      <item>ANTONIO VOLAREVIĆ, odvjetnik, Gjure Szaba 1A, 10000 Zagreb</item>
      <item>SIGMAT d. o. o. za proizvodnju, inženjering i trgovinu, OIB 47975086540, Gromačnik 35, Slavonski Brod, Gromačnik</item>
      <item>OSIJEK-KOTEKS dioničko društvo za graditeljstvo, proizvodnju i trgovinu, OIB 44610694500, Šamačka 11, Osijek</item>
      <item>MARIO JERKOVAC, odvjetnik, S. S. Kranjčevića 11, 44000 Sisak</item>
      <item>Đuro Đaković-Zavarene posude dioničko društvo, OIB 59110800788, Dr. Mile Budaka 1, Slavonski Brod</item>
      <item>ODVJETNIČKO DRUŠTVO RAČKI I KOLEGE, j.t.d., OIB 01475644302, Lička 35, 10000 Zagreb</item>
      <item>STANKA HNATKO, odvjetnica, A. Starčevića 10, 35000 Slavonski Brod</item>
      <item>Odvjetničko društvo SUČEVIĆ I PARTNERI d.o.o., OIB 88966484576, Gundulićeva 63, 10000 Zagreb</item>
      <item>PERI oplate i skele društvo s ograničenom odgovornošću, OIB 31650405172, Dolenica 20, Donji Stupnik</item>
      <item>ALEKSANDRA ĐORĐEVIĆ BUGARIN, odvjetnica, Poljana Z. Dražića 10, 10000 Zagreb</item>
      <item>NADA GAGRO, odvjetnica, Glagoljaška 52, 32100 Vinkovci</item>
      <item>TANJA MILJANIĆ, odvjetnica, Đorđićeva 3b, 10000 Zagreb</item>
      <item>ILIJA ČUŽIĆ, Vinogradska 61, 35252 Sibinj</item>
      <item>HYPO ALPE-ADRIA-BANK dioničko društvo, OIB 14036333877, Slavonska avenija 6, 10000 Zagreb</item>
      <item>CENTAR BANKA dioničko društvo, OIB 89296739230, Amruševa 6, 10000 Zagreb</item>
      <item>KentBank dioničko društvo, OIB 73656725926, Gundulićeva 1, 10000 Zagreb</item>
      <item>Credo banka dioničko društvo "u stečaju", OIB 94141384086, Zrinjsko-Frankopanska 58, Split</item>
      <item>SLATINSKA BANKA d.d., OIB 42252496579, Vladimira Nazora 2, Slatina</item>
      <item>RH MINISTARSTVO FINANCIJA, Katančićeva 5, 10000 Zagreb</item>
      <item>Dragutin Miro Carin, Ivana pl. Zajca br. 21, 35000 Slavonski Brod</item>
      <item>MATO SIGURNJAK, OIB 74419375081, Dagutina Rakovca 5, 35000 Slavonski Brod</item>
      <item>JOSIP JELIĆ, odvjetnik, A. Cesarca 28, 35000 Slavonski Brod</item>
      <item>SEBASTIAN MIŠE, Petrinjska 48, 10000 Zagreb</item>
      <item>Brod-plin, društvo s ograničenom odgovornošću za izgradnju i održavanje plinske mreže, distribuciju i opskrbu prirodnim pl, OIB 93572453653, Tome Skalice 4, Slavonski Brod</item>
      <item>ČELEBIJA-ING društvo s ograničenom odgovornošću za građenje, trgovinu i usluge, OIB 51820428765, Vrbska ulica 10, Gornja Vrba</item>
      <item>ROJE GRADNJA d.o.o. za građevinarstvo, proizvodnju i trgovinu, OIB 36761398765, Sajmište 158, Vukovar</item>
      <item>Đuro Đaković Holding dioničko društvo, OIB 58828286397, Dr. Mile Budaka 1, Slavonski Brod</item>
      <item>ANDREJ GARIĆ, odvj. vježbenik, 35000 Slavonski Brod</item>
      <item>IVICA KNEŽEVIĆ, OIB 35701461678, A. Hebranga 2/3, 35000 Slavonski Brod</item>
      <item>zamjenik pun. IVANA KOVAČEVIĆ, odvjetnica, A. Cesarca, 35000 Slavonski Brod</item>
      <item>zamjenik pun. ANA ČULO, Gajeva 27, 35000 Slavonski Brod</item>
      <item>ANDREA KANCIJANIĆ, OIB 31784554429, Drage Šćitara 3, 51000 Rijeka</item>
      <item>INGA KRAJINA, Tome Skalice 4, 35000 Slavonski Brod</item>
      <item>ĐURO ĐAKOVIĆ HOLDING d.d., Dr. Mile Budaka 1, 35000 Slavonski Brod</item>
      <item>TOMISLAV MAZAL, Dr. M. Budaka 1, 35000 Slavonski Brod</item>
      <item>VEDRAN KRAJNOVIĆ, Savska cesta 137/1, 10000 Zagreb</item>
      <item>H-ABDUCO društvo s ograničenom odgovornošću za usluge, OIB 13667298928, Slavonska avenija 6A, Zagreb</item>
      <item>Gabrijel Zovak</item>
      <item>Mirko Jelić</item>
      <item>Maja Kruljac</item>
      <item>Josip Stanić</item>
    </izvorni_sadrzaj>
    <derivirana_varijabla naziv="DomainObject.Predmet.OstaliListFormatedWithAdressOIB_1">
      <item>OPĆINSKI SUD U SLAVONSKOM BRODU Z.K. ODJEL, 35000 Slavonski Brod</item>
      <item>ŽDO Građansko-upravni odjel Slavonski Brod, 35000 Slavonski Brod</item>
      <item>TS OS SSSB REGISTAR SUDA</item>
      <item>DANIJEL SOČKOVIĆ, Antuna Matije Reljkovića 37, 35000 Slavonski Brod</item>
      <item>MARTINA TONČIĆ-BOTA, odvjetnica, Teslina 3/II, 10000 Zagreb</item>
      <item>CENTAR BANKA d.d., OIB 89296739230, Amruševa 6, 10000 Zagreb</item>
      <item>zamjenik pun. predlagatelja MIHOVIL GRUBIŠIĆ, odvjetnički vježbenik, 10000 Zagreb</item>
      <item>ZOU MATO ŠIMUNOVIĆ - ANDRIJANA BOŠNJAK MILIĆ, odvjetnici, Trg pobjede 16/I, 35000 Slavonski Brod</item>
      <item>MILAN NAKIĆ, sada stečajni upravitelj, OIB 11576973023, J. J. Strossmayera 20, 34550 Pakrac</item>
      <item>VTS RH Zagreb, 10000 Zagreb</item>
      <item>OPĆINSKI SUD U CRIKVENICI ZEMLJIŠNO-KNJIŽNI ODJEL, 51260 Crikvenica</item>
      <item>OPĆINSKI SUD U ZADRU ZEMLJIŠNO-KNJIŽNI ODJEL, 23000 Zadar</item>
      <item>OPĆINSKI SUD U RIJECI ZEMLJIŠNO-KNJIŽNI ODJEL, 51000 Rijeka</item>
      <item>RAČUNOVODSTVO TS OS, 31000 Osijek</item>
      <item>NARODNE NOVINE, dioničko društvo za izdavanje i tiskanje Službenog lista Republike Hrvatske, službenih i drugih obrazaca te , OIB 64546066176, Savski Gaj XIII. put 6, 10000 Zagreb</item>
      <item>MARINA JERKOVIĆ dipl.iur. za ĐĐ INŽENJERING</item>
      <item>VJEKOSLAV SKAKALO za Zagrebačku banku</item>
      <item>NIKOLA ŠIKIĆ dipl. iur.</item>
      <item>zamjenik pun. HRVOJE RADIĆ, odvjetnički vježbenik</item>
      <item>DOMAGOJ ARAPOVIĆ za ARAPOVIĆ d.o.o.</item>
      <item>TATJANA PRACNY NOVAK, odvjetnica, 35000 Slavonski Brod</item>
      <item>zamjenik punomoćnika ANITA ARAČIĆ PAČIĆ, 35000 Slavonski Brod</item>
      <item>TOMISLAV ZELJKO za ĐĐ HOLDING, ĐĐ ENERGETIKA, 35000 Slavonski Brod</item>
      <item>zamjenik pun. HRVOJE RACAN, odvjetnički vježbenik, 35000 Slavonski Brod</item>
      <item>MARIO LJUBAS za INDUSTROOPREMU d.o.o.</item>
      <item>NADA SAMARDŽIĆ za Slatinsku Banku, 35000 Slavonski Brod</item>
      <item>IVŠA POLIČIĆ za Osimpex</item>
      <item>zamjenik pun. DOMAGOJ VUKOVIĆ za ĐĐ održavanje i usluge d.o.o., 35000 Slavonski Brod</item>
      <item>zamjenik pun. ANJA STUPAREVIĆ, odvjetnički vježbenik za Marsteel, 35000 Slavonski Brod</item>
      <item>ANA TROPINA, odvjetnica za STROJOPROMET ZAGREB</item>
      <item>zamjenica pun. MARIJA KARAKAŠ ZA ĐĐ Specijalna vozila, 35000 Slavonski Brod</item>
      <item>INES GAUS, odvjetnica, 35000 Slavonski Brod</item>
      <item>zamjenik pun. ANDREJ GARIĆ, odvjetnički vježbenik za radnike, 35000 Slavonski Brod</item>
      <item>IVICA DABRO, Ribarska 3, 32000 Vukovar</item>
      <item>OD LJUBENKO I PARTNERI, Branimirova 29, 10000 Zagreb</item>
      <item>OD ŽELJKO RAČKI I KOLEGE, Gajeva 27, 35000 Slavonski Brod</item>
      <item>ZORAN TOMIĆ, odvjetnik, Zelinska 2/1, 10000 Zagreb</item>
      <item>OD RAČKI I KOLEGE, Gajeva 27, 35000 Slavonski Brod</item>
      <item>HRVATSKA POŠTANSKA BANKA d.d., Jurišićeva 4, 10000 Zagreb</item>
      <item>FINANCIJSKA AGENCIJA OSIJEK, Lorenza Jagera 1, 31000 Osijek</item>
      <item>FINA SLAVONSKI BROD, 35000 Slavonski Brod</item>
      <item>MF POREZNA UPRAVA SLAVONSKI BROD, 35000 Slavonski Brod</item>
      <item>MUP RH PU BRODSKO-POSAVSKA, 35000 Slavonski Brod</item>
      <item>Željka Brandt, odvjetnica, P.Krešimira IV br. 12, 35000 Slavonski Brod</item>
      <item>ANTONIO VOLAREVIĆ, odvjetnik, Gjure Szaba 1A, 10000 Zagreb</item>
      <item>SIGMAT d. o. o. za proizvodnju, inženjering i trgovinu, OIB 47975086540, Gromačnik 35, Slavonski Brod, Gromačnik</item>
      <item>OSIJEK-KOTEKS dioničko društvo za graditeljstvo, proizvodnju i trgovinu, OIB 44610694500, Šamačka 11, Osijek</item>
      <item>MARIO JERKOVAC, odvjetnik, S. S. Kranjčevića 11, 44000 Sisak</item>
      <item>Đuro Đaković-Zavarene posude dioničko društvo, OIB 59110800788, Dr. Mile Budaka 1, Slavonski Brod</item>
      <item>ODVJETNIČKO DRUŠTVO RAČKI I KOLEGE, j.t.d., OIB 01475644302, Lička 35, 10000 Zagreb</item>
      <item>STANKA HNATKO, odvjetnica, A. Starčevića 10, 35000 Slavonski Brod</item>
      <item>Odvjetničko društvo SUČEVIĆ I PARTNERI d.o.o., OIB 88966484576, Gundulićeva 63, 10000 Zagreb</item>
      <item>PERI oplate i skele društvo s ograničenom odgovornošću, OIB 31650405172, Dolenica 20, Donji Stupnik</item>
      <item>ALEKSANDRA ĐORĐEVIĆ BUGARIN, odvjetnica, Poljana Z. Dražića 10, 10000 Zagreb</item>
      <item>NADA GAGRO, odvjetnica, Glagoljaška 52, 32100 Vinkovci</item>
      <item>TANJA MILJANIĆ, odvjetnica, Đorđićeva 3b, 10000 Zagreb</item>
      <item>ILIJA ČUŽIĆ, Vinogradska 61, 35252 Sibinj</item>
      <item>HYPO ALPE-ADRIA-BANK dioničko društvo, OIB 14036333877, Slavonska avenija 6, 10000 Zagreb</item>
      <item>CENTAR BANKA dioničko društvo, OIB 89296739230, Amruševa 6, 10000 Zagreb</item>
      <item>KentBank dioničko društvo, OIB 73656725926, Gundulićeva 1, 10000 Zagreb</item>
      <item>Credo banka dioničko društvo "u stečaju", OIB 94141384086, Zrinjsko-Frankopanska 58, Split</item>
      <item>SLATINSKA BANKA d.d., OIB 42252496579, Vladimira Nazora 2, Slatina</item>
      <item>RH MINISTARSTVO FINANCIJA, Katančićeva 5, 10000 Zagreb</item>
      <item>Dragutin Miro Carin, Ivana pl. Zajca br. 21, 35000 Slavonski Brod</item>
      <item>MATO SIGURNJAK, OIB 74419375081, Dagutina Rakovca 5, 35000 Slavonski Brod</item>
      <item>JOSIP JELIĆ, odvjetnik, A. Cesarca 28, 35000 Slavonski Brod</item>
      <item>SEBASTIAN MIŠE, Petrinjska 48, 10000 Zagreb</item>
      <item>Brod-plin, društvo s ograničenom odgovornošću za izgradnju i održavanje plinske mreže, distribuciju i opskrbu prirodnim pl, OIB 93572453653, Tome Skalice 4, Slavonski Brod</item>
      <item>ČELEBIJA-ING društvo s ograničenom odgovornošću za građenje, trgovinu i usluge, OIB 51820428765, Vrbska ulica 10, Gornja Vrba</item>
      <item>ROJE GRADNJA d.o.o. za građevinarstvo, proizvodnju i trgovinu, OIB 36761398765, Sajmište 158, Vukovar</item>
      <item>Đuro Đaković Holding dioničko društvo, OIB 58828286397, Dr. Mile Budaka 1, Slavonski Brod</item>
      <item>ANDREJ GARIĆ, odvj. vježbenik, 35000 Slavonski Brod</item>
      <item>IVICA KNEŽEVIĆ, OIB 35701461678, A. Hebranga 2/3, 35000 Slavonski Brod</item>
      <item>zamjenik pun. IVANA KOVAČEVIĆ, odvjetnica, A. Cesarca, 35000 Slavonski Brod</item>
      <item>zamjenik pun. ANA ČULO, Gajeva 27, 35000 Slavonski Brod</item>
      <item>ANDREA KANCIJANIĆ, OIB 31784554429, Drage Šćitara 3, 51000 Rijeka</item>
      <item>INGA KRAJINA, Tome Skalice 4, 35000 Slavonski Brod</item>
      <item>ĐURO ĐAKOVIĆ HOLDING d.d., Dr. Mile Budaka 1, 35000 Slavonski Brod</item>
      <item>TOMISLAV MAZAL, Dr. M. Budaka 1, 35000 Slavonski Brod</item>
      <item>VEDRAN KRAJNOVIĆ, Savska cesta 137/1, 10000 Zagreb</item>
      <item>H-ABDUCO društvo s ograničenom odgovornošću za usluge, OIB 13667298928, Slavonska avenija 6A, Zagreb</item>
      <item>Gabrijel Zovak</item>
      <item>Mirko Jelić</item>
      <item>Maja Kruljac</item>
      <item>Josip Stanić</item>
    </derivirana_varijabla>
  </DomainObject.Predmet.OstaliListFormatedWithAdressOIB>
  <DomainObject.Predmet.OstaliListNazivFormated>
    <izvorni_sadrzaj>
      <item>OPĆINSKI SUD U SLAVONSKOM BRODU Z.K. ODJEL</item>
      <item>ŽDO Građansko-upravni odjel Slavonski Brod</item>
      <item>TS OS SSSB REGISTAR SUDA</item>
      <item>DANIJEL SOČKOVIĆ</item>
      <item>MARTINA TONČIĆ-BOTA, odvjetnica</item>
      <item>CENTAR BANKA d.d.</item>
      <item>zamjenik pun. predlagatelja MIHOVIL GRUBIŠIĆ, odvjetnički vježbenik</item>
      <item>ZOU MATO ŠIMUNOVIĆ - ANDRIJANA BOŠNJAK MILIĆ, odvjetnici</item>
      <item>MILAN NAKIĆ, sada stečajni upravitelj</item>
      <item>VTS RH Zagreb</item>
      <item>OPĆINSKI SUD U CRIKVENICI ZEMLJIŠNO-KNJIŽNI ODJEL</item>
      <item>OPĆINSKI SUD U ZADRU ZEMLJIŠNO-KNJIŽNI ODJEL</item>
      <item>OPĆINSKI SUD U RIJECI ZEMLJIŠNO-KNJIŽNI ODJEL</item>
      <item>RAČUNOVODSTVO TS OS</item>
      <item>NARODNE NOVINE, dioničko društvo za izdavanje i tiskanje Službenog lista Republike Hrvatske, službenih i drugih obrazaca te </item>
      <item>MARINA JERKOVIĆ dipl.iur. za ĐĐ INŽENJERING</item>
      <item>VJEKOSLAV SKAKALO za Zagrebačku banku</item>
      <item>NIKOLA ŠIKIĆ dipl. iur.</item>
      <item>zamjenik pun. HRVOJE RADIĆ, odvjetnički vježbenik</item>
      <item>DOMAGOJ ARAPOVIĆ za ARAPOVIĆ d.o.o.</item>
      <item>TATJANA PRACNY NOVAK, odvjetnica</item>
      <item>zamjenik punomoćnika ANITA ARAČIĆ PAČIĆ</item>
      <item>TOMISLAV ZELJKO za ĐĐ HOLDING, ĐĐ ENERGETIKA</item>
      <item>zamjenik pun. HRVOJE RACAN, odvjetnički vježbenik</item>
      <item>MARIO LJUBAS za INDUSTROOPREMU d.o.o.</item>
      <item>NADA SAMARDŽIĆ za Slatinsku Banku</item>
      <item>IVŠA POLIČIĆ za Osimpex</item>
      <item>zamjenik pun. DOMAGOJ VUKOVIĆ za ĐĐ održavanje i usluge d.o.o.</item>
      <item>zamjenik pun. ANJA STUPAREVIĆ, odvjetnički vježbenik za Marsteel</item>
      <item>ANA TROPINA, odvjetnica za STROJOPROMET ZAGREB</item>
      <item>zamjenica pun. MARIJA KARAKAŠ ZA ĐĐ Specijalna vozila</item>
      <item>INES GAUS, odvjetnica</item>
      <item>zamjenik pun. ANDREJ GARIĆ, odvjetnički vježbenik za radnike</item>
      <item>IVICA DABRO</item>
      <item>OD LJUBENKO I PARTNERI</item>
      <item>OD ŽELJKO RAČKI I KOLEGE</item>
      <item>ZORAN TOMIĆ, odvjetnik</item>
      <item>OD RAČKI I KOLEGE</item>
      <item>HRVATSKA POŠTANSKA BANKA d.d.</item>
      <item>FINANCIJSKA AGENCIJA OSIJEK</item>
      <item>FINA SLAVONSKI BROD</item>
      <item>MF POREZNA UPRAVA SLAVONSKI BROD</item>
      <item>MUP RH PU BRODSKO-POSAVSKA</item>
      <item>Željka Brandt, odvjetnica</item>
      <item>ANTONIO VOLAREVIĆ, odvjetnik</item>
      <item>SIGMAT d. o. o. za proizvodnju, inženjering i trgovinu</item>
      <item>OSIJEK-KOTEKS dioničko društvo za graditeljstvo, proizvodnju i trgovinu</item>
      <item>MARIO JERKOVAC, odvjetnik</item>
      <item>Đuro Đaković-Zavarene posude dioničko društvo</item>
      <item>ODVJETNIČKO DRUŠTVO RAČKI I KOLEGE, j.t.d.</item>
      <item>STANKA HNATKO, odvjetnica</item>
      <item>Odvjetničko društvo SUČEVIĆ I PARTNERI d.o.o.</item>
      <item>PERI oplate i skele društvo s ograničenom odgovornošću</item>
      <item>ALEKSANDRA ĐORĐEVIĆ BUGARIN, odvjetnica</item>
      <item>NADA GAGRO, odvjetnica</item>
      <item>TANJA MILJANIĆ, odvjetnica</item>
      <item>ILIJA ČUŽIĆ</item>
      <item>HYPO ALPE-ADRIA-BANK dioničko društvo</item>
      <item>CENTAR BANKA dioničko društvo</item>
      <item>KentBank dioničko društvo</item>
      <item>Credo banka dioničko društvo "u stečaju"</item>
      <item>SLATINSKA BANKA d.d.</item>
      <item>RH MINISTARSTVO FINANCIJA</item>
      <item>Dragutin Miro Carin</item>
      <item>MATO SIGURNJAK</item>
      <item>JOSIP JELIĆ, odvjetnik</item>
      <item>SEBASTIAN MIŠE</item>
      <item>Brod-plin, društvo s ograničenom odgovornošću za izgradnju i održavanje plinske mreže, distribuciju i opskrbu prirodnim pl</item>
      <item>ČELEBIJA-ING društvo s ograničenom odgovornošću za građenje, trgovinu i usluge</item>
      <item>ROJE GRADNJA d.o.o. za građevinarstvo, proizvodnju i trgovinu</item>
      <item>Đuro Đaković Holding dioničko društvo</item>
      <item>ANDREJ GARIĆ, odvj. vježbenik</item>
      <item>IVICA KNEŽEVIĆ</item>
      <item>zamjenik pun. IVANA KOVAČEVIĆ, odvjetnica</item>
      <item>zamjenik pun. ANA ČULO</item>
      <item>ANDREA KANCIJANIĆ</item>
      <item>INGA KRAJINA</item>
      <item>ĐURO ĐAKOVIĆ HOLDING d.d.</item>
      <item>TOMISLAV MAZAL</item>
      <item>VEDRAN KRAJNOVIĆ</item>
      <item>H-ABDUCO društvo s ograničenom odgovornošću za usluge</item>
      <item>Gabrijel Zovak</item>
      <item>Mirko Jelić</item>
      <item>Maja Kruljac</item>
      <item>Josip Stanić</item>
    </izvorni_sadrzaj>
    <derivirana_varijabla naziv="DomainObject.Predmet.OstaliListNazivFormated_1">
      <item>OPĆINSKI SUD U SLAVONSKOM BRODU Z.K. ODJEL</item>
      <item>ŽDO Građansko-upravni odjel Slavonski Brod</item>
      <item>TS OS SSSB REGISTAR SUDA</item>
      <item>DANIJEL SOČKOVIĆ</item>
      <item>MARTINA TONČIĆ-BOTA, odvjetnica</item>
      <item>CENTAR BANKA d.d.</item>
      <item>zamjenik pun. predlagatelja MIHOVIL GRUBIŠIĆ, odvjetnički vježbenik</item>
      <item>ZOU MATO ŠIMUNOVIĆ - ANDRIJANA BOŠNJAK MILIĆ, odvjetnici</item>
      <item>MILAN NAKIĆ, sada stečajni upravitelj</item>
      <item>VTS RH Zagreb</item>
      <item>OPĆINSKI SUD U CRIKVENICI ZEMLJIŠNO-KNJIŽNI ODJEL</item>
      <item>OPĆINSKI SUD U ZADRU ZEMLJIŠNO-KNJIŽNI ODJEL</item>
      <item>OPĆINSKI SUD U RIJECI ZEMLJIŠNO-KNJIŽNI ODJEL</item>
      <item>RAČUNOVODSTVO TS OS</item>
      <item>NARODNE NOVINE, dioničko društvo za izdavanje i tiskanje Službenog lista Republike Hrvatske, službenih i drugih obrazaca te </item>
      <item>MARINA JERKOVIĆ dipl.iur. za ĐĐ INŽENJERING</item>
      <item>VJEKOSLAV SKAKALO za Zagrebačku banku</item>
      <item>NIKOLA ŠIKIĆ dipl. iur.</item>
      <item>zamjenik pun. HRVOJE RADIĆ, odvjetnički vježbenik</item>
      <item>DOMAGOJ ARAPOVIĆ za ARAPOVIĆ d.o.o.</item>
      <item>TATJANA PRACNY NOVAK, odvjetnica</item>
      <item>zamjenik punomoćnika ANITA ARAČIĆ PAČIĆ</item>
      <item>TOMISLAV ZELJKO za ĐĐ HOLDING, ĐĐ ENERGETIKA</item>
      <item>zamjenik pun. HRVOJE RACAN, odvjetnički vježbenik</item>
      <item>MARIO LJUBAS za INDUSTROOPREMU d.o.o.</item>
      <item>NADA SAMARDŽIĆ za Slatinsku Banku</item>
      <item>IVŠA POLIČIĆ za Osimpex</item>
      <item>zamjenik pun. DOMAGOJ VUKOVIĆ za ĐĐ održavanje i usluge d.o.o.</item>
      <item>zamjenik pun. ANJA STUPAREVIĆ, odvjetnički vježbenik za Marsteel</item>
      <item>ANA TROPINA, odvjetnica za STROJOPROMET ZAGREB</item>
      <item>zamjenica pun. MARIJA KARAKAŠ ZA ĐĐ Specijalna vozila</item>
      <item>INES GAUS, odvjetnica</item>
      <item>zamjenik pun. ANDREJ GARIĆ, odvjetnički vježbenik za radnike</item>
      <item>IVICA DABRO</item>
      <item>OD LJUBENKO I PARTNERI</item>
      <item>OD ŽELJKO RAČKI I KOLEGE</item>
      <item>ZORAN TOMIĆ, odvjetnik</item>
      <item>OD RAČKI I KOLEGE</item>
      <item>HRVATSKA POŠTANSKA BANKA d.d.</item>
      <item>FINANCIJSKA AGENCIJA OSIJEK</item>
      <item>FINA SLAVONSKI BROD</item>
      <item>MF POREZNA UPRAVA SLAVONSKI BROD</item>
      <item>MUP RH PU BRODSKO-POSAVSKA</item>
      <item>Željka Brandt, odvjetnica</item>
      <item>ANTONIO VOLAREVIĆ, odvjetnik</item>
      <item>SIGMAT d. o. o. za proizvodnju, inženjering i trgovinu</item>
      <item>OSIJEK-KOTEKS dioničko društvo za graditeljstvo, proizvodnju i trgovinu</item>
      <item>MARIO JERKOVAC, odvjetnik</item>
      <item>Đuro Đaković-Zavarene posude dioničko društvo</item>
      <item>ODVJETNIČKO DRUŠTVO RAČKI I KOLEGE, j.t.d.</item>
      <item>STANKA HNATKO, odvjetnica</item>
      <item>Odvjetničko društvo SUČEVIĆ I PARTNERI d.o.o.</item>
      <item>PERI oplate i skele društvo s ograničenom odgovornošću</item>
      <item>ALEKSANDRA ĐORĐEVIĆ BUGARIN, odvjetnica</item>
      <item>NADA GAGRO, odvjetnica</item>
      <item>TANJA MILJANIĆ, odvjetnica</item>
      <item>ILIJA ČUŽIĆ</item>
      <item>HYPO ALPE-ADRIA-BANK dioničko društvo</item>
      <item>CENTAR BANKA dioničko društvo</item>
      <item>KentBank dioničko društvo</item>
      <item>Credo banka dioničko društvo "u stečaju"</item>
      <item>SLATINSKA BANKA d.d.</item>
      <item>RH MINISTARSTVO FINANCIJA</item>
      <item>Dragutin Miro Carin</item>
      <item>MATO SIGURNJAK</item>
      <item>JOSIP JELIĆ, odvjetnik</item>
      <item>SEBASTIAN MIŠE</item>
      <item>Brod-plin, društvo s ograničenom odgovornošću za izgradnju i održavanje plinske mreže, distribuciju i opskrbu prirodnim pl</item>
      <item>ČELEBIJA-ING društvo s ograničenom odgovornošću za građenje, trgovinu i usluge</item>
      <item>ROJE GRADNJA d.o.o. za građevinarstvo, proizvodnju i trgovinu</item>
      <item>Đuro Đaković Holding dioničko društvo</item>
      <item>ANDREJ GARIĆ, odvj. vježbenik</item>
      <item>IVICA KNEŽEVIĆ</item>
      <item>zamjenik pun. IVANA KOVAČEVIĆ, odvjetnica</item>
      <item>zamjenik pun. ANA ČULO</item>
      <item>ANDREA KANCIJANIĆ</item>
      <item>INGA KRAJINA</item>
      <item>ĐURO ĐAKOVIĆ HOLDING d.d.</item>
      <item>TOMISLAV MAZAL</item>
      <item>VEDRAN KRAJNOVIĆ</item>
      <item>H-ABDUCO društvo s ograničenom odgovornošću za usluge</item>
      <item>Gabrijel Zovak</item>
      <item>Mirko Jelić</item>
      <item>Maja Kruljac</item>
      <item>Josip Stanić</item>
    </derivirana_varijabla>
  </DomainObject.Predmet.OstaliListNazivFormated>
  <DomainObject.Predmet.OstaliListNazivFormatedOIB>
    <izvorni_sadrzaj>
      <item>OPĆINSKI SUD U SLAVONSKOM BRODU Z.K. ODJEL</item>
      <item>ŽDO Građansko-upravni odjel Slavonski Brod</item>
      <item>TS OS SSSB REGISTAR SUDA</item>
      <item>DANIJEL SOČKOVIĆ</item>
      <item>MARTINA TONČIĆ-BOTA, odvjetnica</item>
      <item>CENTAR BANKA d.d., OIB 89296739230</item>
      <item>zamjenik pun. predlagatelja MIHOVIL GRUBIŠIĆ, odvjetnički vježbenik</item>
      <item>ZOU MATO ŠIMUNOVIĆ - ANDRIJANA BOŠNJAK MILIĆ, odvjetnici</item>
      <item>MILAN NAKIĆ, sada stečajni upravitelj, OIB 11576973023</item>
      <item>VTS RH Zagreb</item>
      <item>OPĆINSKI SUD U CRIKVENICI ZEMLJIŠNO-KNJIŽNI ODJEL</item>
      <item>OPĆINSKI SUD U ZADRU ZEMLJIŠNO-KNJIŽNI ODJEL</item>
      <item>OPĆINSKI SUD U RIJECI ZEMLJIŠNO-KNJIŽNI ODJEL</item>
      <item>RAČUNOVODSTVO TS OS</item>
      <item>NARODNE NOVINE, dioničko društvo za izdavanje i tiskanje Službenog lista Republike Hrvatske, službenih i drugih obrazaca te , OIB 64546066176</item>
      <item>MARINA JERKOVIĆ dipl.iur. za ĐĐ INŽENJERING</item>
      <item>VJEKOSLAV SKAKALO za Zagrebačku banku</item>
      <item>NIKOLA ŠIKIĆ dipl. iur.</item>
      <item>zamjenik pun. HRVOJE RADIĆ, odvjetnički vježbenik</item>
      <item>DOMAGOJ ARAPOVIĆ za ARAPOVIĆ d.o.o.</item>
      <item>TATJANA PRACNY NOVAK, odvjetnica</item>
      <item>zamjenik punomoćnika ANITA ARAČIĆ PAČIĆ</item>
      <item>TOMISLAV ZELJKO za ĐĐ HOLDING, ĐĐ ENERGETIKA</item>
      <item>zamjenik pun. HRVOJE RACAN, odvjetnički vježbenik</item>
      <item>MARIO LJUBAS za INDUSTROOPREMU d.o.o.</item>
      <item>NADA SAMARDŽIĆ za Slatinsku Banku</item>
      <item>IVŠA POLIČIĆ za Osimpex</item>
      <item>zamjenik pun. DOMAGOJ VUKOVIĆ za ĐĐ održavanje i usluge d.o.o.</item>
      <item>zamjenik pun. ANJA STUPAREVIĆ, odvjetnički vježbenik za Marsteel</item>
      <item>ANA TROPINA, odvjetnica za STROJOPROMET ZAGREB</item>
      <item>zamjenica pun. MARIJA KARAKAŠ ZA ĐĐ Specijalna vozila</item>
      <item>INES GAUS, odvjetnica</item>
      <item>zamjenik pun. ANDREJ GARIĆ, odvjetnički vježbenik za radnike</item>
      <item>IVICA DABRO</item>
      <item>OD LJUBENKO I PARTNERI</item>
      <item>OD ŽELJKO RAČKI I KOLEGE</item>
      <item>ZORAN TOMIĆ, odvjetnik</item>
      <item>OD RAČKI I KOLEGE</item>
      <item>HRVATSKA POŠTANSKA BANKA d.d.</item>
      <item>FINANCIJSKA AGENCIJA OSIJEK</item>
      <item>FINA SLAVONSKI BROD</item>
      <item>MF POREZNA UPRAVA SLAVONSKI BROD</item>
      <item>MUP RH PU BRODSKO-POSAVSKA</item>
      <item>Željka Brandt, odvjetnica</item>
      <item>ANTONIO VOLAREVIĆ, odvjetnik</item>
      <item>SIGMAT d. o. o. za proizvodnju, inženjering i trgovinu, OIB 47975086540</item>
      <item>OSIJEK-KOTEKS dioničko društvo za graditeljstvo, proizvodnju i trgovinu, OIB 44610694500</item>
      <item>MARIO JERKOVAC, odvjetnik</item>
      <item>Đuro Đaković-Zavarene posude dioničko društvo, OIB 59110800788</item>
      <item>ODVJETNIČKO DRUŠTVO RAČKI I KOLEGE, j.t.d., OIB 01475644302</item>
      <item>STANKA HNATKO, odvjetnica</item>
      <item>Odvjetničko društvo SUČEVIĆ I PARTNERI d.o.o., OIB 88966484576</item>
      <item>PERI oplate i skele društvo s ograničenom odgovornošću, OIB 31650405172</item>
      <item>ALEKSANDRA ĐORĐEVIĆ BUGARIN, odvjetnica</item>
      <item>NADA GAGRO, odvjetnica</item>
      <item>TANJA MILJANIĆ, odvjetnica</item>
      <item>ILIJA ČUŽIĆ</item>
      <item>HYPO ALPE-ADRIA-BANK dioničko društvo, OIB 14036333877</item>
      <item>CENTAR BANKA dioničko društvo, OIB 89296739230</item>
      <item>KentBank dioničko društvo, OIB 73656725926</item>
      <item>Credo banka dioničko društvo "u stečaju", OIB 94141384086</item>
      <item>SLATINSKA BANKA d.d., OIB 42252496579</item>
      <item>RH MINISTARSTVO FINANCIJA</item>
      <item>Dragutin Miro Carin</item>
      <item>MATO SIGURNJAK, OIB 74419375081</item>
      <item>JOSIP JELIĆ, odvjetnik</item>
      <item>SEBASTIAN MIŠE</item>
      <item>Brod-plin, društvo s ograničenom odgovornošću za izgradnju i održavanje plinske mreže, distribuciju i opskrbu prirodnim pl, OIB 93572453653</item>
      <item>ČELEBIJA-ING društvo s ograničenom odgovornošću za građenje, trgovinu i usluge, OIB 51820428765</item>
      <item>ROJE GRADNJA d.o.o. za građevinarstvo, proizvodnju i trgovinu, OIB 36761398765</item>
      <item>Đuro Đaković Holding dioničko društvo, OIB 58828286397</item>
      <item>ANDREJ GARIĆ, odvj. vježbenik</item>
      <item>IVICA KNEŽEVIĆ, OIB 35701461678</item>
      <item>zamjenik pun. IVANA KOVAČEVIĆ, odvjetnica</item>
      <item>zamjenik pun. ANA ČULO</item>
      <item>ANDREA KANCIJANIĆ, OIB 31784554429</item>
      <item>INGA KRAJINA</item>
      <item>ĐURO ĐAKOVIĆ HOLDING d.d.</item>
      <item>TOMISLAV MAZAL</item>
      <item>VEDRAN KRAJNOVIĆ</item>
      <item>H-ABDUCO društvo s ograničenom odgovornošću za usluge, OIB 13667298928</item>
      <item>Gabrijel Zovak</item>
      <item>Mirko Jelić</item>
      <item>Maja Kruljac</item>
      <item>Josip Stanić</item>
    </izvorni_sadrzaj>
    <derivirana_varijabla naziv="DomainObject.Predmet.OstaliListNazivFormatedOIB_1">
      <item>OPĆINSKI SUD U SLAVONSKOM BRODU Z.K. ODJEL</item>
      <item>ŽDO Građansko-upravni odjel Slavonski Brod</item>
      <item>TS OS SSSB REGISTAR SUDA</item>
      <item>DANIJEL SOČKOVIĆ</item>
      <item>MARTINA TONČIĆ-BOTA, odvjetnica</item>
      <item>CENTAR BANKA d.d., OIB 89296739230</item>
      <item>zamjenik pun. predlagatelja MIHOVIL GRUBIŠIĆ, odvjetnički vježbenik</item>
      <item>ZOU MATO ŠIMUNOVIĆ - ANDRIJANA BOŠNJAK MILIĆ, odvjetnici</item>
      <item>MILAN NAKIĆ, sada stečajni upravitelj, OIB 11576973023</item>
      <item>VTS RH Zagreb</item>
      <item>OPĆINSKI SUD U CRIKVENICI ZEMLJIŠNO-KNJIŽNI ODJEL</item>
      <item>OPĆINSKI SUD U ZADRU ZEMLJIŠNO-KNJIŽNI ODJEL</item>
      <item>OPĆINSKI SUD U RIJECI ZEMLJIŠNO-KNJIŽNI ODJEL</item>
      <item>RAČUNOVODSTVO TS OS</item>
      <item>NARODNE NOVINE, dioničko društvo za izdavanje i tiskanje Službenog lista Republike Hrvatske, službenih i drugih obrazaca te , OIB 64546066176</item>
      <item>MARINA JERKOVIĆ dipl.iur. za ĐĐ INŽENJERING</item>
      <item>VJEKOSLAV SKAKALO za Zagrebačku banku</item>
      <item>NIKOLA ŠIKIĆ dipl. iur.</item>
      <item>zamjenik pun. HRVOJE RADIĆ, odvjetnički vježbenik</item>
      <item>DOMAGOJ ARAPOVIĆ za ARAPOVIĆ d.o.o.</item>
      <item>TATJANA PRACNY NOVAK, odvjetnica</item>
      <item>zamjenik punomoćnika ANITA ARAČIĆ PAČIĆ</item>
      <item>TOMISLAV ZELJKO za ĐĐ HOLDING, ĐĐ ENERGETIKA</item>
      <item>zamjenik pun. HRVOJE RACAN, odvjetnički vježbenik</item>
      <item>MARIO LJUBAS za INDUSTROOPREMU d.o.o.</item>
      <item>NADA SAMARDŽIĆ za Slatinsku Banku</item>
      <item>IVŠA POLIČIĆ za Osimpex</item>
      <item>zamjenik pun. DOMAGOJ VUKOVIĆ za ĐĐ održavanje i usluge d.o.o.</item>
      <item>zamjenik pun. ANJA STUPAREVIĆ, odvjetnički vježbenik za Marsteel</item>
      <item>ANA TROPINA, odvjetnica za STROJOPROMET ZAGREB</item>
      <item>zamjenica pun. MARIJA KARAKAŠ ZA ĐĐ Specijalna vozila</item>
      <item>INES GAUS, odvjetnica</item>
      <item>zamjenik pun. ANDREJ GARIĆ, odvjetnički vježbenik za radnike</item>
      <item>IVICA DABRO</item>
      <item>OD LJUBENKO I PARTNERI</item>
      <item>OD ŽELJKO RAČKI I KOLEGE</item>
      <item>ZORAN TOMIĆ, odvjetnik</item>
      <item>OD RAČKI I KOLEGE</item>
      <item>HRVATSKA POŠTANSKA BANKA d.d.</item>
      <item>FINANCIJSKA AGENCIJA OSIJEK</item>
      <item>FINA SLAVONSKI BROD</item>
      <item>MF POREZNA UPRAVA SLAVONSKI BROD</item>
      <item>MUP RH PU BRODSKO-POSAVSKA</item>
      <item>Željka Brandt, odvjetnica</item>
      <item>ANTONIO VOLAREVIĆ, odvjetnik</item>
      <item>SIGMAT d. o. o. za proizvodnju, inženjering i trgovinu, OIB 47975086540</item>
      <item>OSIJEK-KOTEKS dioničko društvo za graditeljstvo, proizvodnju i trgovinu, OIB 44610694500</item>
      <item>MARIO JERKOVAC, odvjetnik</item>
      <item>Đuro Đaković-Zavarene posude dioničko društvo, OIB 59110800788</item>
      <item>ODVJETNIČKO DRUŠTVO RAČKI I KOLEGE, j.t.d., OIB 01475644302</item>
      <item>STANKA HNATKO, odvjetnica</item>
      <item>Odvjetničko društvo SUČEVIĆ I PARTNERI d.o.o., OIB 88966484576</item>
      <item>PERI oplate i skele društvo s ograničenom odgovornošću, OIB 31650405172</item>
      <item>ALEKSANDRA ĐORĐEVIĆ BUGARIN, odvjetnica</item>
      <item>NADA GAGRO, odvjetnica</item>
      <item>TANJA MILJANIĆ, odvjetnica</item>
      <item>ILIJA ČUŽIĆ</item>
      <item>HYPO ALPE-ADRIA-BANK dioničko društvo, OIB 14036333877</item>
      <item>CENTAR BANKA dioničko društvo, OIB 89296739230</item>
      <item>KentBank dioničko društvo, OIB 73656725926</item>
      <item>Credo banka dioničko društvo "u stečaju", OIB 94141384086</item>
      <item>SLATINSKA BANKA d.d., OIB 42252496579</item>
      <item>RH MINISTARSTVO FINANCIJA</item>
      <item>Dragutin Miro Carin</item>
      <item>MATO SIGURNJAK, OIB 74419375081</item>
      <item>JOSIP JELIĆ, odvjetnik</item>
      <item>SEBASTIAN MIŠE</item>
      <item>Brod-plin, društvo s ograničenom odgovornošću za izgradnju i održavanje plinske mreže, distribuciju i opskrbu prirodnim pl, OIB 93572453653</item>
      <item>ČELEBIJA-ING društvo s ograničenom odgovornošću za građenje, trgovinu i usluge, OIB 51820428765</item>
      <item>ROJE GRADNJA d.o.o. za građevinarstvo, proizvodnju i trgovinu, OIB 36761398765</item>
      <item>Đuro Đaković Holding dioničko društvo, OIB 58828286397</item>
      <item>ANDREJ GARIĆ, odvj. vježbenik</item>
      <item>IVICA KNEŽEVIĆ, OIB 35701461678</item>
      <item>zamjenik pun. IVANA KOVAČEVIĆ, odvjetnica</item>
      <item>zamjenik pun. ANA ČULO</item>
      <item>ANDREA KANCIJANIĆ, OIB 31784554429</item>
      <item>INGA KRAJINA</item>
      <item>ĐURO ĐAKOVIĆ HOLDING d.d.</item>
      <item>TOMISLAV MAZAL</item>
      <item>VEDRAN KRAJNOVIĆ</item>
      <item>H-ABDUCO društvo s ograničenom odgovornošću za usluge, OIB 13667298928</item>
      <item>Gabrijel Zovak</item>
      <item>Mirko Jelić</item>
      <item>Maja Kruljac</item>
      <item>Josip Stanić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lipnja 2016.</izvorni_sadrzaj>
    <derivirana_varijabla naziv="DomainObject.Datum_1">14. lipnja 2016.</derivirana_varijabla>
  </DomainObject.Datum>
  <DomainObject.PoslovniBrojDokumenta>
    <izvorni_sadrzaj>St-377/2012-516</izvorni_sadrzaj>
    <derivirana_varijabla naziv="DomainObject.PoslovniBrojDokumenta_1">St-377/2012-516</derivirana_varijabla>
  </DomainObject.PoslovniBrojDokumenta>
  <DomainObject.Predmet.StrankaIDrugi>
    <izvorni_sadrzaj>DARKO KARABOGDAN i ostali  RADNICI</izvorni_sadrzaj>
    <derivirana_varijabla naziv="DomainObject.Predmet.StrankaIDrugi_1">DARKO KARABOGDAN i ostali  RADNICI</derivirana_varijabla>
  </DomainObject.Predmet.StrankaIDrugi>
  <DomainObject.Predmet.ProtustrankaIDrugi>
    <izvorni_sadrzaj>V.A.M.-ING d.o.o.SLAVONSKI BROD</izvorni_sadrzaj>
    <derivirana_varijabla naziv="DomainObject.Predmet.ProtustrankaIDrugi_1">V.A.M.-ING d.o.o.SLAVONSKI BROD</derivirana_varijabla>
  </DomainObject.Predmet.ProtustrankaIDrugi>
  <DomainObject.Predmet.StrankaIDrugiAdressOIB>
    <izvorni_sadrzaj>DARKO KARABOGDAN i ostali  RADNICI, Koranski brijeg 30a, Karlovac</izvorni_sadrzaj>
    <derivirana_varijabla naziv="DomainObject.Predmet.StrankaIDrugiAdressOIB_1">DARKO KARABOGDAN i ostali  RADNICI, Koranski brijeg 30a, Karlovac</derivirana_varijabla>
  </DomainObject.Predmet.StrankaIDrugiAdressOIB>
  <DomainObject.Predmet.ProtustrankaIDrugiAdressOIB>
    <izvorni_sadrzaj>V.A.M.-ING d.o.o.SLAVONSKI BROD, OIB 65586439269, Dr.Mile Budaka 1, 35000 Slavonski Brod</izvorni_sadrzaj>
    <derivirana_varijabla naziv="DomainObject.Predmet.ProtustrankaIDrugiAdressOIB_1">V.A.M.-ING d.o.o.SLAVONSKI BROD, OIB 65586439269, Dr.Mile Budaka 1,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V.A.M.-ING d.o.o.SLAVONSKI BROD</item>
      <item>DARKO KARABOGDAN i ostali  RADNICI</item>
      <item>OPĆINSKI SUD U SLAVONSKOM BRODU Z.K. ODJEL</item>
      <item>ŽDO Građansko-upravni odjel Slavonski Brod</item>
      <item>TS OS SSSB REGISTAR SUDA</item>
      <item>DANIJEL SOČKOVIĆ</item>
      <item>MARTINA TONČIĆ-BOTA, odvjetnica</item>
      <item>CENTAR BANKA d.d.</item>
      <item>zamjenik pun. predlagatelja MIHOVIL GRUBIŠIĆ, odvjetnički vježbenik</item>
      <item>ZOU MATO ŠIMUNOVIĆ - ANDRIJANA BOŠNJAK MILIĆ, odvjetnici</item>
      <item>MILAN NAKIĆ, sada stečajni upravitelj</item>
      <item>VTS RH Zagreb</item>
      <item>OPĆINSKI SUD U CRIKVENICI ZEMLJIŠNO-KNJIŽNI ODJEL</item>
      <item>OPĆINSKI SUD U ZADRU ZEMLJIŠNO-KNJIŽNI ODJEL</item>
      <item>OPĆINSKI SUD U RIJECI ZEMLJIŠNO-KNJIŽNI ODJEL</item>
      <item>RAČUNOVODSTVO TS OS</item>
      <item>NARODNE NOVINE, dioničko društvo za izdavanje i tiskanje Službenog lista Republike Hrvatske, službenih i drugih obrazaca te </item>
      <item>MARINA JERKOVIĆ dipl.iur. za ĐĐ INŽENJERING</item>
      <item>VJEKOSLAV SKAKALO za Zagrebačku banku</item>
      <item>NIKOLA ŠIKIĆ dipl. iur.</item>
      <item>zamjenik pun. HRVOJE RADIĆ, odvjetnički vježbenik</item>
      <item>DOMAGOJ ARAPOVIĆ za ARAPOVIĆ d.o.o.</item>
      <item>TATJANA PRACNY NOVAK, odvjetnica</item>
      <item>zamjenik punomoćnika ANITA ARAČIĆ PAČIĆ</item>
      <item>TOMISLAV ZELJKO za ĐĐ HOLDING, ĐĐ ENERGETIKA</item>
      <item>zamjenik pun. HRVOJE RACAN, odvjetnički vježbenik</item>
      <item>MARIO LJUBAS za INDUSTROOPREMU d.o.o.</item>
      <item>NADA SAMARDŽIĆ za Slatinsku Banku</item>
      <item>IVŠA POLIČIĆ za Osimpex</item>
      <item>zamjenik pun. DOMAGOJ VUKOVIĆ za ĐĐ održavanje i usluge d.o.o.</item>
      <item>zamjenik pun. ANJA STUPAREVIĆ, odvjetnički vježbenik za Marsteel</item>
      <item>ANA TROPINA, odvjetnica za STROJOPROMET ZAGREB</item>
      <item>zamjenica pun. MARIJA KARAKAŠ ZA ĐĐ Specijalna vozila</item>
      <item>INES GAUS, odvjetnica</item>
      <item>zamjenik pun. ANDREJ GARIĆ, odvjetnički vježbenik za radnike</item>
      <item>IVICA DABRO</item>
      <item>OD LJUBENKO I PARTNERI</item>
      <item>OD ŽELJKO RAČKI I KOLEGE</item>
      <item>ZORAN TOMIĆ, odvjetnik</item>
      <item>OD RAČKI I KOLEGE</item>
      <item>HRVATSKA POŠTANSKA BANKA d.d.</item>
      <item>FINANCIJSKA AGENCIJA OSIJEK</item>
      <item>FINA SLAVONSKI BROD</item>
      <item>MF POREZNA UPRAVA SLAVONSKI BROD</item>
      <item>MUP RH PU BRODSKO-POSAVSKA</item>
      <item>Željka Brandt, odvjetnica</item>
      <item>ANTONIO VOLAREVIĆ, odvjetnik</item>
      <item>SIGMAT d. o. o. za proizvodnju, inženjering i trgovinu</item>
      <item>OSIJEK-KOTEKS dioničko društvo za graditeljstvo, proizvodnju i trgovinu</item>
      <item>MARIO JERKOVAC, odvjetnik</item>
      <item>Đuro Đaković-Zavarene posude dioničko društvo</item>
      <item>ODVJETNIČKO DRUŠTVO RAČKI I KOLEGE, j.t.d.</item>
      <item>STANKA HNATKO, odvjetnica</item>
      <item>Odvjetničko društvo SUČEVIĆ I PARTNERI d.o.o.</item>
      <item>PERI oplate i skele društvo s ograničenom odgovornošću</item>
      <item>ALEKSANDRA ĐORĐEVIĆ BUGARIN, odvjetnica</item>
      <item>NADA GAGRO, odvjetnica</item>
      <item>TANJA MILJANIĆ, odvjetnica</item>
      <item>ILIJA ČUŽIĆ</item>
      <item>HYPO ALPE-ADRIA-BANK dioničko društvo</item>
      <item>CENTAR BANKA dioničko društvo</item>
      <item>KentBank dioničko društvo</item>
      <item>Credo banka dioničko društvo "u stečaju"</item>
      <item>SLATINSKA BANKA d.d.</item>
      <item>RH MINISTARSTVO FINANCIJA</item>
      <item>Dragutin Miro Carin</item>
      <item>MATO SIGURNJAK</item>
      <item>JOSIP JELIĆ, odvjetnik</item>
      <item>SEBASTIAN MIŠE</item>
      <item>Brod-plin, društvo s ograničenom odgovornošću za izgradnju i održavanje plinske mreže, distribuciju i opskrbu prirodnim pl</item>
      <item>ČELEBIJA-ING društvo s ograničenom odgovornošću za građenje, trgovinu i usluge</item>
      <item>ROJE GRADNJA d.o.o. za građevinarstvo, proizvodnju i trgovinu</item>
      <item>Đuro Đaković Holding dioničko društvo</item>
      <item>ANDREJ GARIĆ, odvj. vježbenik</item>
      <item>IVICA KNEŽEVIĆ</item>
      <item>zamjenik pun. IVANA KOVAČEVIĆ, odvjetnica</item>
      <item>zamjenik pun. ANA ČULO</item>
      <item>ANDREA KANCIJANIĆ</item>
      <item>INGA KRAJINA</item>
      <item>ĐURO ĐAKOVIĆ HOLDING d.d.</item>
      <item>TOMISLAV MAZAL</item>
      <item>VEDRAN KRAJNOVIĆ</item>
      <item>H-ABDUCO društvo s ograničenom odgovornošću za usluge</item>
      <item>Gabrijel Zovak</item>
      <item>Mirko Jelić</item>
      <item>Maja Kruljac</item>
      <item>Josip Stanić</item>
    </izvorni_sadrzaj>
    <derivirana_varijabla naziv="DomainObject.Predmet.SudioniciListNaziv_1">
      <item>V.A.M.-ING d.o.o.SLAVONSKI BROD</item>
      <item>DARKO KARABOGDAN i ostali  RADNICI</item>
      <item>OPĆINSKI SUD U SLAVONSKOM BRODU Z.K. ODJEL</item>
      <item>ŽDO Građansko-upravni odjel Slavonski Brod</item>
      <item>TS OS SSSB REGISTAR SUDA</item>
      <item>DANIJEL SOČKOVIĆ</item>
      <item>MARTINA TONČIĆ-BOTA, odvjetnica</item>
      <item>CENTAR BANKA d.d.</item>
      <item>zamjenik pun. predlagatelja MIHOVIL GRUBIŠIĆ, odvjetnički vježbenik</item>
      <item>ZOU MATO ŠIMUNOVIĆ - ANDRIJANA BOŠNJAK MILIĆ, odvjetnici</item>
      <item>MILAN NAKIĆ, sada stečajni upravitelj</item>
      <item>VTS RH Zagreb</item>
      <item>OPĆINSKI SUD U CRIKVENICI ZEMLJIŠNO-KNJIŽNI ODJEL</item>
      <item>OPĆINSKI SUD U ZADRU ZEMLJIŠNO-KNJIŽNI ODJEL</item>
      <item>OPĆINSKI SUD U RIJECI ZEMLJIŠNO-KNJIŽNI ODJEL</item>
      <item>RAČUNOVODSTVO TS OS</item>
      <item>NARODNE NOVINE, dioničko društvo za izdavanje i tiskanje Službenog lista Republike Hrvatske, službenih i drugih obrazaca te </item>
      <item>MARINA JERKOVIĆ dipl.iur. za ĐĐ INŽENJERING</item>
      <item>VJEKOSLAV SKAKALO za Zagrebačku banku</item>
      <item>NIKOLA ŠIKIĆ dipl. iur.</item>
      <item>zamjenik pun. HRVOJE RADIĆ, odvjetnički vježbenik</item>
      <item>DOMAGOJ ARAPOVIĆ za ARAPOVIĆ d.o.o.</item>
      <item>TATJANA PRACNY NOVAK, odvjetnica</item>
      <item>zamjenik punomoćnika ANITA ARAČIĆ PAČIĆ</item>
      <item>TOMISLAV ZELJKO za ĐĐ HOLDING, ĐĐ ENERGETIKA</item>
      <item>zamjenik pun. HRVOJE RACAN, odvjetnički vježbenik</item>
      <item>MARIO LJUBAS za INDUSTROOPREMU d.o.o.</item>
      <item>NADA SAMARDŽIĆ za Slatinsku Banku</item>
      <item>IVŠA POLIČIĆ za Osimpex</item>
      <item>zamjenik pun. DOMAGOJ VUKOVIĆ za ĐĐ održavanje i usluge d.o.o.</item>
      <item>zamjenik pun. ANJA STUPAREVIĆ, odvjetnički vježbenik za Marsteel</item>
      <item>ANA TROPINA, odvjetnica za STROJOPROMET ZAGREB</item>
      <item>zamjenica pun. MARIJA KARAKAŠ ZA ĐĐ Specijalna vozila</item>
      <item>INES GAUS, odvjetnica</item>
      <item>zamjenik pun. ANDREJ GARIĆ, odvjetnički vježbenik za radnike</item>
      <item>IVICA DABRO</item>
      <item>OD LJUBENKO I PARTNERI</item>
      <item>OD ŽELJKO RAČKI I KOLEGE</item>
      <item>ZORAN TOMIĆ, odvjetnik</item>
      <item>OD RAČKI I KOLEGE</item>
      <item>HRVATSKA POŠTANSKA BANKA d.d.</item>
      <item>FINANCIJSKA AGENCIJA OSIJEK</item>
      <item>FINA SLAVONSKI BROD</item>
      <item>MF POREZNA UPRAVA SLAVONSKI BROD</item>
      <item>MUP RH PU BRODSKO-POSAVSKA</item>
      <item>Željka Brandt, odvjetnica</item>
      <item>ANTONIO VOLAREVIĆ, odvjetnik</item>
      <item>SIGMAT d. o. o. za proizvodnju, inženjering i trgovinu</item>
      <item>OSIJEK-KOTEKS dioničko društvo za graditeljstvo, proizvodnju i trgovinu</item>
      <item>MARIO JERKOVAC, odvjetnik</item>
      <item>Đuro Đaković-Zavarene posude dioničko društvo</item>
      <item>ODVJETNIČKO DRUŠTVO RAČKI I KOLEGE, j.t.d.</item>
      <item>STANKA HNATKO, odvjetnica</item>
      <item>Odvjetničko društvo SUČEVIĆ I PARTNERI d.o.o.</item>
      <item>PERI oplate i skele društvo s ograničenom odgovornošću</item>
      <item>ALEKSANDRA ĐORĐEVIĆ BUGARIN, odvjetnica</item>
      <item>NADA GAGRO, odvjetnica</item>
      <item>TANJA MILJANIĆ, odvjetnica</item>
      <item>ILIJA ČUŽIĆ</item>
      <item>HYPO ALPE-ADRIA-BANK dioničko društvo</item>
      <item>CENTAR BANKA dioničko društvo</item>
      <item>KentBank dioničko društvo</item>
      <item>Credo banka dioničko društvo "u stečaju"</item>
      <item>SLATINSKA BANKA d.d.</item>
      <item>RH MINISTARSTVO FINANCIJA</item>
      <item>Dragutin Miro Carin</item>
      <item>MATO SIGURNJAK</item>
      <item>JOSIP JELIĆ, odvjetnik</item>
      <item>SEBASTIAN MIŠE</item>
      <item>Brod-plin, društvo s ograničenom odgovornošću za izgradnju i održavanje plinske mreže, distribuciju i opskrbu prirodnim pl</item>
      <item>ČELEBIJA-ING društvo s ograničenom odgovornošću za građenje, trgovinu i usluge</item>
      <item>ROJE GRADNJA d.o.o. za građevinarstvo, proizvodnju i trgovinu</item>
      <item>Đuro Đaković Holding dioničko društvo</item>
      <item>ANDREJ GARIĆ, odvj. vježbenik</item>
      <item>IVICA KNEŽEVIĆ</item>
      <item>zamjenik pun. IVANA KOVAČEVIĆ, odvjetnica</item>
      <item>zamjenik pun. ANA ČULO</item>
      <item>ANDREA KANCIJANIĆ</item>
      <item>INGA KRAJINA</item>
      <item>ĐURO ĐAKOVIĆ HOLDING d.d.</item>
      <item>TOMISLAV MAZAL</item>
      <item>VEDRAN KRAJNOVIĆ</item>
      <item>H-ABDUCO društvo s ograničenom odgovornošću za usluge</item>
      <item>Gabrijel Zovak</item>
      <item>Mirko Jelić</item>
      <item>Maja Kruljac</item>
      <item>Josip Stanić</item>
    </derivirana_varijabla>
  </DomainObject.Predmet.SudioniciListNaziv>
  <DomainObject.Predmet.SudioniciListAdressOIB>
    <izvorni_sadrzaj>
      <item>V.A.M.-ING d.o.o.SLAVONSKI BROD, OIB 65586439269, Dr.Mile Budaka 1,35000 Slavonski Brod</item>
      <item>DARKO KARABOGDAN i ostali  RADNICI, Koranski brijeg 30a,Karlovac</item>
      <item>OPĆINSKI SUD U SLAVONSKOM BRODU Z.K. ODJEL, 35000 Slavonski Brod</item>
      <item>ŽDO Građansko-upravni odjel Slavonski Brod, 35000 Slavonski Brod</item>
      <item>TS OS SSSB REGISTAR SUDA</item>
      <item>DANIJEL SOČKOVIĆ, Antuna Matije Reljkovića 37,35000 Slavonski Brod</item>
      <item>MARTINA TONČIĆ-BOTA, odvjetnica, Teslina 3/II,10000 Zagreb</item>
      <item>CENTAR BANKA d.d., OIB 89296739230, Amruševa 6,10000 Zagreb</item>
      <item>zamjenik pun. predlagatelja MIHOVIL GRUBIŠIĆ, odvjetnički vježbenik, 10000 Zagreb</item>
      <item>ZOU MATO ŠIMUNOVIĆ - ANDRIJANA BOŠNJAK MILIĆ, odvjetnici, Trg pobjede 16/I,35000 Slavonski Brod</item>
      <item>MILAN NAKIĆ, sada stečajni upravitelj, OIB 11576973023, J. J. Strossmayera 20,34550 Pakrac</item>
      <item>VTS RH Zagreb, 10000 Zagreb</item>
      <item>OPĆINSKI SUD U CRIKVENICI ZEMLJIŠNO-KNJIŽNI ODJEL, 51260 Crikvenica</item>
      <item>OPĆINSKI SUD U ZADRU ZEMLJIŠNO-KNJIŽNI ODJEL, 23000 Zadar</item>
      <item>OPĆINSKI SUD U RIJECI ZEMLJIŠNO-KNJIŽNI ODJEL, 51000 Rijeka</item>
      <item>RAČUNOVODSTVO TS OS, 31000 Osijek</item>
      <item>NARODNE NOVINE, dioničko društvo za izdavanje i tiskanje Službenog lista Republike Hrvatske, službenih i drugih obrazaca te , OIB 64546066176, Savski Gaj XIII. put 6,10000 Zagreb</item>
      <item>MARINA JERKOVIĆ dipl.iur. za ĐĐ INŽENJERING</item>
      <item>VJEKOSLAV SKAKALO za Zagrebačku banku</item>
      <item>NIKOLA ŠIKIĆ dipl. iur.</item>
      <item>zamjenik pun. HRVOJE RADIĆ, odvjetnički vježbenik</item>
      <item>DOMAGOJ ARAPOVIĆ za ARAPOVIĆ d.o.o.</item>
      <item>TATJANA PRACNY NOVAK, odvjetnica, 35000 Slavonski Brod</item>
      <item>zamjenik punomoćnika ANITA ARAČIĆ PAČIĆ, 35000 Slavonski Brod</item>
      <item>TOMISLAV ZELJKO za ĐĐ HOLDING, ĐĐ ENERGETIKA, 35000 Slavonski Brod</item>
      <item>zamjenik pun. HRVOJE RACAN, odvjetnički vježbenik, 35000 Slavonski Brod</item>
      <item>MARIO LJUBAS za INDUSTROOPREMU d.o.o.</item>
      <item>NADA SAMARDŽIĆ za Slatinsku Banku, 35000 Slavonski Brod</item>
      <item>IVŠA POLIČIĆ za Osimpex</item>
      <item>zamjenik pun. DOMAGOJ VUKOVIĆ za ĐĐ održavanje i usluge d.o.o., 35000 Slavonski Brod</item>
      <item>zamjenik pun. ANJA STUPAREVIĆ, odvjetnički vježbenik za Marsteel, 35000 Slavonski Brod</item>
      <item>ANA TROPINA, odvjetnica za STROJOPROMET ZAGREB</item>
      <item>zamjenica pun. MARIJA KARAKAŠ ZA ĐĐ Specijalna vozila, 35000 Slavonski Brod</item>
      <item>INES GAUS, odvjetnica, 35000 Slavonski Brod</item>
      <item>zamjenik pun. ANDREJ GARIĆ, odvjetnički vježbenik za radnike, 35000 Slavonski Brod</item>
      <item>IVICA DABRO, Ribarska 3,32000 Vukovar</item>
      <item>OD LJUBENKO I PARTNERI, Branimirova 29,10000 Zagreb</item>
      <item>OD ŽELJKO RAČKI I KOLEGE, Gajeva 27,35000 Slavonski Brod</item>
      <item>ZORAN TOMIĆ, odvjetnik, Zelinska 2/1,10000 Zagreb</item>
      <item>OD RAČKI I KOLEGE, Gajeva 27,35000 Slavonski Brod</item>
      <item>HRVATSKA POŠTANSKA BANKA d.d., Jurišićeva 4,10000 Zagreb</item>
      <item>FINANCIJSKA AGENCIJA OSIJEK, Lorenza Jagera 1,31000 Osijek</item>
      <item>FINA SLAVONSKI BROD, 35000 Slavonski Brod</item>
      <item>MF POREZNA UPRAVA SLAVONSKI BROD, 35000 Slavonski Brod</item>
      <item>MUP RH PU BRODSKO-POSAVSKA, 35000 Slavonski Brod</item>
      <item>Željka Brandt, odvjetnica, P.Krešimira IV br. 12,35000 Slavonski Brod</item>
      <item>ANTONIO VOLAREVIĆ, odvjetnik, Gjure Szaba 1A,10000 Zagreb</item>
      <item>SIGMAT d. o. o. za proizvodnju, inženjering i trgovinu, OIB 47975086540, Gromačnik 35, Slavonski Brod,Gromačnik</item>
      <item>OSIJEK-KOTEKS dioničko društvo za graditeljstvo, proizvodnju i trgovinu, OIB 44610694500, Šamačka 11,Osijek</item>
      <item>MARIO JERKOVAC, odvjetnik, S. S. Kranjčevića 11,44000 Sisak</item>
      <item>Đuro Đaković-Zavarene posude dioničko društvo, OIB 59110800788, Dr. Mile Budaka 1,Slavonski Brod</item>
      <item>ODVJETNIČKO DRUŠTVO RAČKI I KOLEGE, j.t.d., OIB 01475644302, Lička 35,10000 Zagreb</item>
      <item>STANKA HNATKO, odvjetnica, A. Starčevića 10,35000 Slavonski Brod</item>
      <item>Odvjetničko društvo SUČEVIĆ I PARTNERI d.o.o., OIB 88966484576, Gundulićeva 63,10000 Zagreb</item>
      <item>PERI oplate i skele društvo s ograničenom odgovornošću, OIB 31650405172, Dolenica 20,Donji Stupnik</item>
      <item>ALEKSANDRA ĐORĐEVIĆ BUGARIN, odvjetnica, Poljana Z. Dražića 10,10000 Zagreb</item>
      <item>NADA GAGRO, odvjetnica, Glagoljaška 52,32100 Vinkovci</item>
      <item>TANJA MILJANIĆ, odvjetnica, Đorđićeva 3b,10000 Zagreb</item>
      <item>ILIJA ČUŽIĆ, Vinogradska 61,35252 Sibinj</item>
      <item>HYPO ALPE-ADRIA-BANK dioničko društvo, OIB 14036333877, Slavonska avenija 6,10000 Zagreb</item>
      <item>CENTAR BANKA dioničko društvo, OIB 89296739230, Amruševa 6,10000 Zagreb</item>
      <item>KentBank dioničko društvo, OIB 73656725926, Gundulićeva 1,10000 Zagreb</item>
      <item>Credo banka dioničko društvo "u stečaju", OIB 94141384086, Zrinjsko-Frankopanska 58,Split</item>
      <item>SLATINSKA BANKA d.d., OIB 42252496579, Vladimira Nazora 2,Slatina</item>
      <item>RH MINISTARSTVO FINANCIJA, Katančićeva 5,10000 Zagreb</item>
      <item>Dragutin Miro Carin, Ivana pl. Zajca br. 21,35000 Slavonski Brod</item>
      <item>MATO SIGURNJAK, OIB 74419375081, Dagutina Rakovca 5,35000 Slavonski Brod</item>
      <item>JOSIP JELIĆ, odvjetnik, A. Cesarca 28,35000 Slavonski Brod</item>
      <item>SEBASTIAN MIŠE, Petrinjska 48,10000 Zagreb</item>
      <item>Brod-plin, društvo s ograničenom odgovornošću za izgradnju i održavanje plinske mreže, distribuciju i opskrbu prirodnim pl, OIB 93572453653, Tome Skalice 4,Slavonski Brod</item>
      <item>ČELEBIJA-ING društvo s ograničenom odgovornošću za građenje, trgovinu i usluge, OIB 51820428765, Vrbska ulica 10,Gornja Vrba</item>
      <item>ROJE GRADNJA d.o.o. za građevinarstvo, proizvodnju i trgovinu, OIB 36761398765, Sajmište 158,Vukovar</item>
      <item>Đuro Đaković Holding dioničko društvo, OIB 58828286397, Dr. Mile Budaka 1,Slavonski Brod</item>
      <item>ANDREJ GARIĆ, odvj. vježbenik, 35000 Slavonski Brod</item>
      <item>IVICA KNEŽEVIĆ, OIB 35701461678, A. Hebranga 2/3,35000 Slavonski Brod</item>
      <item>zamjenik pun. IVANA KOVAČEVIĆ, odvjetnica, A. Cesarca,35000 Slavonski Brod</item>
      <item>zamjenik pun. ANA ČULO, Gajeva 27,35000 Slavonski Brod</item>
      <item>ANDREA KANCIJANIĆ, OIB 31784554429, Drage Šćitara 3,51000 Rijeka</item>
      <item>INGA KRAJINA, Tome Skalice 4,35000 Slavonski Brod</item>
      <item>ĐURO ĐAKOVIĆ HOLDING d.d., Dr. Mile Budaka 1,35000 Slavonski Brod</item>
      <item>TOMISLAV MAZAL, Dr. M. Budaka 1,35000 Slavonski Brod</item>
      <item>VEDRAN KRAJNOVIĆ, Savska cesta 137/1,10000 Zagreb</item>
      <item>H-ABDUCO društvo s ograničenom odgovornošću za usluge, OIB 13667298928, Slavonska avenija 6A,Zagreb</item>
      <item>Gabrijel Zovak</item>
      <item>Mirko Jelić</item>
      <item>Maja Kruljac</item>
      <item>Josip Stanić</item>
    </izvorni_sadrzaj>
    <derivirana_varijabla naziv="DomainObject.Predmet.SudioniciListAdressOIB_1">
      <item>V.A.M.-ING d.o.o.SLAVONSKI BROD, OIB 65586439269, Dr.Mile Budaka 1,35000 Slavonski Brod</item>
      <item>DARKO KARABOGDAN i ostali  RADNICI, Koranski brijeg 30a,Karlovac</item>
      <item>OPĆINSKI SUD U SLAVONSKOM BRODU Z.K. ODJEL, 35000 Slavonski Brod</item>
      <item>ŽDO Građansko-upravni odjel Slavonski Brod, 35000 Slavonski Brod</item>
      <item>TS OS SSSB REGISTAR SUDA</item>
      <item>DANIJEL SOČKOVIĆ, Antuna Matije Reljkovića 37,35000 Slavonski Brod</item>
      <item>MARTINA TONČIĆ-BOTA, odvjetnica, Teslina 3/II,10000 Zagreb</item>
      <item>CENTAR BANKA d.d., OIB 89296739230, Amruševa 6,10000 Zagreb</item>
      <item>zamjenik pun. predlagatelja MIHOVIL GRUBIŠIĆ, odvjetnički vježbenik, 10000 Zagreb</item>
      <item>ZOU MATO ŠIMUNOVIĆ - ANDRIJANA BOŠNJAK MILIĆ, odvjetnici, Trg pobjede 16/I,35000 Slavonski Brod</item>
      <item>MILAN NAKIĆ, sada stečajni upravitelj, OIB 11576973023, J. J. Strossmayera 20,34550 Pakrac</item>
      <item>VTS RH Zagreb, 10000 Zagreb</item>
      <item>OPĆINSKI SUD U CRIKVENICI ZEMLJIŠNO-KNJIŽNI ODJEL, 51260 Crikvenica</item>
      <item>OPĆINSKI SUD U ZADRU ZEMLJIŠNO-KNJIŽNI ODJEL, 23000 Zadar</item>
      <item>OPĆINSKI SUD U RIJECI ZEMLJIŠNO-KNJIŽNI ODJEL, 51000 Rijeka</item>
      <item>RAČUNOVODSTVO TS OS, 31000 Osijek</item>
      <item>NARODNE NOVINE, dioničko društvo za izdavanje i tiskanje Službenog lista Republike Hrvatske, službenih i drugih obrazaca te , OIB 64546066176, Savski Gaj XIII. put 6,10000 Zagreb</item>
      <item>MARINA JERKOVIĆ dipl.iur. za ĐĐ INŽENJERING</item>
      <item>VJEKOSLAV SKAKALO za Zagrebačku banku</item>
      <item>NIKOLA ŠIKIĆ dipl. iur.</item>
      <item>zamjenik pun. HRVOJE RADIĆ, odvjetnički vježbenik</item>
      <item>DOMAGOJ ARAPOVIĆ za ARAPOVIĆ d.o.o.</item>
      <item>TATJANA PRACNY NOVAK, odvjetnica, 35000 Slavonski Brod</item>
      <item>zamjenik punomoćnika ANITA ARAČIĆ PAČIĆ, 35000 Slavonski Brod</item>
      <item>TOMISLAV ZELJKO za ĐĐ HOLDING, ĐĐ ENERGETIKA, 35000 Slavonski Brod</item>
      <item>zamjenik pun. HRVOJE RACAN, odvjetnički vježbenik, 35000 Slavonski Brod</item>
      <item>MARIO LJUBAS za INDUSTROOPREMU d.o.o.</item>
      <item>NADA SAMARDŽIĆ za Slatinsku Banku, 35000 Slavonski Brod</item>
      <item>IVŠA POLIČIĆ za Osimpex</item>
      <item>zamjenik pun. DOMAGOJ VUKOVIĆ za ĐĐ održavanje i usluge d.o.o., 35000 Slavonski Brod</item>
      <item>zamjenik pun. ANJA STUPAREVIĆ, odvjetnički vježbenik za Marsteel, 35000 Slavonski Brod</item>
      <item>ANA TROPINA, odvjetnica za STROJOPROMET ZAGREB</item>
      <item>zamjenica pun. MARIJA KARAKAŠ ZA ĐĐ Specijalna vozila, 35000 Slavonski Brod</item>
      <item>INES GAUS, odvjetnica, 35000 Slavonski Brod</item>
      <item>zamjenik pun. ANDREJ GARIĆ, odvjetnički vježbenik za radnike, 35000 Slavonski Brod</item>
      <item>IVICA DABRO, Ribarska 3,32000 Vukovar</item>
      <item>OD LJUBENKO I PARTNERI, Branimirova 29,10000 Zagreb</item>
      <item>OD ŽELJKO RAČKI I KOLEGE, Gajeva 27,35000 Slavonski Brod</item>
      <item>ZORAN TOMIĆ, odvjetnik, Zelinska 2/1,10000 Zagreb</item>
      <item>OD RAČKI I KOLEGE, Gajeva 27,35000 Slavonski Brod</item>
      <item>HRVATSKA POŠTANSKA BANKA d.d., Jurišićeva 4,10000 Zagreb</item>
      <item>FINANCIJSKA AGENCIJA OSIJEK, Lorenza Jagera 1,31000 Osijek</item>
      <item>FINA SLAVONSKI BROD, 35000 Slavonski Brod</item>
      <item>MF POREZNA UPRAVA SLAVONSKI BROD, 35000 Slavonski Brod</item>
      <item>MUP RH PU BRODSKO-POSAVSKA, 35000 Slavonski Brod</item>
      <item>Željka Brandt, odvjetnica, P.Krešimira IV br. 12,35000 Slavonski Brod</item>
      <item>ANTONIO VOLAREVIĆ, odvjetnik, Gjure Szaba 1A,10000 Zagreb</item>
      <item>SIGMAT d. o. o. za proizvodnju, inženjering i trgovinu, OIB 47975086540, Gromačnik 35, Slavonski Brod,Gromačnik</item>
      <item>OSIJEK-KOTEKS dioničko društvo za graditeljstvo, proizvodnju i trgovinu, OIB 44610694500, Šamačka 11,Osijek</item>
      <item>MARIO JERKOVAC, odvjetnik, S. S. Kranjčevića 11,44000 Sisak</item>
      <item>Đuro Đaković-Zavarene posude dioničko društvo, OIB 59110800788, Dr. Mile Budaka 1,Slavonski Brod</item>
      <item>ODVJETNIČKO DRUŠTVO RAČKI I KOLEGE, j.t.d., OIB 01475644302, Lička 35,10000 Zagreb</item>
      <item>STANKA HNATKO, odvjetnica, A. Starčevića 10,35000 Slavonski Brod</item>
      <item>Odvjetničko društvo SUČEVIĆ I PARTNERI d.o.o., OIB 88966484576, Gundulićeva 63,10000 Zagreb</item>
      <item>PERI oplate i skele društvo s ograničenom odgovornošću, OIB 31650405172, Dolenica 20,Donji Stupnik</item>
      <item>ALEKSANDRA ĐORĐEVIĆ BUGARIN, odvjetnica, Poljana Z. Dražića 10,10000 Zagreb</item>
      <item>NADA GAGRO, odvjetnica, Glagoljaška 52,32100 Vinkovci</item>
      <item>TANJA MILJANIĆ, odvjetnica, Đorđićeva 3b,10000 Zagreb</item>
      <item>ILIJA ČUŽIĆ, Vinogradska 61,35252 Sibinj</item>
      <item>HYPO ALPE-ADRIA-BANK dioničko društvo, OIB 14036333877, Slavonska avenija 6,10000 Zagreb</item>
      <item>CENTAR BANKA dioničko društvo, OIB 89296739230, Amruševa 6,10000 Zagreb</item>
      <item>KentBank dioničko društvo, OIB 73656725926, Gundulićeva 1,10000 Zagreb</item>
      <item>Credo banka dioničko društvo "u stečaju", OIB 94141384086, Zrinjsko-Frankopanska 58,Split</item>
      <item>SLATINSKA BANKA d.d., OIB 42252496579, Vladimira Nazora 2,Slatina</item>
      <item>RH MINISTARSTVO FINANCIJA, Katančićeva 5,10000 Zagreb</item>
      <item>Dragutin Miro Carin, Ivana pl. Zajca br. 21,35000 Slavonski Brod</item>
      <item>MATO SIGURNJAK, OIB 74419375081, Dagutina Rakovca 5,35000 Slavonski Brod</item>
      <item>JOSIP JELIĆ, odvjetnik, A. Cesarca 28,35000 Slavonski Brod</item>
      <item>SEBASTIAN MIŠE, Petrinjska 48,10000 Zagreb</item>
      <item>Brod-plin, društvo s ograničenom odgovornošću za izgradnju i održavanje plinske mreže, distribuciju i opskrbu prirodnim pl, OIB 93572453653, Tome Skalice 4,Slavonski Brod</item>
      <item>ČELEBIJA-ING društvo s ograničenom odgovornošću za građenje, trgovinu i usluge, OIB 51820428765, Vrbska ulica 10,Gornja Vrba</item>
      <item>ROJE GRADNJA d.o.o. za građevinarstvo, proizvodnju i trgovinu, OIB 36761398765, Sajmište 158,Vukovar</item>
      <item>Đuro Đaković Holding dioničko društvo, OIB 58828286397, Dr. Mile Budaka 1,Slavonski Brod</item>
      <item>ANDREJ GARIĆ, odvj. vježbenik, 35000 Slavonski Brod</item>
      <item>IVICA KNEŽEVIĆ, OIB 35701461678, A. Hebranga 2/3,35000 Slavonski Brod</item>
      <item>zamjenik pun. IVANA KOVAČEVIĆ, odvjetnica, A. Cesarca,35000 Slavonski Brod</item>
      <item>zamjenik pun. ANA ČULO, Gajeva 27,35000 Slavonski Brod</item>
      <item>ANDREA KANCIJANIĆ, OIB 31784554429, Drage Šćitara 3,51000 Rijeka</item>
      <item>INGA KRAJINA, Tome Skalice 4,35000 Slavonski Brod</item>
      <item>ĐURO ĐAKOVIĆ HOLDING d.d., Dr. Mile Budaka 1,35000 Slavonski Brod</item>
      <item>TOMISLAV MAZAL, Dr. M. Budaka 1,35000 Slavonski Brod</item>
      <item>VEDRAN KRAJNOVIĆ, Savska cesta 137/1,10000 Zagreb</item>
      <item>H-ABDUCO društvo s ograničenom odgovornošću za usluge, OIB 13667298928, Slavonska avenija 6A,Zagreb</item>
      <item>Gabrijel Zovak</item>
      <item>Mirko Jelić</item>
      <item>Maja Kruljac</item>
      <item>Josip Stanić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65586439269</item>
      <item>, OIB null</item>
      <item>, OIB null</item>
      <item>, OIB null</item>
      <item>, OIB null</item>
      <item>, OIB null</item>
      <item>, OIB null</item>
      <item>, OIB 89296739230</item>
      <item>, OIB null</item>
      <item>, OIB null</item>
      <item>, OIB 11576973023</item>
      <item>, OIB null</item>
      <item>, OIB null</item>
      <item>, OIB null</item>
      <item>, OIB null</item>
      <item>, OIB null</item>
      <item>, OIB 64546066176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47975086540</item>
      <item>, OIB 44610694500</item>
      <item>, OIB null</item>
      <item>, OIB 59110800788</item>
      <item>, OIB 01475644302</item>
      <item>, OIB null</item>
      <item>, OIB 88966484576</item>
      <item>, OIB 31650405172</item>
      <item>, OIB null</item>
      <item>, OIB null</item>
      <item>, OIB null</item>
      <item>, OIB null</item>
      <item>, OIB 14036333877</item>
      <item>, OIB 89296739230</item>
      <item>, OIB 73656725926</item>
      <item>, OIB 94141384086</item>
      <item>, OIB 42252496579</item>
      <item>, OIB null</item>
      <item>, OIB null</item>
      <item>, OIB 74419375081</item>
      <item>, OIB null</item>
      <item>, OIB null</item>
      <item>, OIB 93572453653</item>
      <item>, OIB 51820428765</item>
      <item>, OIB 36761398765</item>
      <item>, OIB 58828286397</item>
      <item>, OIB null</item>
      <item>, OIB 35701461678</item>
      <item>, OIB null</item>
      <item>, OIB null</item>
      <item>, OIB 31784554429</item>
      <item>, OIB null</item>
      <item>, OIB null</item>
      <item>, OIB null</item>
      <item>, OIB null</item>
      <item>, OIB 13667298928</item>
      <item>, OIB null</item>
      <item>, OIB null</item>
      <item>, OIB null</item>
      <item>, OIB null</item>
    </izvorni_sadrzaj>
    <derivirana_varijabla naziv="DomainObject.Predmet.SudioniciListNazivOIB_1">
      <item>, OIB 65586439269</item>
      <item>, OIB null</item>
      <item>, OIB null</item>
      <item>, OIB null</item>
      <item>, OIB null</item>
      <item>, OIB null</item>
      <item>, OIB null</item>
      <item>, OIB 89296739230</item>
      <item>, OIB null</item>
      <item>, OIB null</item>
      <item>, OIB 11576973023</item>
      <item>, OIB null</item>
      <item>, OIB null</item>
      <item>, OIB null</item>
      <item>, OIB null</item>
      <item>, OIB null</item>
      <item>, OIB 64546066176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47975086540</item>
      <item>, OIB 44610694500</item>
      <item>, OIB null</item>
      <item>, OIB 59110800788</item>
      <item>, OIB 01475644302</item>
      <item>, OIB null</item>
      <item>, OIB 88966484576</item>
      <item>, OIB 31650405172</item>
      <item>, OIB null</item>
      <item>, OIB null</item>
      <item>, OIB null</item>
      <item>, OIB null</item>
      <item>, OIB 14036333877</item>
      <item>, OIB 89296739230</item>
      <item>, OIB 73656725926</item>
      <item>, OIB 94141384086</item>
      <item>, OIB 42252496579</item>
      <item>, OIB null</item>
      <item>, OIB null</item>
      <item>, OIB 74419375081</item>
      <item>, OIB null</item>
      <item>, OIB null</item>
      <item>, OIB 93572453653</item>
      <item>, OIB 51820428765</item>
      <item>, OIB 36761398765</item>
      <item>, OIB 58828286397</item>
      <item>, OIB null</item>
      <item>, OIB 35701461678</item>
      <item>, OIB null</item>
      <item>, OIB null</item>
      <item>, OIB 31784554429</item>
      <item>, OIB null</item>
      <item>, OIB null</item>
      <item>, OIB null</item>
      <item>, OIB null</item>
      <item>, OIB 13667298928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Nakić, OIB 11576973023, J.J. Strossmayera 20 Pakrac</item>
    </izvorni_sadrzaj>
    <derivirana_varijabla naziv="DomainObject.Predmet.StecajniUpraviteljiListAddressOIB_1">
      <item>Milan Nakić, OIB 11576973023, J.J. Strossmayera 20 Pakrac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737</properties:Words>
  <properties:Characters>4048</properties:Characters>
  <properties:Lines>95</properties:Lines>
  <properties:Paragraphs>34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 </vt:lpstr>
    </vt:vector>
  </properties:TitlesOfParts>
  <properties:LinksUpToDate>false</properties:LinksUpToDate>
  <properties:CharactersWithSpaces>5419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2016-06-14T08:36:00Z</dcterms:created>
  <dc:creator>mjankovic3</dc:creator>
  <cp:lastModifiedBy>wsadmin</cp:lastModifiedBy>
  <cp:lastPrinted>2016-06-14T08:39:00Z</cp:lastPrinted>
  <dcterms:modified xmlns:xsi="http://www.w3.org/2001/XMLSchema-instance" xsi:type="dcterms:W3CDTF">2016-06-14T08:41:00Z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St-377/2012-516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