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8e26" w14:paraId="a688e26" w:rsidRDefault="00532B71" w:rsidP="0086691F" w:rsidR="00532B71" w:rsidRPr="00063FCE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430CE" w:rsidP="006430CE" w:rsidR="006430CE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6430CE" w:rsidP="006430CE" w:rsidR="006430CE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430CE" w:rsidP="006430CE" w:rsidR="006430CE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430CE" w:rsidP="006430CE" w:rsidR="006430C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430CE" w:rsidP="006430CE" w:rsidR="006430CE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430CE" w:rsidP="006430CE" w:rsidR="006430CE" w:rsidRPr="00063FCE">
      <w:pPr>
        <w:jc w:val="center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1161BD" w:rsidP="00997BA9" w:rsidR="00532B71" w:rsidRPr="00063F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63FCE">
        <w:rPr>
          <w:rFonts w:hAnsi="Times New Roman" w:ascii="Times New Roman"/>
          <w:sz w:val="22"/>
          <w:szCs w:val="22"/>
        </w:rPr>
        <w:t>VETERINARSKA AMBULANTA KORČULA d.o.o., 20270 Vela Luka, Ulica 56 14</w:t>
      </w:r>
      <w:r w:rsidR="002E46D4" w:rsidRPr="00063FCE">
        <w:rPr>
          <w:rFonts w:hAnsi="Times New Roman" w:ascii="Times New Roman"/>
          <w:sz w:val="22"/>
          <w:szCs w:val="22"/>
        </w:rPr>
        <w:t xml:space="preserve">, </w:t>
      </w:r>
      <w:r w:rsidR="00B4799F" w:rsidRPr="00063FCE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063FCE">
        <w:rPr>
          <w:rFonts w:hAnsi="Times New Roman" w:ascii="Times New Roman"/>
          <w:sz w:val="22"/>
          <w:szCs w:val="22"/>
        </w:rPr>
        <w:t>91818660820</w:t>
      </w:r>
      <w:r w:rsidR="00B4799F" w:rsidRPr="00063FC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063FC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063FCE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063FCE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430CE" w:rsidP="00997BA9" w:rsidR="006430CE" w:rsidRPr="00063FC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063F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63FC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063FC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430CE" w:rsidP="00997BA9" w:rsidR="006430CE" w:rsidRPr="00063FC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1484A" w:rsidR="0001484A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1484A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1484A">
        <w:rPr>
          <w:rFonts w:hAnsi="Times New Roman" w:ascii="Times New Roman"/>
          <w:sz w:val="22"/>
          <w:szCs w:val="22"/>
        </w:rPr>
        <w:t xml:space="preserve"> </w:t>
      </w:r>
      <w:r w:rsidR="00141C37" w:rsidRPr="0001484A">
        <w:rPr>
          <w:rFonts w:hAnsi="Times New Roman" w:ascii="Times New Roman"/>
          <w:sz w:val="22"/>
          <w:szCs w:val="22"/>
        </w:rPr>
        <w:t>VETERINARSKA AMBULANTA KORČULA d.o.o., 20270 Vela Luka, Ulica 56 14, OIB: 91818660820</w:t>
      </w:r>
      <w:r w:rsidR="00A358AD" w:rsidRPr="0001484A">
        <w:rPr>
          <w:rFonts w:hAnsi="Times New Roman" w:ascii="Times New Roman"/>
          <w:sz w:val="22"/>
          <w:szCs w:val="22"/>
        </w:rPr>
        <w:t xml:space="preserve">, </w:t>
      </w:r>
      <w:r w:rsidR="0001484A" w:rsidRPr="008531E2">
        <w:rPr>
          <w:rFonts w:hAnsi="Times New Roman" w:ascii="Times New Roman"/>
          <w:sz w:val="22"/>
          <w:szCs w:val="22"/>
        </w:rPr>
        <w:t>dana</w:t>
      </w:r>
      <w:r w:rsidR="0001484A">
        <w:rPr>
          <w:rFonts w:hAnsi="Times New Roman" w:ascii="Times New Roman"/>
          <w:sz w:val="22"/>
          <w:szCs w:val="22"/>
        </w:rPr>
        <w:t xml:space="preserve"> 29</w:t>
      </w:r>
      <w:r w:rsidR="0001484A" w:rsidRPr="008531E2">
        <w:rPr>
          <w:rFonts w:hAnsi="Times New Roman" w:ascii="Times New Roman"/>
          <w:sz w:val="22"/>
          <w:szCs w:val="22"/>
        </w:rPr>
        <w:t>.</w:t>
      </w:r>
      <w:r w:rsidR="0001484A">
        <w:rPr>
          <w:rFonts w:hAnsi="Times New Roman" w:ascii="Times New Roman"/>
          <w:sz w:val="22"/>
          <w:szCs w:val="22"/>
        </w:rPr>
        <w:t xml:space="preserve"> </w:t>
      </w:r>
      <w:r w:rsidR="0001484A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1484A">
        <w:rPr>
          <w:rFonts w:hAnsi="Times New Roman" w:ascii="Times New Roman"/>
          <w:sz w:val="22"/>
          <w:szCs w:val="22"/>
        </w:rPr>
        <w:t>13,0</w:t>
      </w:r>
      <w:r w:rsidR="0001484A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01484A" w:rsidR="00B2463B" w:rsidRPr="0001484A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1517C" w:rsidR="00EE69E5" w:rsidRPr="0021517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063FCE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063FCE">
        <w:rPr>
          <w:rFonts w:hAnsi="Times New Roman" w:ascii="Times New Roman"/>
          <w:sz w:val="22"/>
          <w:szCs w:val="22"/>
        </w:rPr>
        <w:t xml:space="preserve"> </w:t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453EEE" w:rsidRPr="00063FCE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 w:rsidRPr="005E3275">
        <w:rPr>
          <w:rFonts w:hAnsi="Times New Roman" w:ascii="Times New Roman"/>
          <w:sz w:val="22"/>
          <w:szCs w:val="22"/>
        </w:rPr>
        <w:softHyphen/>
      </w:r>
      <w:r w:rsidR="0021517C">
        <w:rPr>
          <w:rFonts w:hAnsi="Times New Roman" w:ascii="Times New Roman"/>
          <w:sz w:val="22"/>
          <w:szCs w:val="22"/>
        </w:rPr>
        <w:t>IVAN GJURAŠIĆ iz Zagreba, Petrinjska 28, OIB: 66025260916.</w:t>
      </w:r>
    </w:p>
    <w:p w:rsidRDefault="00EE69E5" w:rsidP="00EE69E5" w:rsidR="00EE69E5" w:rsidRPr="00063FC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063FC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063FC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063FC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41C37" w:rsidRPr="00063FCE">
        <w:rPr>
          <w:rFonts w:hAnsi="Times New Roman" w:ascii="Times New Roman"/>
          <w:sz w:val="22"/>
          <w:szCs w:val="22"/>
        </w:rPr>
        <w:t xml:space="preserve">VETERINARSKA AMBULANTA KORČULA d.o.o., 20270 Vela Luka, Ulica 56 14, </w:t>
      </w:r>
      <w:r w:rsidR="00141C37" w:rsidRPr="00063FCE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141C37" w:rsidRPr="00063FCE">
        <w:rPr>
          <w:rFonts w:hAnsi="Times New Roman" w:ascii="Times New Roman"/>
          <w:sz w:val="22"/>
          <w:szCs w:val="22"/>
        </w:rPr>
        <w:t>91818660820</w:t>
      </w:r>
      <w:r w:rsidR="00322EFB" w:rsidRPr="00063FCE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063F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E69E5" w:rsidR="00EE69E5" w:rsidRPr="00063FC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063FC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063FCE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063FC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063FC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063FC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063FC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E69E5" w:rsidR="00EB69DB" w:rsidRPr="00063F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063FC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063FC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R="00EB69DB" w:rsidRPr="00063F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63FCE">
        <w:rPr>
          <w:rFonts w:hAnsi="Times New Roman" w:ascii="Times New Roman"/>
          <w:sz w:val="22"/>
          <w:szCs w:val="22"/>
          <w:lang w:val="hr-HR"/>
        </w:rPr>
        <w:tab/>
      </w:r>
      <w:r w:rsidR="00EB69DB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EB69DB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EB69DB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EB69DB" w:rsidP="00EB69DB" w:rsidR="00EB69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EB69DB" w:rsidP="00EB69DB" w:rsidR="00EB69DB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B69DB" w:rsidP="00EB69DB" w:rsidR="00EB69D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B69DB" w:rsidP="00EB69DB" w:rsidR="00EB69D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B69DB" w:rsidP="00EB69DB" w:rsidR="00EB69DB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EB69DB" w:rsidP="00EB69DB" w:rsidR="00EB69DB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EB69DB" w:rsidP="00EB69DB" w:rsidR="00EB69DB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26764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EB69DB" w:rsidP="00EB69DB" w:rsidR="00EB69D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B69DB" w:rsidP="00EB69DB" w:rsidR="00EB69DB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EB69DB" w:rsidP="00EB69DB" w:rsidR="00EB69D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EB69DB" w:rsidP="00EB69DB" w:rsidR="00EB69D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EB69DB" w:rsidP="00EB69DB" w:rsidR="00EB69DB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EB69DB" w:rsidP="00EB69DB" w:rsidR="00EB69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EB69DB" w:rsidP="00EB69DB" w:rsidR="00EB69D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EB69DB" w:rsidP="00EB69DB" w:rsidR="00EB69DB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B69DB" w:rsidP="0021517C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EB69DB" w:rsidP="00EB69DB" w:rsidR="00EB69DB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EB69DB" w:rsidP="00EB69DB" w:rsidR="00EB69DB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EB69DB" w:rsidR="00D44D4F" w:rsidRPr="00063FC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063FC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063FC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063FC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063FC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774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161BD">
      <w:rPr>
        <w:rFonts w:hAnsi="Times New Roman" w:ascii="Times New Roman"/>
        <w:b/>
        <w:sz w:val="22"/>
        <w:szCs w:val="22"/>
        <w:lang w:val="hr-HR"/>
      </w:rPr>
      <w:t>699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161BD">
      <w:rPr>
        <w:rFonts w:hAnsi="Times New Roman" w:ascii="Times New Roman"/>
        <w:b/>
        <w:sz w:val="22"/>
        <w:szCs w:val="22"/>
        <w:lang w:val="hr-HR"/>
      </w:rPr>
      <w:t>699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84A"/>
    <w:rsid w:val="00032E63"/>
    <w:rsid w:val="00063FCE"/>
    <w:rsid w:val="000654F6"/>
    <w:rsid w:val="00074FAA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71B42"/>
    <w:rsid w:val="00182088"/>
    <w:rsid w:val="001905B1"/>
    <w:rsid w:val="001A41C1"/>
    <w:rsid w:val="0021517C"/>
    <w:rsid w:val="00281CBA"/>
    <w:rsid w:val="002E46D4"/>
    <w:rsid w:val="002F3D54"/>
    <w:rsid w:val="003205C3"/>
    <w:rsid w:val="00322EFB"/>
    <w:rsid w:val="00326764"/>
    <w:rsid w:val="00367BDF"/>
    <w:rsid w:val="00381A6A"/>
    <w:rsid w:val="003A1F98"/>
    <w:rsid w:val="003D2F62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430CE"/>
    <w:rsid w:val="0065384F"/>
    <w:rsid w:val="00695977"/>
    <w:rsid w:val="006B6A13"/>
    <w:rsid w:val="007045BC"/>
    <w:rsid w:val="00722851"/>
    <w:rsid w:val="00730EAB"/>
    <w:rsid w:val="007406A5"/>
    <w:rsid w:val="007A29F9"/>
    <w:rsid w:val="007C6CF9"/>
    <w:rsid w:val="007E125F"/>
    <w:rsid w:val="007E3879"/>
    <w:rsid w:val="00840E3D"/>
    <w:rsid w:val="00867F16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883"/>
    <w:rsid w:val="00AF40B4"/>
    <w:rsid w:val="00B03169"/>
    <w:rsid w:val="00B1709D"/>
    <w:rsid w:val="00B2463B"/>
    <w:rsid w:val="00B46630"/>
    <w:rsid w:val="00B4799F"/>
    <w:rsid w:val="00B73ACA"/>
    <w:rsid w:val="00B81363"/>
    <w:rsid w:val="00BE774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15470"/>
    <w:rsid w:val="00E641D1"/>
    <w:rsid w:val="00E947D2"/>
    <w:rsid w:val="00EB69DB"/>
    <w:rsid w:val="00EC1BCC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74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74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74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74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74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74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74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74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 SZ</izvorni_sadrzaj>
    <derivirana_varijabla naziv="DomainObject.Predmet.Opis_1">ČL. 444.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KORČULA d.o.o. za zdravstvenu zaštitu životinja, veterinarskih usluga proizvodnje i prodaje</izvorni_sadrzaj>
    <derivirana_varijabla naziv="DomainObject.Predmet.ProtustrankaFormated_1">  VETERINARSKA AMBULANTA KORČULA d.o.o. za zdravstvenu zaštitu životinja, veterinarskih usluga proizvodnje i prodaje</derivirana_varijabla>
  </DomainObject.Predmet.ProtustrankaFormated>
  <DomainObject.Predmet.ProtustrankaFormatedOIB>
    <izvorni_sadrzaj>  VETERINARSKA AMBULANTA KORČULA d.o.o. za zdravstvenu zaštitu životinja, veterinarskih usluga proizvodnje i prodaje, OIB 91818660820</izvorni_sadrzaj>
    <derivirana_varijabla naziv="DomainObject.Predmet.ProtustrankaFormatedOIB_1">  VETERINARSKA AMBULANTA KORČULA d.o.o. za zdravstvenu zaštitu životinja, veterinarskih usluga proizvodnje i prodaje, OIB 91818660820</derivirana_varijabla>
  </DomainObject.Predmet.ProtustrankaFormatedOIB>
  <DomainObject.Predmet.ProtustrankaFormatedWithAdress>
    <izvorni_sadrzaj> VETERINARSKA AMBULANTA KORČULA d.o.o. za zdravstvenu zaštitu životinja, veterinarskih usluga proizvodnje i prodaje, Ulica 56 14, 20270 Vela Luka</izvorni_sadrzaj>
    <derivirana_varijabla naziv="DomainObject.Predmet.ProtustrankaFormatedWithAdress_1"> VETERINARSKA AMBULANTA KORČULA d.o.o. za zdravstvenu zaštitu životinja, veterinarskih usluga proizvodnje i prodaje, Ulica 56 14, 20270 Vela Luka</derivirana_varijabla>
  </DomainObject.Predmet.ProtustrankaFormatedWithAdress>
  <DomainObject.Predmet.ProtustrankaFormatedWithAdressOIB>
    <izvorni_sadrzaj> VETERINARSKA AMBULANTA KORČULA d.o.o. za zdravstvenu zaštitu životinja, veterinarskih usluga proizvodnje i prodaje, OIB 91818660820, Ulica 56 14, 20270 Vela Luka</izvorni_sadrzaj>
    <derivirana_varijabla naziv="DomainObject.Predmet.ProtustrankaFormatedWithAdressOIB_1"> VETERINARSKA AMBULANTA KORČULA d.o.o. za zdravstvenu zaštitu životinja, veterinarskih usluga proizvodnje i prodaje, OIB 91818660820, Ulica 56 14, 20270 Vela Luka</derivirana_varijabla>
  </DomainObject.Predmet.ProtustrankaFormatedWithAdressOIB>
  <DomainObject.Predmet.ProtustrankaWithAdress>
    <izvorni_sadrzaj>VETERINARSKA AMBULANTA KORČULA d.o.o. za zdravstvenu zaštitu životinja, veterinarskih usluga proizvodnje i prodaje Ulica 56 14, 20270 Vela Luka</izvorni_sadrzaj>
    <derivirana_varijabla naziv="DomainObject.Predmet.ProtustrankaWithAdress_1">VETERINARSKA AMBULANTA KORČULA d.o.o. za zdravstvenu zaštitu životinja, veterinarskih usluga proizvodnje i prodaje Ulica 56 14, 20270 Vela Luka</derivirana_varijabla>
  </DomainObject.Predmet.ProtustrankaWithAdress>
  <DomainObject.Predmet.ProtustrankaWithAdressOIB>
    <izvorni_sadrzaj>VETERINARSKA AMBULANTA KORČULA d.o.o. za zdravstvenu zaštitu životinja, veterinarskih usluga proizvodnje i prodaje, OIB 91818660820, Ulica 56 14, 20270 Vela Luka</izvorni_sadrzaj>
    <derivirana_varijabla naziv="DomainObject.Predmet.ProtustrankaWithAdressOIB_1">VETERINARSKA AMBULANTA KORČULA d.o.o. za zdravstvenu zaštitu životinja, veterinarskih usluga proizvodnje i prodaje, OIB 91818660820, Ulica 56 14, 20270 Vela Luka</derivirana_varijabla>
  </DomainObject.Predmet.ProtustrankaWithAdressOIB>
  <DomainObject.Predmet.ProtustrankaNazivFormated>
    <izvorni_sadrzaj>VETERINARSKA AMBULANTA KORČULA d.o.o. za zdravstvenu zaštitu životinja, veterinarskih usluga proizvodnje i prodaje</izvorni_sadrzaj>
    <derivirana_varijabla naziv="DomainObject.Predmet.ProtustrankaNazivFormated_1">VETERINARSKA AMBULANTA KORČULA d.o.o. za zdravstvenu zaštitu životinja, veterinarskih usluga proizvodnje i prodaje</derivirana_varijabla>
  </DomainObject.Predmet.ProtustrankaNazivFormated>
  <DomainObject.Predmet.ProtustrankaNazivFormatedOIB>
    <izvorni_sadrzaj>VETERINARSKA AMBULANTA KORČULA d.o.o. za zdravstvenu zaštitu životinja, veterinarskih usluga proizvodnje i prodaje, OIB 91818660820</izvorni_sadrzaj>
    <derivirana_varijabla naziv="DomainObject.Predmet.ProtustrankaNazivFormatedOIB_1">VETERINARSKA AMBULANTA KORČULA d.o.o. za zdravstvenu zaštitu životinja, veterinarskih usluga proizvodnje i prodaje, OIB 91818660820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80556.72</izvorni_sadrzaj>
    <derivirana_varijabla naziv="DomainObject.Predmet.TrenutnaVrijednost_1">80556.72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VETERINARSKA AMBULANTA KORČULA d.o.o. za zdravstvenu zaštitu životinja, veterinarskih usluga proizvodnje i prodaje</item>
    </izvorni_sadrzaj>
    <derivirana_varijabla naziv="DomainObject.Predmet.ProtuStrankaListFormated_1">
      <item>VETERINARSKA AMBULANTA KORČULA d.o.o. za zdravstvenu zaštitu životinja, veterinarskih usluga proizvodnje i prodaje</item>
    </derivirana_varijabla>
  </DomainObject.Predmet.ProtuStrankaListFormated>
  <DomainObject.Predmet.ProtuStrankaListFormatedOIB>
    <izvorni_sadrzaj>
      <item>VETERINARSKA AMBULANTA KORČULA d.o.o. za zdravstvenu zaštitu životinja, veterinarskih usluga proizvodnje i prodaje, OIB 91818660820</item>
    </izvorni_sadrzaj>
    <derivirana_varijabla naziv="DomainObject.Predmet.ProtuStrankaListFormatedOIB_1">
      <item>VETERINARSKA AMBULANTA KORČULA d.o.o. za zdravstvenu zaštitu životinja, veterinarskih usluga proizvodnje i prodaje, OIB 91818660820</item>
    </derivirana_varijabla>
  </DomainObject.Predmet.ProtuStrankaListFormatedOIB>
  <DomainObject.Predmet.ProtuStrankaListFormatedWithAdress>
    <izvorni_sadrzaj>
      <item>VETERINARSKA AMBULANTA KORČULA d.o.o. za zdravstvenu zaštitu životinja, veterinarskih usluga proizvodnje i prodaje, Ulica 56 14, 20270 Vela Luka</item>
    </izvorni_sadrzaj>
    <derivirana_varijabla naziv="DomainObject.Predmet.ProtuStrankaListFormatedWithAdress_1">
      <item>VETERINARSKA AMBULANTA KORČULA d.o.o. za zdravstvenu zaštitu životinja, veterinarskih usluga proizvodnje i prodaje, Ulica 56 14, 20270 Vela Luka</item>
    </derivirana_varijabla>
  </DomainObject.Predmet.ProtuStrankaListFormatedWithAdress>
  <DomainObject.Predmet.ProtuStrankaListFormatedWithAdressOIB>
    <izvorni_sadrzaj>
      <item>VETERINARSKA AMBULANTA KORČULA d.o.o. za zdravstvenu zaštitu životinja, veterinarskih usluga proizvodnje i prodaje, OIB 91818660820, Ulica 56 14, 20270 Vela Luka</item>
    </izvorni_sadrzaj>
    <derivirana_varijabla naziv="DomainObject.Predmet.ProtuStrankaListFormatedWithAdressOIB_1">
      <item>VETERINARSKA AMBULANTA KORČULA d.o.o. za zdravstvenu zaštitu životinja, veterinarskih usluga proizvodnje i prodaje, OIB 91818660820, Ulica 56 14, 20270 Vela Luka</item>
    </derivirana_varijabla>
  </DomainObject.Predmet.ProtuStrankaListFormatedWithAdressOIB>
  <DomainObject.Predmet.ProtuStrankaListNazivFormated>
    <izvorni_sadrzaj>
      <item>VETERINARSKA AMBULANTA KORČULA d.o.o. za zdravstvenu zaštitu životinja, veterinarskih usluga proizvodnje i prodaje</item>
    </izvorni_sadrzaj>
    <derivirana_varijabla naziv="DomainObject.Predmet.ProtuStrankaListNazivFormated_1">
      <item>VETERINARSKA AMBULANTA KORČULA d.o.o. za zdravstvenu zaštitu životinja, veterinarskih usluga proizvodnje i prodaje</item>
    </derivirana_varijabla>
  </DomainObject.Predmet.ProtuStrankaListNazivFormated>
  <DomainObject.Predmet.ProtuStrankaListNazivFormatedOIB>
    <izvorni_sadrzaj>
      <item>VETERINARSKA AMBULANTA KORČULA d.o.o. za zdravstvenu zaštitu životinja, veterinarskih usluga proizvodnje i prodaje, OIB 91818660820</item>
    </izvorni_sadrzaj>
    <derivirana_varijabla naziv="DomainObject.Predmet.ProtuStrankaListNazivFormatedOIB_1">
      <item>VETERINARSKA AMBULANTA KORČULA d.o.o. za zdravstvenu zaštitu životinja, veterinarskih usluga proizvodnje i prodaje, OIB 91818660820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VETERINARSKA AMBULANTA KORČULA d.o.o. za zdravstvenu zaštitu životinja, veterinarskih usluga proizvodnje i prodaje</izvorni_sadrzaj>
    <derivirana_varijabla naziv="DomainObject.Predmet.ProtustrankaIDrugi_1">VETERINARSKA AMBULANTA KORČULA d.o.o. za zdravstvenu zaštitu životinja, veterinarskih usluga proizvodnje i prodaje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VETERINARSKA AMBULANTA KORČULA d.o.o. za zdravstvenu zaštitu životinja, veterinarskih usluga proizvodnje i prodaje, OIB 91818660820, Ulica 56 14, 20270 Vela Luka</izvorni_sadrzaj>
    <derivirana_varijabla naziv="DomainObject.Predmet.ProtustrankaIDrugiAdressOIB_1">VETERINARSKA AMBULANTA KORČULA d.o.o. za zdravstvenu zaštitu životinja, veterinarskih usluga proizvodnje i prodaje, OIB 91818660820, Ulica 56 14,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VETERINARSKA AMBULANTA KORČULA d.o.o. za zdravstvenu zaštitu životinja, veterinarskih usluga proizvodnje i prodaje</item>
    </izvorni_sadrzaj>
    <derivirana_varijabla naziv="DomainObject.Predmet.SudioniciListNaziv_1">
      <item>FINA RC SPLIT, PODRUŽNICA DUBROVNIK</item>
      <item>VETERINARSKA AMBULANTA KORČULA d.o.o. za zdravstvenu zaštitu životinja, veterinarskih usluga proizvodnje i prodaje</item>
    </derivirana_varijabla>
  </DomainObject.Predmet.SudioniciListNaziv>
  <DomainObject.Predmet.SudioniciListAdressOIB>
    <izvorni_sadrzaj>
      <item>FINA RC SPLIT, PODRUŽNICA DUBROVNIK, OIB 85821130368, VUKOVARSKA 2,20000 Dubrovnik</item>
      <item>VETERINARSKA AMBULANTA KORČULA d.o.o. za zdravstvenu zaštitu životinja, veterinarskih usluga proizvodnje i prodaje, OIB 91818660820, Ulica 56 14,20270 Vela Luka</item>
    </izvorni_sadrzaj>
    <derivirana_varijabla naziv="DomainObject.Predmet.SudioniciListAdressOIB_1">
      <item>FINA RC SPLIT, PODRUŽNICA DUBROVNIK, OIB 85821130368, VUKOVARSKA 2,20000 Dubrovnik</item>
      <item>VETERINARSKA AMBULANTA KORČULA d.o.o. za zdravstvenu zaštitu životinja, veterinarskih usluga proizvodnje i prodaje, OIB 91818660820, Ulica 56 14,20270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91818660820</item>
    </izvorni_sadrzaj>
    <derivirana_varijabla naziv="DomainObject.Predmet.SudioniciListNazivOIB_1">
      <item>, OIB 85821130368</item>
      <item>, OIB 91818660820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BB02D-F38B-4F7A-8E97-0B7FD2980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2658</properties:Characters>
  <properties:Lines>85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2015-12-15T12:54:00Z</dcterms:created>
  <dc:creator>Sudsko vijeæe</dc:creator>
  <cp:lastModifiedBy>Sandra Lazo Oblizalo</cp:lastModifiedBy>
  <cp:lastPrinted>2015-12-29T11:06:00Z</cp:lastPrinted>
  <dcterms:modified xmlns:xsi="http://www.w3.org/2001/XMLSchema-instance" xsi:type="dcterms:W3CDTF">2015-12-29T11:59:00Z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