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6160" w14:paraId="4516160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 w:rsidR="001B2620">
        <w:t>– 5964/2016</w:t>
      </w:r>
      <w:r w:rsidR="006479EB">
        <w:t>-37</w:t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1B2620" w:rsidP="001B2620" w:rsidR="001B2620" w:rsidRPr="000D7E78">
      <w:pPr>
        <w:jc w:val="both"/>
      </w:pPr>
      <w:r w:rsidRPr="00F36ED1">
        <w:rPr>
          <w:lang w:val="pt-BR"/>
        </w:rPr>
        <w:t xml:space="preserve">Trgovački sud u Zagrebu, po sucu Nikoli Ribariću, u stečajnom postupku nad stečajnim dužnikom HARMONIJA ZAGREB d.o.o. u stečaju, Zagreb, V. Ravnice 5, OIB: 70713542934, dana </w:t>
      </w:r>
      <w:r w:rsidR="00FE37AC">
        <w:rPr>
          <w:lang w:val="pt-BR"/>
        </w:rPr>
        <w:t>16</w:t>
      </w:r>
      <w:r w:rsidRPr="00F36ED1">
        <w:rPr>
          <w:lang w:val="pt-BR"/>
        </w:rPr>
        <w:t>.</w:t>
      </w:r>
      <w:r>
        <w:rPr>
          <w:lang w:val="pt-BR"/>
        </w:rPr>
        <w:t xml:space="preserve"> </w:t>
      </w:r>
      <w:r w:rsidR="00FE37AC">
        <w:rPr>
          <w:lang w:val="pt-BR"/>
        </w:rPr>
        <w:t>veljače</w:t>
      </w:r>
      <w:r w:rsidRPr="00F36ED1">
        <w:rPr>
          <w:lang w:val="pt-BR"/>
        </w:rPr>
        <w:t xml:space="preserve"> 201</w:t>
      </w:r>
      <w:r w:rsidR="00FE37AC">
        <w:rPr>
          <w:lang w:val="pt-BR"/>
        </w:rPr>
        <w:t>8</w:t>
      </w:r>
      <w:r w:rsidRPr="00F36ED1">
        <w:rPr>
          <w:lang w:val="pt-BR"/>
        </w:rPr>
        <w:t>. godine,</w:t>
      </w:r>
    </w:p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FE37AC" w:rsidP="00FE37AC" w:rsidR="00FE37AC">
      <w:pPr>
        <w:ind w:firstLine="708"/>
        <w:jc w:val="both"/>
      </w:pPr>
      <w:r>
        <w:t>Nalaže se privremenom stečajnom upravitelju Mladen Janiška u roku od 8 dana dostaviti očitovanje zašto nije postupio po Zaključku suda od 29. svibnja 2017. i Zaključku suda od 2. listopada 2017. godine kojim je pozvan na dostavu izvješća u ovosudnom predmetu</w:t>
      </w:r>
      <w:r w:rsidR="004F5C9E">
        <w:t xml:space="preserve"> (čl. 91.st.3. SZ-a).</w:t>
      </w:r>
    </w:p>
    <w:p w:rsidRDefault="00FE37AC" w:rsidP="00FE37AC" w:rsidR="00FE37AC">
      <w:pPr>
        <w:ind w:firstLine="708"/>
        <w:jc w:val="both"/>
      </w:pPr>
      <w:r>
        <w:tab/>
      </w:r>
      <w:r>
        <w:tab/>
      </w:r>
      <w:r>
        <w:tab/>
      </w:r>
      <w:r>
        <w:tab/>
        <w:t>Obrazloženje</w:t>
      </w:r>
    </w:p>
    <w:p w:rsidRDefault="00FE37AC" w:rsidP="00FE37AC" w:rsidR="00FE37AC">
      <w:pPr>
        <w:ind w:firstLine="708"/>
        <w:jc w:val="both"/>
      </w:pPr>
    </w:p>
    <w:p w:rsidRDefault="00FE37AC" w:rsidP="00FE37AC" w:rsidR="00FE37AC">
      <w:pPr>
        <w:ind w:firstLine="708"/>
        <w:jc w:val="both"/>
      </w:pPr>
      <w:r>
        <w:t>Rješenjem suda od 13. studenoga 2016. godine u ovosudnom predmetu za stečajnog upravitelja imenovan je Mladen Janiška.</w:t>
      </w:r>
    </w:p>
    <w:p w:rsidRDefault="00CB2CDE" w:rsidP="00FE37AC" w:rsidR="00CB2CDE">
      <w:pPr>
        <w:ind w:firstLine="708"/>
        <w:jc w:val="both"/>
      </w:pPr>
      <w:r>
        <w:t>Člankom 89.st.2. Stečajnog zakona (NN 71/15: dalje SZ) određeno je kako je s</w:t>
      </w:r>
      <w:r w:rsidRPr="00CB2CDE">
        <w:t>tečajni upravitelj dužan podnositi na propisanom obrascu pisana izvješća o tijeku stečajnoga postupka i o stanju stečajne mase, i to najmanje jedanput u tri mjeseca.</w:t>
      </w:r>
    </w:p>
    <w:p w:rsidRDefault="00CB2CDE" w:rsidP="00FE37AC" w:rsidR="00CB2CDE">
      <w:pPr>
        <w:ind w:firstLine="708"/>
        <w:jc w:val="both"/>
      </w:pPr>
      <w:r>
        <w:t>Zaključkom suda od 29. svibnja 2017. i Zaključkom suda od 2. listopada 2017. godine pozvan je stečajni upravitelj na dostavu izvješća u ovosudnom predmetu</w:t>
      </w:r>
    </w:p>
    <w:p w:rsidRDefault="00CB2CDE" w:rsidP="00FE37AC" w:rsidR="00CB2CDE">
      <w:pPr>
        <w:ind w:firstLine="708"/>
        <w:jc w:val="both"/>
      </w:pPr>
      <w:r>
        <w:t xml:space="preserve">Stečajni upravitelj nije postupio po zaključcima suda i nije u predmet dostavio niti jedno izvješče </w:t>
      </w:r>
      <w:r w:rsidRPr="00CB2CDE">
        <w:t>o tijeku stečajnoga postupka i o stanju stečajne mase</w:t>
      </w:r>
      <w:r>
        <w:t xml:space="preserve"> od 13. studenoga 2016. godine kada je imenovan za stečajnog upravitelja.</w:t>
      </w:r>
    </w:p>
    <w:p w:rsidRDefault="00FE37AC" w:rsidP="00FE37AC" w:rsidR="00FE37AC">
      <w:r>
        <w:tab/>
        <w:t xml:space="preserve"> Odredbom članka 91.st.3. SZ-a (NN 71/15) određeno je kako će sud omogućiti stečajnom upravitelju da se očituje prije donošenja odluke o njegovom razrješenju.</w:t>
      </w:r>
    </w:p>
    <w:p w:rsidRDefault="00FE37AC" w:rsidP="00FE37AC" w:rsidR="00FE37AC">
      <w:pPr>
        <w:ind w:firstLine="708"/>
      </w:pPr>
      <w:r>
        <w:t>Slijedom čega je odlučeno kao u izreci.</w:t>
      </w:r>
    </w:p>
    <w:p w:rsidRDefault="00FE37AC" w:rsidP="00FE37AC" w:rsidR="00FE37AC">
      <w:pPr>
        <w:jc w:val="center"/>
      </w:pPr>
    </w:p>
    <w:p w:rsidRDefault="00CB2CDE" w:rsidP="00314C0B" w:rsidR="00314C0B" w:rsidRPr="00507C77">
      <w:pPr>
        <w:jc w:val="center"/>
      </w:pPr>
      <w:r>
        <w:t>U Zagrebu 16</w:t>
      </w:r>
      <w:r w:rsidR="00FE37AC">
        <w:t>.</w:t>
      </w:r>
      <w:r>
        <w:t>veljače 2018</w:t>
      </w:r>
      <w:r w:rsidR="00FE37AC">
        <w:t>.</w:t>
      </w:r>
    </w:p>
    <w:p w:rsidRDefault="00314C0B" w:rsidP="00E91121" w:rsidR="006479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6479E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479EB" w:rsidP="00E91121" w:rsidR="006479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479EB" w:rsidP="00E91121" w:rsidR="006479E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479EB" w:rsidP="00E91121" w:rsidR="006479E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479EB" w:rsidP="00E91121" w:rsidR="006479E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549E" w:rsidP="006479EB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95DAD" w:rsidP="00507C77" w:rsidR="00507C77" w:rsidRPr="008C5BFD">
      <w:pPr>
        <w:ind w:left="5040"/>
      </w:pPr>
      <w:r w:rsidRPr="00507C77">
        <w:tab/>
      </w:r>
    </w:p>
    <w:p w:rsidRDefault="006479EB" w:rsidP="00507C77" w:rsidR="006479EB">
      <w:pPr>
        <w:jc w:val="both"/>
      </w:pPr>
    </w:p>
    <w:p w:rsidRDefault="006479EB" w:rsidP="00507C77" w:rsidR="006479EB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7C549E">
      <w:pPr>
        <w:jc w:val="both"/>
      </w:pPr>
      <w:r w:rsidRPr="008C5BFD">
        <w:t>Protiv zaključka nije dopuštena žalba (čl. 11. stavak 9. SZ-a)</w:t>
      </w:r>
    </w:p>
    <w:p w:rsidRDefault="007C549E" w:rsidP="00507C77" w:rsidR="007C549E">
      <w:pPr>
        <w:jc w:val="both"/>
      </w:pPr>
    </w:p>
    <w:sectPr w:rsidSect="00D95DAD" w:rsidR="007C549E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000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C9E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479EB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2CDE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7AC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70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0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70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0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2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1497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2018-02-16T13:38:00Z</dcterms:created>
  <dc:creator>kraljicn</dc:creator>
  <cp:lastModifiedBy>Jadranka Zelić</cp:lastModifiedBy>
  <cp:lastPrinted>2018-02-16T13:38:00Z</cp:lastPrinted>
  <dcterms:modified xmlns:xsi="http://www.w3.org/2001/XMLSchema-instance" xsi:type="dcterms:W3CDTF">2018-02-16T13:38:00Z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