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2d02" w14:paraId="4b02d0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</w:t>
      </w:r>
      <w:r w:rsidR="00BD14AC">
        <w:t>836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</w:t>
      </w:r>
      <w:r w:rsidR="00BD14AC">
        <w:t>MESIHOVINA j.d.o.o. za ugostiteljstvo i ostale usluge, Osijek, Vijenac Petrove gore 23, OIB 08373461309, MBS 030150825</w:t>
      </w:r>
      <w:r w:rsidR="00087AD2">
        <w:t>,</w:t>
      </w:r>
      <w:r w:rsidR="0087465B">
        <w:t xml:space="preserve">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BD14AC">
        <w:t>1</w:t>
      </w:r>
      <w:r w:rsidR="00087AD2">
        <w:t xml:space="preserve">4. </w:t>
      </w:r>
      <w:r w:rsidR="00BD14AC">
        <w:t xml:space="preserve">studenoga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BD14AC">
        <w:t>MESIHOVINA j.d.o.o. za ugostiteljstvo i ostale usluge, Osijek, Vijenac Petrove gore 23, OIB 08373461309, MBS 030150825</w:t>
      </w:r>
      <w:r w:rsidR="00087AD2">
        <w:t xml:space="preserve"> </w:t>
      </w:r>
      <w:r w:rsidR="00F078E5">
        <w:t xml:space="preserve">iznosi </w:t>
      </w:r>
      <w:r w:rsidR="00BD14AC">
        <w:t>17.584,93</w:t>
      </w:r>
      <w:r w:rsidR="009F4FBF">
        <w:t xml:space="preserve">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</w:t>
      </w:r>
      <w:r w:rsidR="00BD14AC">
        <w:t xml:space="preserve">ovlaštena za zastupanje dužnika/direktor </w:t>
      </w:r>
      <w:r w:rsidR="00087AD2">
        <w:t>d</w:t>
      </w:r>
      <w:r w:rsidR="0076077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</w:t>
      </w:r>
      <w:r w:rsidR="00BD14AC">
        <w:t>836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21231D">
        <w:t xml:space="preserve">14. studenoga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sectPr w:rsidSect="00F2165F" w:rsidR="00443F69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1231D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D14AC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1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4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4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4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4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1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4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4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4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4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2836</izvorni_sadrzaj>
    <derivirana_varijabla naziv="DomainObject.Predmet.Broj_1">2836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St-2836/2016</izvorni_sadrzaj>
    <derivirana_varijabla naziv="DomainObject.Predmet.OznakaBroj_1">St-2836/2016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MESIHOVINA j.d.o.o. za ugostiteljstvo i ostale usluge</izvorni_sadrzaj>
    <derivirana_varijabla naziv="DomainObject.Predmet.ProtustrankaFormated_1">  MESIHOVINA j.d.o.o. za ugostiteljstvo i ostale usluge</derivirana_varijabla>
  </DomainObject.Predmet.ProtustrankaFormated>
  <DomainObject.Predmet.ProtustrankaFormatedOIB>
    <izvorni_sadrzaj>  MESIHOVINA j.d.o.o. za ugostiteljstvo i ostale usluge, OIB 08373461309</izvorni_sadrzaj>
    <derivirana_varijabla naziv="DomainObject.Predmet.ProtustrankaFormatedOIB_1">  MESIHOVINA j.d.o.o. za ugostiteljstvo i ostale usluge, OIB 08373461309</derivirana_varijabla>
  </DomainObject.Predmet.ProtustrankaFormatedOIB>
  <DomainObject.Predmet.ProtustrankaFormatedWithAdress>
    <izvorni_sadrzaj> MESIHOVINA j.d.o.o. za ugostiteljstvo i ostale usluge, Vijenac Petrove gore 23, 31000 Osijek</izvorni_sadrzaj>
    <derivirana_varijabla naziv="DomainObject.Predmet.ProtustrankaFormatedWithAdress_1"> MESIHOVINA j.d.o.o. za ugostiteljstvo i ostale usluge, Vijenac Petrove gore 23, 31000 Osijek</derivirana_varijabla>
  </DomainObject.Predmet.ProtustrankaFormatedWithAdress>
  <DomainObject.Predmet.ProtustrankaFormatedWithAdressOIB>
    <izvorni_sadrzaj> MESIHOVINA j.d.o.o. za ugostiteljstvo i ostale usluge, OIB 08373461309, Vijenac Petrove gore 23, 31000 Osijek</izvorni_sadrzaj>
    <derivirana_varijabla naziv="DomainObject.Predmet.ProtustrankaFormatedWithAdressOIB_1"> MESIHOVINA j.d.o.o. za ugostiteljstvo i ostale usluge, OIB 08373461309, Vijenac Petrove gore 23, 31000 Osijek</derivirana_varijabla>
  </DomainObject.Predmet.ProtustrankaFormatedWithAdressOIB>
  <DomainObject.Predmet.ProtustrankaWithAdress>
    <izvorni_sadrzaj>MESIHOVINA j.d.o.o. za ugostiteljstvo i ostale usluge Vijenac Petrove gore 23, 31000 Osijek</izvorni_sadrzaj>
    <derivirana_varijabla naziv="DomainObject.Predmet.ProtustrankaWithAdress_1">MESIHOVINA j.d.o.o. za ugostiteljstvo i ostale usluge Vijenac Petrove gore 23, 31000 Osijek</derivirana_varijabla>
  </DomainObject.Predmet.ProtustrankaWithAdress>
  <DomainObject.Predmet.ProtustrankaWithAdressOIB>
    <izvorni_sadrzaj>MESIHOVINA j.d.o.o. za ugostiteljstvo i ostale usluge, OIB 08373461309, Vijenac Petrove gore 23, 31000 Osijek</izvorni_sadrzaj>
    <derivirana_varijabla naziv="DomainObject.Predmet.ProtustrankaWithAdressOIB_1">MESIHOVINA j.d.o.o. za ugostiteljstvo i ostale usluge, OIB 08373461309, Vijenac Petrove gore 23, 31000 Osijek</derivirana_varijabla>
  </DomainObject.Predmet.ProtustrankaWithAdressOIB>
  <DomainObject.Predmet.ProtustrankaNazivFormated>
    <izvorni_sadrzaj>MESIHOVINA j.d.o.o. za ugostiteljstvo i ostale usluge</izvorni_sadrzaj>
    <derivirana_varijabla naziv="DomainObject.Predmet.ProtustrankaNazivFormated_1">MESIHOVINA j.d.o.o. za ugostiteljstvo i ostale usluge</derivirana_varijabla>
  </DomainObject.Predmet.ProtustrankaNazivFormated>
  <DomainObject.Predmet.ProtustrankaNazivFormatedOIB>
    <izvorni_sadrzaj>MESIHOVINA j.d.o.o. za ugostiteljstvo i ostale usluge, OIB 08373461309</izvorni_sadrzaj>
    <derivirana_varijabla naziv="DomainObject.Predmet.ProtustrankaNazivFormatedOIB_1">MESIHOVINA j.d.o.o. za ugostiteljstvo i ostale usluge, OIB 08373461309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MESIHOVINA j.d.o.o. za ugostiteljstvo i ostale usluge</item>
    </izvorni_sadrzaj>
    <derivirana_varijabla naziv="DomainObject.Predmet.ProtuStrankaListFormated_1">
      <item>MESIHOVINA j.d.o.o. za ugostiteljstvo i ostale usluge</item>
    </derivirana_varijabla>
  </DomainObject.Predmet.ProtuStrankaListFormated>
  <DomainObject.Predmet.ProtuStrankaListFormatedOIB>
    <izvorni_sadrzaj>
      <item>MESIHOVINA j.d.o.o. za ugostiteljstvo i ostale usluge, OIB 08373461309</item>
    </izvorni_sadrzaj>
    <derivirana_varijabla naziv="DomainObject.Predmet.ProtuStrankaListFormatedOIB_1">
      <item>MESIHOVINA j.d.o.o. za ugostiteljstvo i ostale usluge, OIB 08373461309</item>
    </derivirana_varijabla>
  </DomainObject.Predmet.ProtuStrankaListFormatedOIB>
  <DomainObject.Predmet.ProtuStrankaListFormatedWithAdress>
    <izvorni_sadrzaj>
      <item>MESIHOVINA j.d.o.o. za ugostiteljstvo i ostale usluge, Vijenac Petrove gore 23, 31000 Osijek</item>
    </izvorni_sadrzaj>
    <derivirana_varijabla naziv="DomainObject.Predmet.ProtuStrankaListFormatedWithAdress_1">
      <item>MESIHOVINA j.d.o.o. za ugostiteljstvo i ostale usluge, Vijenac Petrove gore 23, 31000 Osijek</item>
    </derivirana_varijabla>
  </DomainObject.Predmet.ProtuStrankaListFormatedWithAdress>
  <DomainObject.Predmet.ProtuStrankaListFormatedWithAdressOIB>
    <izvorni_sadrzaj>
      <item>MESIHOVINA j.d.o.o. za ugostiteljstvo i ostale usluge, OIB 08373461309, Vijenac Petrove gore 23, 31000 Osijek</item>
    </izvorni_sadrzaj>
    <derivirana_varijabla naziv="DomainObject.Predmet.ProtuStrankaListFormatedWithAdressOIB_1">
      <item>MESIHOVINA j.d.o.o. za ugostiteljstvo i ostale usluge, OIB 08373461309, Vijenac Petrove gore 23, 31000 Osijek</item>
    </derivirana_varijabla>
  </DomainObject.Predmet.ProtuStrankaListFormatedWithAdressOIB>
  <DomainObject.Predmet.ProtuStrankaListNazivFormated>
    <izvorni_sadrzaj>
      <item>MESIHOVINA j.d.o.o. za ugostiteljstvo i ostale usluge</item>
    </izvorni_sadrzaj>
    <derivirana_varijabla naziv="DomainObject.Predmet.ProtuStrankaListNazivFormated_1">
      <item>MESIHOVINA j.d.o.o. za ugostiteljstvo i ostale usluge</item>
    </derivirana_varijabla>
  </DomainObject.Predmet.ProtuStrankaListNazivFormated>
  <DomainObject.Predmet.ProtuStrankaListNazivFormatedOIB>
    <izvorni_sadrzaj>
      <item>MESIHOVINA j.d.o.o. za ugostiteljstvo i ostale usluge, OIB 08373461309</item>
    </izvorni_sadrzaj>
    <derivirana_varijabla naziv="DomainObject.Predmet.ProtuStrankaListNazivFormatedOIB_1">
      <item>MESIHOVINA j.d.o.o. za ugostiteljstvo i ostale usluge, OIB 08373461309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MESIHOVINA j.d.o.o. za ugostiteljstvo i ostale usluge</izvorni_sadrzaj>
    <derivirana_varijabla naziv="DomainObject.Predmet.ProtustrankaIDrugi_1">MESIHOVINA j.d.o.o. za ugostiteljstvo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MESIHOVINA j.d.o.o. za ugostiteljstvo i ostale usluge, OIB 08373461309, Vijenac Petrove gore 23, 31000 Osijek</izvorni_sadrzaj>
    <derivirana_varijabla naziv="DomainObject.Predmet.ProtustrankaIDrugiAdressOIB_1">MESIHOVINA j.d.o.o. za ugostiteljstvo i ostale usluge, OIB 08373461309, Vijenac Petrove gore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MESIHOVINA j.d.o.o. za ugostiteljstvo i ostale usluge</item>
    </izvorni_sadrzaj>
    <derivirana_varijabla naziv="DomainObject.Predmet.SudioniciListNaziv_1">
      <item>FINA RC OSIJEK</item>
      <item>MESIHOVINA j.d.o.o. za ugostiteljstvo i ostale usluge</item>
    </derivirana_varijabla>
  </DomainObject.Predmet.SudioniciListNaziv>
  <DomainObject.Predmet.SudioniciListAdressOIB>
    <izvorni_sadrzaj>
      <item>FINA RC OSIJEK, OIB 85821130368</item>
      <item>MESIHOVINA j.d.o.o. za ugostiteljstvo i ostale usluge, OIB 08373461309, Vijenac Petrove gore 23,31000 Osijek</item>
    </izvorni_sadrzaj>
    <derivirana_varijabla naziv="DomainObject.Predmet.SudioniciListAdressOIB_1">
      <item>FINA RC OSIJEK, OIB 85821130368</item>
      <item>MESIHOVINA j.d.o.o. za ugostiteljstvo i ostale usluge, OIB 08373461309, Vijenac Petrove gore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08373461309</item>
    </izvorni_sadrzaj>
    <derivirana_varijabla naziv="DomainObject.Predmet.SudioniciListNazivOIB_1">
      <item>, OIB 85821130368</item>
      <item>, OIB 08373461309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916B2-E29D-4F3C-9A95-42262CEBD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1830</properties:Characters>
  <properties:Lines>44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2016-11-14T07:33:00Z</cp:lastPrinted>
  <dcterms:modified xmlns:xsi="http://www.w3.org/2001/XMLSchema-instance" xsi:type="dcterms:W3CDTF">2016-11-14T07:33:00Z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