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E4A6E" w:rsidR="009E4A6E">
        <w:tc>
          <w:tcPr>
            <w:tcW w:type="dxa" w:w="2985"/>
            <w:hideMark/>
          </w:tcPr>
          <w:p w:rsidRDefault="009E4A6E" w:rsidP="009E4A6E" w:rsidR="009E4A6E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E4A6E" w:rsidP="009E4A6E" w:rsidR="009E4A6E">
            <w:pPr>
              <w:spacing w:after="0"/>
              <w:jc w:val="center"/>
            </w:pPr>
            <w:r>
              <w:t>Republika Hrvatska</w:t>
            </w:r>
          </w:p>
          <w:p w:rsidRDefault="009E4A6E" w:rsidP="009E4A6E" w:rsidR="009E4A6E">
            <w:pPr>
              <w:spacing w:after="0"/>
              <w:jc w:val="center"/>
            </w:pPr>
            <w:r>
              <w:t>Trgovački sud u Varaždinu</w:t>
            </w:r>
          </w:p>
          <w:p w:rsidRDefault="009E4A6E" w:rsidP="009E4A6E" w:rsidR="009E4A6E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bf4eecc" w14:paraId="bf4eecc" w:rsidRDefault="009E4A6E" w:rsidP="009E4A6E" w:rsidR="009E4A6E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9E4A6E" w:rsidP="009E4A6E" w:rsidR="009E4A6E">
      <w:pPr>
        <w:spacing w:after="0"/>
        <w:ind w:left="5664"/>
      </w:pPr>
      <w:r>
        <w:t>Poslovni broj: 3 St-190/2018-3</w:t>
      </w:r>
    </w:p>
    <w:p w:rsidRDefault="009E4A6E" w:rsidP="009E4A6E" w:rsidR="009E4A6E">
      <w:pPr>
        <w:spacing w:after="0"/>
      </w:pPr>
    </w:p>
    <w:p w:rsidRDefault="009E4A6E" w:rsidP="009E4A6E" w:rsidR="009E4A6E">
      <w:pPr>
        <w:spacing w:after="0"/>
      </w:pPr>
    </w:p>
    <w:p w:rsidRDefault="009E4A6E" w:rsidP="009E4A6E" w:rsidR="009E4A6E">
      <w:pPr>
        <w:spacing w:after="0"/>
        <w:jc w:val="both"/>
        <w:rPr>
          <w:b/>
        </w:rPr>
      </w:pPr>
    </w:p>
    <w:p w:rsidRDefault="009E4A6E" w:rsidP="009E4A6E" w:rsidR="009E4A6E">
      <w:pPr>
        <w:spacing w:after="0"/>
        <w:jc w:val="both"/>
      </w:pPr>
      <w:r>
        <w:rPr>
          <w:b/>
        </w:rPr>
        <w:tab/>
      </w:r>
      <w:r>
        <w:t>Trgovački sud u Varaždinu, po sucu toga suda Jasni Lekić, u stečajnom predmetu u povodu prijedloga predlagatelja Republika Hrvatska, Ministarstvo financija-Porezna uprava, Područni ured Varaždin, zastupan po Županijskom državnom odvjetništvu u Varaždinu, protiv dužnika GLOBALUCCA jednostavno društvo s ograničenom odgovornošću za posredovanje i trgovinu, skraćena tvrtka GLOBALUCCA j.d.o.o. Radovec, Varaždinska 35, 42208 Cestica, MBS: 070126255, OIB: 59743417220, radi otvaranja stečajnog postupka nad dužnikom, dana 07. lipnja 2018. godine donio je slijedeći</w:t>
      </w:r>
    </w:p>
    <w:p w:rsidRDefault="009E4A6E" w:rsidP="009E4A6E" w:rsidR="009E4A6E">
      <w:pPr>
        <w:spacing w:after="0"/>
        <w:jc w:val="center"/>
      </w:pPr>
    </w:p>
    <w:p w:rsidRDefault="009E4A6E" w:rsidP="009E4A6E" w:rsidR="009E4A6E">
      <w:pPr>
        <w:spacing w:after="0"/>
        <w:jc w:val="both"/>
        <w:rPr>
          <w:rFonts w:eastAsia="Calibri"/>
        </w:rPr>
      </w:pPr>
    </w:p>
    <w:p w:rsidRDefault="009E4A6E" w:rsidP="009E4A6E" w:rsidR="009E4A6E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9E4A6E" w:rsidP="009E4A6E" w:rsidR="009E4A6E">
      <w:pPr>
        <w:spacing w:after="0"/>
        <w:jc w:val="center"/>
      </w:pPr>
    </w:p>
    <w:p w:rsidRDefault="009E4A6E" w:rsidP="009E4A6E" w:rsidR="009E4A6E">
      <w:pPr>
        <w:spacing w:after="0"/>
        <w:ind w:firstLine="708"/>
        <w:jc w:val="both"/>
      </w:pPr>
      <w:r>
        <w:t>I/ Nalaže se odgovornoj osobi dužnika GLOBALUCCA j.d.o.o. Radovec, Varaždinska 35, OIB: 59743417220</w:t>
      </w:r>
      <w:r>
        <w:rPr>
          <w:color w:themeColor="text1" w:val="000000"/>
        </w:rPr>
        <w:t xml:space="preserve">, da sukladno </w:t>
      </w:r>
      <w:r>
        <w:t>članku 17. Stečajnog zakona ("Narodne novine" broj 71/15 i 104/17, u daljnjem tekstu SZ-a) u roku od 15 dana od dana primitka ovog zaključka, dostavi popis imovine i obveza dužnika koji se sastoji od naznake:</w:t>
      </w:r>
    </w:p>
    <w:p w:rsidRDefault="009E4A6E" w:rsidP="009E4A6E" w:rsidR="009E4A6E">
      <w:pPr>
        <w:spacing w:after="0"/>
        <w:jc w:val="both"/>
      </w:pPr>
    </w:p>
    <w:p w:rsidRDefault="009E4A6E" w:rsidP="009E4A6E" w:rsidR="009E4A6E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9E4A6E" w:rsidP="009E4A6E" w:rsidR="009E4A6E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9E4A6E" w:rsidP="009E4A6E" w:rsidR="009E4A6E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9E4A6E" w:rsidP="009E4A6E" w:rsidR="009E4A6E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9E4A6E" w:rsidP="009E4A6E" w:rsidR="009E4A6E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9E4A6E" w:rsidP="009E4A6E" w:rsidR="009E4A6E">
      <w:pPr>
        <w:spacing w:after="0"/>
        <w:jc w:val="both"/>
      </w:pPr>
      <w:r>
        <w:t>6. druge imovine dužnika (opis i vrste imovine s podacima potrebnim za identifikaciju)</w:t>
      </w:r>
    </w:p>
    <w:p w:rsidRDefault="009E4A6E" w:rsidP="009E4A6E" w:rsidR="009E4A6E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9E4A6E" w:rsidP="009E4A6E" w:rsidR="009E4A6E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9E4A6E" w:rsidP="009E4A6E" w:rsidR="009E4A6E">
      <w:pPr>
        <w:spacing w:after="0"/>
        <w:jc w:val="both"/>
      </w:pPr>
      <w:r>
        <w:lastRenderedPageBreak/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9E4A6E" w:rsidP="009E4A6E" w:rsidR="009E4A6E">
      <w:pPr>
        <w:spacing w:after="0"/>
        <w:jc w:val="both"/>
      </w:pPr>
      <w:r>
        <w:t>10. izlučnih prava (podaci o izlučnom pravu, pravna osnova i dio imovine na koji se odnosi izlučno pravo)</w:t>
      </w:r>
    </w:p>
    <w:p w:rsidRDefault="009E4A6E" w:rsidP="009E4A6E" w:rsidR="009E4A6E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9E4A6E" w:rsidP="009E4A6E" w:rsidR="009E4A6E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9E4A6E" w:rsidP="009E4A6E" w:rsidR="009E4A6E">
      <w:pPr>
        <w:spacing w:after="0"/>
        <w:jc w:val="both"/>
      </w:pPr>
    </w:p>
    <w:p w:rsidRDefault="009E4A6E" w:rsidP="009E4A6E" w:rsidR="009E4A6E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9E4A6E" w:rsidP="009E4A6E" w:rsidR="009E4A6E">
      <w:pPr>
        <w:spacing w:after="0"/>
        <w:jc w:val="both"/>
      </w:pPr>
    </w:p>
    <w:p w:rsidRDefault="009E4A6E" w:rsidP="009E4A6E" w:rsidR="009E4A6E">
      <w:pPr>
        <w:spacing w:after="0"/>
        <w:ind w:firstLine="708"/>
        <w:jc w:val="both"/>
      </w:pPr>
      <w:r>
        <w:t xml:space="preserve">III/ Upozorava se odgovorna osoba dužnika Darko-Andrija Obadić iz Radovca, Varaždinska 35, OIB: 96056770829, da za davanje neistinitoga ili nepotpunoga popisa imovine i obveza, odgovara kao za davanje lažnoga iskaza u postupku pred sudom. </w:t>
      </w:r>
    </w:p>
    <w:p w:rsidRDefault="009E4A6E" w:rsidP="009E4A6E" w:rsidR="009E4A6E">
      <w:pPr>
        <w:spacing w:after="0"/>
        <w:jc w:val="both"/>
      </w:pPr>
    </w:p>
    <w:p w:rsidRDefault="009E4A6E" w:rsidP="009E4A6E" w:rsidR="009E4A6E">
      <w:pPr>
        <w:spacing w:after="0"/>
        <w:jc w:val="both"/>
      </w:pPr>
    </w:p>
    <w:p w:rsidRDefault="009E4A6E" w:rsidP="009E4A6E" w:rsidR="009E4A6E">
      <w:pPr>
        <w:spacing w:after="0"/>
        <w:jc w:val="center"/>
      </w:pPr>
      <w:r>
        <w:t>Varaždin, 7. lipnja 2018.</w:t>
      </w:r>
    </w:p>
    <w:p w:rsidRDefault="009E4A6E" w:rsidP="009E4A6E" w:rsidR="009E4A6E">
      <w:pPr>
        <w:spacing w:after="0"/>
      </w:pPr>
    </w:p>
    <w:p w:rsidRDefault="009E4A6E" w:rsidP="009E4A6E" w:rsidR="009E4A6E">
      <w:pPr>
        <w:spacing w:after="0"/>
        <w:jc w:val="center"/>
      </w:pPr>
    </w:p>
    <w:p w:rsidRDefault="009E4A6E" w:rsidP="009E4A6E" w:rsidR="009E4A6E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Sudac:</w:t>
      </w:r>
    </w:p>
    <w:p w:rsidRDefault="009E4A6E" w:rsidP="009E4A6E" w:rsidR="009E4A6E">
      <w:pPr>
        <w:spacing w:after="0"/>
        <w:ind w:firstLine="720"/>
        <w:jc w:val="right"/>
      </w:pPr>
    </w:p>
    <w:p w:rsidRDefault="009E4A6E" w:rsidP="009E4A6E" w:rsidR="009E4A6E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Lekić, v. r.</w:t>
      </w:r>
    </w:p>
    <w:p w:rsidRDefault="009E4A6E" w:rsidP="009E4A6E" w:rsidR="009E4A6E">
      <w:pPr>
        <w:spacing w:after="0"/>
        <w:ind w:firstLine="720"/>
        <w:jc w:val="center"/>
        <w:outlineLvl w:val="0"/>
      </w:pPr>
    </w:p>
    <w:p w:rsidRDefault="009E4A6E" w:rsidP="009E4A6E" w:rsidR="009E4A6E">
      <w:pPr>
        <w:spacing w:after="0"/>
        <w:ind w:firstLine="720"/>
        <w:jc w:val="center"/>
        <w:outlineLvl w:val="0"/>
      </w:pPr>
    </w:p>
    <w:p w:rsidRDefault="009E4A6E" w:rsidP="009E4A6E" w:rsidR="009E4A6E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</w:t>
      </w:r>
    </w:p>
    <w:p w:rsidRDefault="009E4A6E" w:rsidP="009E4A6E" w:rsidR="009E4A6E">
      <w:pPr>
        <w:spacing w:after="0"/>
        <w:jc w:val="both"/>
      </w:pPr>
    </w:p>
    <w:p w:rsidRDefault="009E4A6E" w:rsidP="009E4A6E" w:rsidR="009E4A6E">
      <w:pPr>
        <w:spacing w:after="0"/>
        <w:jc w:val="both"/>
      </w:pPr>
      <w:r>
        <w:t>POUKA O PRAVNOM LIJEKU:</w:t>
      </w:r>
    </w:p>
    <w:p w:rsidRDefault="009E4A6E" w:rsidP="009E4A6E" w:rsidR="009E4A6E">
      <w:pPr>
        <w:spacing w:after="0"/>
        <w:jc w:val="both"/>
      </w:pPr>
    </w:p>
    <w:p w:rsidRDefault="009E4A6E" w:rsidP="009E4A6E" w:rsidR="009E4A6E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9E4A6E" w:rsidP="009E4A6E" w:rsidR="009E4A6E">
      <w:pPr>
        <w:spacing w:after="0"/>
        <w:jc w:val="both"/>
      </w:pPr>
    </w:p>
    <w:p w:rsidRDefault="009E4A6E" w:rsidP="009E4A6E" w:rsidR="009E4A6E">
      <w:pPr>
        <w:spacing w:after="0"/>
        <w:jc w:val="both"/>
      </w:pPr>
    </w:p>
    <w:p w:rsidRDefault="009E4A6E" w:rsidP="009E4A6E" w:rsidR="009E4A6E">
      <w:pPr>
        <w:spacing w:after="0"/>
        <w:jc w:val="both"/>
      </w:pPr>
    </w:p>
    <w:p w:rsidRDefault="009E4A6E" w:rsidP="009E4A6E" w:rsidR="009E4A6E">
      <w:pPr>
        <w:spacing w:after="0"/>
        <w:jc w:val="both"/>
      </w:pPr>
    </w:p>
    <w:p w:rsidRDefault="009E4A6E" w:rsidP="009E4A6E" w:rsidR="009E4A6E">
      <w:pPr>
        <w:spacing w:after="0"/>
        <w:jc w:val="both"/>
      </w:pPr>
      <w:r>
        <w:t>DNA: 1. Direktor dužnika Darko-Andrija Obadić iz Radovca, Varaždinska 35, 42208 Cestica</w:t>
      </w:r>
    </w:p>
    <w:p w:rsidRDefault="009E4A6E" w:rsidP="009E4A6E" w:rsidR="009E4A6E">
      <w:pPr>
        <w:spacing w:after="0"/>
        <w:jc w:val="both"/>
      </w:pPr>
      <w:r>
        <w:t xml:space="preserve">           2. E-Oglasna ploča suda</w:t>
      </w:r>
    </w:p>
    <w:p w:rsidRDefault="00AE649C" w:rsidP="009E4A6E" w:rsidR="00AE649C" w:rsidRPr="00B76F3C">
      <w:pPr>
        <w:pStyle w:val="NormaleSPIS"/>
        <w:spacing w:after="0"/>
      </w:pPr>
    </w:p>
    <w:p w:rsidRDefault="00AB4602" w:rsidP="009E4A6E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E4A6E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2E6" w:rsidP="00537B78" w:rsidR="00ED22E6">
      <w:r>
        <w:separator/>
      </w:r>
    </w:p>
  </w:endnote>
  <w:endnote w:id="0" w:type="continuationSeparator">
    <w:p w:rsidRDefault="00ED22E6" w:rsidP="00537B78" w:rsidR="00ED22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2E6" w:rsidP="00537B78" w:rsidR="00ED22E6">
      <w:r>
        <w:separator/>
      </w:r>
    </w:p>
  </w:footnote>
  <w:footnote w:id="0" w:type="continuationSeparator">
    <w:p w:rsidRDefault="00ED22E6" w:rsidP="00537B78" w:rsidR="00ED22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A7D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4A6E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2E6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501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St-190/2018-3</izvorni_sadrzaj>
    <derivirana_varijabla naziv="DomainObject.Oznaka_1">St-190/2018-3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St-190/2018</izvorni_sadrzaj>
    <derivirana_varijabla naziv="DomainObject.Predmet.OznakaBroj_1">St-190/2018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GLOBALUCCA jednostavno društvo s ograničenom odgovornošću za posredovanje i trgovinu</izvorni_sadrzaj>
    <derivirana_varijabla naziv="DomainObject.Predmet.ProtustrankaFormated_1">  GLOBALUCCA jednostavno društvo s ograničenom odgovornošću za posredovanje i trgovinu</derivirana_varijabla>
  </DomainObject.Predmet.ProtustrankaFormated>
  <DomainObject.Predmet.ProtustrankaFormatedOIB>
    <izvorni_sadrzaj>  GLOBALUCCA jednostavno društvo s ograničenom odgovornošću za posredovanje i trgovinu, OIB 59743417220</izvorni_sadrzaj>
    <derivirana_varijabla naziv="DomainObject.Predmet.ProtustrankaFormatedOIB_1">  GLOBALUCCA jednostavno društvo s ograničenom odgovornošću za posredovanje i trgovinu, OIB 59743417220</derivirana_varijabla>
  </DomainObject.Predmet.ProtustrankaFormatedOIB>
  <DomainObject.Predmet.ProtustrankaFormatedWithAdress>
    <izvorni_sadrzaj> GLOBALUCCA jednostavno društvo s ograničenom odgovornošću za posredovanje i trgovinu, Varaždinska 35, 42208 Radovec</izvorni_sadrzaj>
    <derivirana_varijabla naziv="DomainObject.Predmet.ProtustrankaFormatedWithAdress_1"> GLOBALUCCA jednostavno društvo s ograničenom odgovornošću za posredovanje i trgovinu, Varaždinska 35, 42208 Radovec</derivirana_varijabla>
  </DomainObject.Predmet.ProtustrankaFormatedWithAdress>
  <DomainObject.Predmet.ProtustrankaFormatedWithAdressOIB>
    <izvorni_sadrzaj> GLOBALUCCA jednostavno društvo s ograničenom odgovornošću za posredovanje i trgovinu, OIB 59743417220, Varaždinska 35, 42208 Radovec</izvorni_sadrzaj>
    <derivirana_varijabla naziv="DomainObject.Predmet.ProtustrankaFormatedWithAdressOIB_1"> GLOBALUCCA jednostavno društvo s ograničenom odgovornošću za posredovanje i trgovinu, OIB 59743417220, Varaždinska 35, 42208 Radovec</derivirana_varijabla>
  </DomainObject.Predmet.ProtustrankaFormatedWithAdressOIB>
  <DomainObject.Predmet.ProtustrankaWithAdress>
    <izvorni_sadrzaj>GLOBALUCCA jednostavno društvo s ograničenom odgovornošću za posredovanje i trgovinu Varaždinska 35, 42208 Radovec</izvorni_sadrzaj>
    <derivirana_varijabla naziv="DomainObject.Predmet.ProtustrankaWithAdress_1">GLOBALUCCA jednostavno društvo s ograničenom odgovornošću za posredovanje i trgovinu Varaždinska 35, 42208 Radovec</derivirana_varijabla>
  </DomainObject.Predmet.ProtustrankaWithAdress>
  <DomainObject.Predmet.ProtustrankaWithAdressOIB>
    <izvorni_sadrzaj>GLOBALUCCA jednostavno društvo s ograničenom odgovornošću za posredovanje i trgovinu, OIB 59743417220, Varaždinska 35, 42208 Radovec</izvorni_sadrzaj>
    <derivirana_varijabla naziv="DomainObject.Predmet.ProtustrankaWithAdressOIB_1">GLOBALUCCA jednostavno društvo s ograničenom odgovornošću za posredovanje i trgovinu, OIB 59743417220, Varaždinska 35, 42208 Radovec</derivirana_varijabla>
  </DomainObject.Predmet.ProtustrankaWithAdressOIB>
  <DomainObject.Predmet.ProtustrankaNazivFormated>
    <izvorni_sadrzaj>GLOBALUCCA jednostavno društvo s ograničenom odgovornošću za posredovanje i trgovinu</izvorni_sadrzaj>
    <derivirana_varijabla naziv="DomainObject.Predmet.ProtustrankaNazivFormated_1">GLOBALUCCA jednostavno društvo s ograničenom odgovornošću za posredovanje i trgovinu</derivirana_varijabla>
  </DomainObject.Predmet.ProtustrankaNazivFormated>
  <DomainObject.Predmet.ProtustrankaNazivFormatedOIB>
    <izvorni_sadrzaj>GLOBALUCCA jednostavno društvo s ograničenom odgovornošću za posredovanje i trgovinu, OIB 59743417220</izvorni_sadrzaj>
    <derivirana_varijabla naziv="DomainObject.Predmet.ProtustrankaNazivFormatedOIB_1">GLOBALUCCA jednostavno društvo s ograničenom odgovornošću za posredovanje i trgovinu, OIB 59743417220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GLOBALUCCA jednostavno društvo s ograničenom odgovornošću za posredovanje i trgovinu</item>
    </izvorni_sadrzaj>
    <derivirana_varijabla naziv="DomainObject.Predmet.ProtuStrankaListFormated_1">
      <item>GLOBALUCCA jednostavno društvo s ograničenom odgovornošću za posredovanje i trgovinu</item>
    </derivirana_varijabla>
  </DomainObject.Predmet.ProtuStrankaListFormated>
  <DomainObject.Predmet.ProtuStrankaListFormatedOIB>
    <izvorni_sadrzaj>
      <item>GLOBALUCCA jednostavno društvo s ograničenom odgovornošću za posredovanje i trgovinu, OIB 59743417220</item>
    </izvorni_sadrzaj>
    <derivirana_varijabla naziv="DomainObject.Predmet.ProtuStrankaListFormatedOIB_1">
      <item>GLOBALUCCA jednostavno društvo s ograničenom odgovornošću za posredovanje i trgovinu, OIB 59743417220</item>
    </derivirana_varijabla>
  </DomainObject.Predmet.ProtuStrankaListFormatedOIB>
  <DomainObject.Predmet.ProtuStrankaListFormatedWithAdress>
    <izvorni_sadrzaj>
      <item>GLOBALUCCA jednostavno društvo s ograničenom odgovornošću za posredovanje i trgovinu, Varaždinska 35, 42208 Radovec</item>
    </izvorni_sadrzaj>
    <derivirana_varijabla naziv="DomainObject.Predmet.ProtuStrankaListFormatedWithAdress_1">
      <item>GLOBALUCCA jednostavno društvo s ograničenom odgovornošću za posredovanje i trgovinu, Varaždinska 35, 42208 Radovec</item>
    </derivirana_varijabla>
  </DomainObject.Predmet.ProtuStrankaListFormatedWithAdress>
  <DomainObject.Predmet.ProtuStrankaListFormatedWithAdressOIB>
    <izvorni_sadrzaj>
      <item>GLOBALUCCA jednostavno društvo s ograničenom odgovornošću za posredovanje i trgovinu, OIB 59743417220, Varaždinska 35, 42208 Radovec</item>
    </izvorni_sadrzaj>
    <derivirana_varijabla naziv="DomainObject.Predmet.ProtuStrankaListFormatedWithAdressOIB_1">
      <item>GLOBALUCCA jednostavno društvo s ograničenom odgovornošću za posredovanje i trgovinu, OIB 59743417220, Varaždinska 35, 42208 Radovec</item>
    </derivirana_varijabla>
  </DomainObject.Predmet.ProtuStrankaListFormatedWithAdressOIB>
  <DomainObject.Predmet.ProtuStrankaListNazivFormated>
    <izvorni_sadrzaj>
      <item>GLOBALUCCA jednostavno društvo s ograničenom odgovornošću za posredovanje i trgovinu</item>
    </izvorni_sadrzaj>
    <derivirana_varijabla naziv="DomainObject.Predmet.ProtuStrankaListNazivFormated_1">
      <item>GLOBALUCCA jednostavno društvo s ograničenom odgovornošću za posredovanje i trgovinu</item>
    </derivirana_varijabla>
  </DomainObject.Predmet.ProtuStrankaListNazivFormated>
  <DomainObject.Predmet.ProtuStrankaListNazivFormatedOIB>
    <izvorni_sadrzaj>
      <item>GLOBALUCCA jednostavno društvo s ograničenom odgovornošću za posredovanje i trgovinu, OIB 59743417220</item>
    </izvorni_sadrzaj>
    <derivirana_varijabla naziv="DomainObject.Predmet.ProtuStrankaListNazivFormatedOIB_1">
      <item>GLOBALUCCA jednostavno društvo s ograničenom odgovornošću za posredovanje i trgovinu, OIB 59743417220</item>
    </derivirana_varijabla>
  </DomainObject.Predmet.ProtuStrankaListNazivFormatedOIB>
  <DomainObject.Predmet.OstaliListFormated>
    <izvorni_sadrzaj>
      <item>Darko-Andrija Obadić</item>
      <item>Županijsko državno odvjetništvo u Varaždinu</item>
    </izvorni_sadrzaj>
    <derivirana_varijabla naziv="DomainObject.Predmet.OstaliListFormated_1">
      <item>Darko-Andrija Obadić</item>
      <item>Županijsko državno odvjetništvo u Varaždinu</item>
    </derivirana_varijabla>
  </DomainObject.Predmet.OstaliListFormated>
  <DomainObject.Predmet.OstaliListFormatedOIB>
    <izvorni_sadrzaj>
      <item>Darko-Andrija Obadić, OIB 96056770829</item>
      <item>Županijsko državno odvjetništvo u Varaždinu</item>
    </izvorni_sadrzaj>
    <derivirana_varijabla naziv="DomainObject.Predmet.OstaliListFormatedOIB_1">
      <item>Darko-Andrija Obadić, OIB 96056770829</item>
      <item>Županijsko državno odvjetništvo u Varaždinu</item>
    </derivirana_varijabla>
  </DomainObject.Predmet.OstaliListFormatedOIB>
  <DomainObject.Predmet.OstaliListFormatedWithAdress>
    <izvorni_sadrzaj>
      <item>Darko-Andrija Obadić, Varaždinska 35, 42208 Radovec</item>
      <item>Županijsko državno odvjetništvo u Varaždinu</item>
    </izvorni_sadrzaj>
    <derivirana_varijabla naziv="DomainObject.Predmet.OstaliListFormatedWithAdress_1">
      <item>Darko-Andrija Obadić, Varaždinska 35, 42208 Radovec</item>
      <item>Županijsko državno odvjetništvo u Varaždinu</item>
    </derivirana_varijabla>
  </DomainObject.Predmet.OstaliListFormatedWithAdress>
  <DomainObject.Predmet.OstaliListFormatedWithAdressOIB>
    <izvorni_sadrzaj>
      <item>Darko-Andrija Obadić, OIB 96056770829, Varaždinska 35, 42208 Radovec</item>
      <item>Županijsko državno odvjetništvo u Varaždinu</item>
    </izvorni_sadrzaj>
    <derivirana_varijabla naziv="DomainObject.Predmet.OstaliListFormatedWithAdressOIB_1">
      <item>Darko-Andrija Obadić, OIB 96056770829, Varaždinska 35, 42208 Radovec</item>
      <item>Županijsko državno odvjetništvo u Varaždinu</item>
    </derivirana_varijabla>
  </DomainObject.Predmet.OstaliListFormatedWithAdressOIB>
  <DomainObject.Predmet.OstaliListNazivFormated>
    <izvorni_sadrzaj>
      <item>Darko-Andrija Obadić</item>
      <item>Županijsko državno odvjetništvo u Varaždinu</item>
    </izvorni_sadrzaj>
    <derivirana_varijabla naziv="DomainObject.Predmet.OstaliListNazivFormated_1">
      <item>Darko-Andrija Obadić</item>
      <item>Županijsko državno odvjetništvo u Varaždinu</item>
    </derivirana_varijabla>
  </DomainObject.Predmet.OstaliListNazivFormated>
  <DomainObject.Predmet.OstaliListNazivFormatedOIB>
    <izvorni_sadrzaj>
      <item>Darko-Andrija Obadić, OIB 96056770829</item>
      <item>Županijsko državno odvjetništvo u Varaždinu</item>
    </izvorni_sadrzaj>
    <derivirana_varijabla naziv="DomainObject.Predmet.OstaliListNazivFormatedOIB_1">
      <item>Darko-Andrija Obadić, OIB 96056770829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>St-190/2018-3</izvorni_sadrzaj>
    <derivirana_varijabla naziv="DomainObject.PoslovniBrojDokumenta_1">St-190/2018-3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GLOBALUCCA jednostavno društvo s ograničenom odgovornošću za posredovanje i trgovinu</izvorni_sadrzaj>
    <derivirana_varijabla naziv="DomainObject.Predmet.ProtustrankaIDrugi_1">GLOBALUCCA jednostavno društvo s ograničenom odgovornošću za posredovanje i trgovinu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GLOBALUCCA jednostavno društvo s ograničenom odgovornošću za posredovanje i trgovinu, OIB 59743417220, Varaždinska 35, 42208 Radovec</izvorni_sadrzaj>
    <derivirana_varijabla naziv="DomainObject.Predmet.ProtustrankaIDrugiAdressOIB_1">GLOBALUCCA jednostavno društvo s ograničenom odgovornošću za posredovanje i trgovinu, OIB 59743417220, Varaždinska 35, 42208 Radovec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Darko-Andrija Obadić</item>
      <item>GLOBALUCCA jednostavno društvo s ograničenom odgovornošću za posredovanje i trgovinu</item>
      <item>REPUBLIKA HRVATSKA MINISTARSTVO FINANCIJA</item>
      <item>Županijsko državno odvjetništvo u Varaždinu</item>
    </izvorni_sadrzaj>
    <derivirana_varijabla naziv="DomainObject.Predmet.SudioniciListNaziv_1">
      <item>Darko-Andrija Obadić</item>
      <item>GLOBALUCCA jednostavno društvo s ograničenom odgovornošću za posredovanje i trgovinu</item>
      <item>REPUBLIKA HRVATSKA MINISTARSTVO FINANCIJA</item>
      <item>Županijsko državno odvjetništvo u Varaždinu</item>
    </derivirana_varijabla>
  </DomainObject.Predmet.SudioniciListNaziv>
  <DomainObject.Predmet.SudioniciListAdressOIB>
    <izvorni_sadrzaj>
      <item>Darko-Andrija Obadić, OIB 96056770829, Varaždinska 35,42208 Radovec</item>
      <item>GLOBALUCCA jednostavno društvo s ograničenom odgovornošću za posredovanje i trgovinu, OIB 59743417220, Varaždinska 35,42208 Radovec</item>
      <item>REPUBLIKA HRVATSKA MINISTARSTVO FINANCIJA, OIB 18683136487, Katančićeva 5,10000 Zagreb</item>
      <item>Županijsko državno odvjetništvo u Varaždinu</item>
    </izvorni_sadrzaj>
    <derivirana_varijabla naziv="DomainObject.Predmet.SudioniciListAdressOIB_1">
      <item>Darko-Andrija Obadić, OIB 96056770829, Varaždinska 35,42208 Radovec</item>
      <item>GLOBALUCCA jednostavno društvo s ograničenom odgovornošću za posredovanje i trgovinu, OIB 59743417220, Varaždinska 35,42208 Radovec</item>
      <item>REPUBLIKA HRVATSKA MINISTARSTVO FINANCIJA, OIB 18683136487, Katančićeva 5,10000 Zagreb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4401BE-7F2F-44B3-9C9B-A176F8D321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577</properties:Words>
  <properties:Characters>3290</properties:Characters>
  <properties:Lines>86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2018-06-07T11:59:00Z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St-190/2018-3 / Odluka - Zaključak (odluka_St-190_2018-3.docx)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