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5c91" w14:paraId="e365c91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B46E22">
        <w:t>BROŠTULIN d.o.o. u likvidaciji, MALI VAREŠKI, Mali Vareški 7, OIB: 41516359885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B46E22">
        <w:t>BROŠTULIN d.o.o. u likvidaciji, MALI VAREŠKI, Mali Vareški 7, OIB: 41516359885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F46859">
        <w:rPr>
          <w:b/>
          <w:lang w:val="pl-PL"/>
        </w:rPr>
        <w:t>18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B46E22">
        <w:rPr>
          <w:b/>
          <w:lang w:val="pl-PL"/>
        </w:rPr>
        <w:t>10</w:t>
      </w:r>
      <w:r w:rsidR="00AA0ED3">
        <w:rPr>
          <w:b/>
          <w:lang w:val="pl-PL"/>
        </w:rPr>
        <w:t>:</w:t>
      </w:r>
      <w:r w:rsidR="00B46E22">
        <w:rPr>
          <w:b/>
          <w:lang w:val="pl-PL"/>
        </w:rPr>
        <w:t>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B46E22">
        <w:t>BROŠTULIN d.o.o. u likvidaciji, MALI VAREŠKI, Mali Vareški 7, OIB: 41516359885</w:t>
      </w:r>
      <w:r w:rsidR="00D91E95">
        <w:t>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B46E22">
        <w:rPr>
          <w:lang w:val="sv-SE"/>
        </w:rPr>
        <w:t>Branko Vareško, Šegotići, Šegotići 67</w:t>
      </w:r>
      <w:r w:rsidR="009D1DFA">
        <w:rPr>
          <w:lang w:val="sv-SE"/>
        </w:rPr>
        <w:t xml:space="preserve">. </w:t>
      </w:r>
      <w:r w:rsidR="00F46859">
        <w:rPr>
          <w:lang w:val="sv-SE"/>
        </w:rPr>
        <w:t xml:space="preserve"> </w:t>
      </w:r>
      <w:r w:rsidR="00283BE9">
        <w:rPr>
          <w:lang w:val="sv-SE"/>
        </w:rPr>
        <w:t xml:space="preserve"> 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B46E22">
        <w:rPr>
          <w:lang w:val="sv-SE"/>
        </w:rPr>
        <w:t>Branko Vareško, Šegotići, Šegotići 67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AE76DA">
        <w:rPr>
          <w:lang w:val="sv-SE"/>
        </w:rPr>
        <w:t>Branku Varešku, Šegotići, Šegotići 67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AE76DA" w:rsidP="005E3EB7" w:rsidR="00AE76DA">
      <w:pPr>
        <w:jc w:val="both"/>
        <w:rPr>
          <w:lang w:val="sv-SE"/>
        </w:rPr>
      </w:pPr>
    </w:p>
    <w:p w:rsidRDefault="00AE76DA" w:rsidP="005E3EB7" w:rsidR="00AE76DA" w:rsidRPr="0077472A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Pr="0077472A">
        <w:rPr>
          <w:lang w:val="sv-SE"/>
        </w:rPr>
        <w:t xml:space="preserve">Nalaže se zakonskom zastupniku dužnika </w:t>
      </w:r>
      <w:r>
        <w:rPr>
          <w:lang w:val="sv-SE"/>
        </w:rPr>
        <w:t xml:space="preserve">Branku Varešku, Šegotići, Šegotići 67, </w:t>
      </w:r>
      <w:r w:rsidRPr="0077472A">
        <w:rPr>
          <w:lang w:val="sv-SE"/>
        </w:rPr>
        <w:t xml:space="preserve">da </w:t>
      </w:r>
      <w:r>
        <w:rPr>
          <w:lang w:val="sv-SE"/>
        </w:rPr>
        <w:t xml:space="preserve">se </w:t>
      </w:r>
      <w:r w:rsidRPr="0077472A">
        <w:rPr>
          <w:lang w:val="sv-SE"/>
        </w:rPr>
        <w:t>u roku od 8 dana od dana primitka ovog rješenja</w:t>
      </w:r>
      <w:r>
        <w:rPr>
          <w:lang w:val="sv-SE"/>
        </w:rPr>
        <w:t xml:space="preserve"> očituje da li je u postupku likvidacije provedena podjela imovine dužnika. 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AE76DA" w:rsidP="005E3EB7" w:rsidR="003E00AF" w:rsidRPr="0077472A">
      <w:pPr>
        <w:jc w:val="both"/>
        <w:rPr>
          <w:lang w:val="sv-SE"/>
        </w:rPr>
      </w:pPr>
      <w:r>
        <w:rPr>
          <w:lang w:val="sv-SE"/>
        </w:rPr>
        <w:tab/>
      </w:r>
      <w:r w:rsidR="003E00AF" w:rsidRPr="0077472A">
        <w:rPr>
          <w:lang w:val="sv-SE"/>
        </w:rPr>
        <w:t xml:space="preserve">V. </w:t>
      </w:r>
      <w:r w:rsidR="002534BF" w:rsidRPr="0077472A">
        <w:rPr>
          <w:lang w:val="sv-SE"/>
        </w:rPr>
        <w:t xml:space="preserve">Nalaže se </w:t>
      </w:r>
      <w:r w:rsidR="003E00AF"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="003E00AF"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="003E00AF"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>,</w:t>
      </w:r>
      <w:r w:rsidR="006706ED">
        <w:rPr>
          <w:lang w:val="sv-SE"/>
        </w:rPr>
        <w:t xml:space="preserve"> </w:t>
      </w:r>
      <w:r w:rsidR="003E00AF"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AE76DA">
        <w:rPr>
          <w:lang w:val="sv-SE"/>
        </w:rPr>
        <w:t>I</w:t>
      </w:r>
      <w:r w:rsidRPr="0077472A">
        <w:rPr>
          <w:lang w:val="sv-SE"/>
        </w:rPr>
        <w:t xml:space="preserve">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="00AE76D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1655B2">
        <w:rPr>
          <w:lang w:val="sv-SE"/>
        </w:rPr>
        <w:t>,</w:t>
      </w:r>
      <w:r w:rsidR="00395F29" w:rsidRPr="0077472A">
        <w:rPr>
          <w:lang w:val="sv-SE"/>
        </w:rPr>
        <w:t xml:space="preserve"> </w:t>
      </w:r>
      <w:r w:rsidR="002534BF" w:rsidRPr="0077472A">
        <w:rPr>
          <w:lang w:val="sv-SE"/>
        </w:rPr>
        <w:t>V.</w:t>
      </w:r>
      <w:r w:rsidR="001655B2">
        <w:rPr>
          <w:lang w:val="sv-SE"/>
        </w:rPr>
        <w:t xml:space="preserve"> i VI.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="00AE76D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1655B2">
        <w:rPr>
          <w:lang w:val="sv-SE"/>
        </w:rPr>
        <w:t>III., IV.,</w:t>
      </w:r>
      <w:r w:rsidR="00395F29" w:rsidRPr="0077472A">
        <w:rPr>
          <w:lang w:val="sv-SE"/>
        </w:rPr>
        <w:t xml:space="preserve"> V. </w:t>
      </w:r>
      <w:r w:rsidR="001655B2">
        <w:rPr>
          <w:lang w:val="sv-SE"/>
        </w:rPr>
        <w:t xml:space="preserve">i VI.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9C7404">
        <w:t>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0C36CB">
        <w:t xml:space="preserve">, v. r. 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71EF" w:rsidR="003E00AF" w:rsidRPr="0077472A">
      <w:pPr>
        <w:ind w:firstLine="708"/>
        <w:jc w:val="both"/>
      </w:pPr>
      <w:r w:rsidRPr="0077472A">
        <w:t xml:space="preserve">- dužnik </w:t>
      </w:r>
      <w:r w:rsidR="00B46E22">
        <w:t>BROŠTULIN d.o.o. u likvidaciji, MALI VAREŠKI, Mali Vareški 7, OIB: 41516359885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6A6DE5">
        <w:rPr>
          <w:lang w:val="sv-SE"/>
        </w:rPr>
        <w:t>Branko Vareško, Šegotići, Šegotići 67</w:t>
      </w:r>
      <w:r w:rsidR="009C7404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706ED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5CA5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91E95">
          <w:t>Posl. broj: 4 St-5</w:t>
        </w:r>
        <w:r w:rsidR="005521FC">
          <w:t>1</w:t>
        </w:r>
        <w:r w:rsidR="00343307">
          <w:t>9</w:t>
        </w:r>
        <w:r w:rsidR="00DD483B">
          <w:t>/2016-4</w:t>
        </w:r>
      </w:sdtContent>
    </w:sdt>
  </w:p>
  <w:p w:rsidRDefault="00245CA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0B0370">
      <w:t>5</w:t>
    </w:r>
    <w:r w:rsidR="00343307">
      <w:t>19</w:t>
    </w:r>
    <w:r w:rsidR="00987DD0">
      <w:t>/2016-</w:t>
    </w:r>
    <w:r w:rsidR="00D91E9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97593"/>
    <w:rsid w:val="000A7AEE"/>
    <w:rsid w:val="000B0370"/>
    <w:rsid w:val="000C36CB"/>
    <w:rsid w:val="000D7DFC"/>
    <w:rsid w:val="00105774"/>
    <w:rsid w:val="00107DA9"/>
    <w:rsid w:val="00134676"/>
    <w:rsid w:val="001655B2"/>
    <w:rsid w:val="00174F01"/>
    <w:rsid w:val="00191D06"/>
    <w:rsid w:val="001E4FF6"/>
    <w:rsid w:val="0024322F"/>
    <w:rsid w:val="00245CA5"/>
    <w:rsid w:val="0024798E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43307"/>
    <w:rsid w:val="00395F29"/>
    <w:rsid w:val="003971EF"/>
    <w:rsid w:val="003B74B1"/>
    <w:rsid w:val="003E00AF"/>
    <w:rsid w:val="004977C6"/>
    <w:rsid w:val="004B0907"/>
    <w:rsid w:val="004B6919"/>
    <w:rsid w:val="004F327B"/>
    <w:rsid w:val="0050733A"/>
    <w:rsid w:val="0051365F"/>
    <w:rsid w:val="005521FC"/>
    <w:rsid w:val="00554328"/>
    <w:rsid w:val="00560E38"/>
    <w:rsid w:val="00560FBF"/>
    <w:rsid w:val="0059655A"/>
    <w:rsid w:val="005A0AE7"/>
    <w:rsid w:val="005E3EB7"/>
    <w:rsid w:val="005E434E"/>
    <w:rsid w:val="00620365"/>
    <w:rsid w:val="006270B6"/>
    <w:rsid w:val="006706ED"/>
    <w:rsid w:val="00672A0C"/>
    <w:rsid w:val="006841D7"/>
    <w:rsid w:val="006A6DE5"/>
    <w:rsid w:val="006A71CF"/>
    <w:rsid w:val="0077472A"/>
    <w:rsid w:val="0079454F"/>
    <w:rsid w:val="007A1B7A"/>
    <w:rsid w:val="007D7A8F"/>
    <w:rsid w:val="0080758F"/>
    <w:rsid w:val="00814FDD"/>
    <w:rsid w:val="008249FA"/>
    <w:rsid w:val="00844FE0"/>
    <w:rsid w:val="008551A7"/>
    <w:rsid w:val="008D598C"/>
    <w:rsid w:val="008E2F2B"/>
    <w:rsid w:val="008E4F58"/>
    <w:rsid w:val="008F0C79"/>
    <w:rsid w:val="00904EF4"/>
    <w:rsid w:val="00912B21"/>
    <w:rsid w:val="00985388"/>
    <w:rsid w:val="00985C0A"/>
    <w:rsid w:val="00987DD0"/>
    <w:rsid w:val="009B356E"/>
    <w:rsid w:val="009C7404"/>
    <w:rsid w:val="009D1DFA"/>
    <w:rsid w:val="00A17409"/>
    <w:rsid w:val="00A560B4"/>
    <w:rsid w:val="00AA0ED3"/>
    <w:rsid w:val="00AE76DA"/>
    <w:rsid w:val="00AF4620"/>
    <w:rsid w:val="00B17BB5"/>
    <w:rsid w:val="00B17EED"/>
    <w:rsid w:val="00B46E22"/>
    <w:rsid w:val="00B50C26"/>
    <w:rsid w:val="00B726BF"/>
    <w:rsid w:val="00B853E6"/>
    <w:rsid w:val="00BE2CDA"/>
    <w:rsid w:val="00C157BB"/>
    <w:rsid w:val="00C20061"/>
    <w:rsid w:val="00C32C1A"/>
    <w:rsid w:val="00C35228"/>
    <w:rsid w:val="00CA0CBB"/>
    <w:rsid w:val="00CD64A0"/>
    <w:rsid w:val="00D14604"/>
    <w:rsid w:val="00D8003F"/>
    <w:rsid w:val="00D91E95"/>
    <w:rsid w:val="00DB4E8D"/>
    <w:rsid w:val="00DC1A62"/>
    <w:rsid w:val="00DD483B"/>
    <w:rsid w:val="00DD5F14"/>
    <w:rsid w:val="00DF28E8"/>
    <w:rsid w:val="00DF2D30"/>
    <w:rsid w:val="00DF442A"/>
    <w:rsid w:val="00E40DC9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BROŠTULIN d.o.o. u likvidaciji, MALI VAREŠKI zastupanog po punomoćniku Branko Vareško</izvorni_sadrzaj>
    <derivirana_varijabla naziv="DomainObject.Predmet.ProtustrankaFormated_1">  BROŠTULIN d.o.o. u likvidaciji, MALI VAREŠKI zastupanog po punomoćniku Branko Vareško</derivirana_varijabla>
  </DomainObject.Predmet.ProtustrankaFormated>
  <DomainObject.Predmet.ProtustrankaFormatedOIB>
    <izvorni_sadrzaj>  BROŠTULIN d.o.o. u likvidaciji, MALI VAREŠKI, OIB 41516359885 zastupanog po punomoćniku Branko Vareško</izvorni_sadrzaj>
    <derivirana_varijabla naziv="DomainObject.Predmet.ProtustrankaFormatedOIB_1">  BROŠTULIN d.o.o. u likvidaciji, MALI VAREŠKI, OIB 41516359885 zastupanog po punomoćniku Branko Vareško</derivirana_varijabla>
  </DomainObject.Predmet.ProtustrankaFormatedOIB>
  <DomainObject.Predmet.ProtustrankaFormatedWithAdress>
    <izvorni_sadrzaj> BROŠTULIN d.o.o. u likvidaciji, MALI VAREŠKI, Mali Vareški 7, 52207 Mali Vareški zastupanog po punomoćniku Branko Vareško</izvorni_sadrzaj>
    <derivirana_varijabla naziv="DomainObject.Predmet.ProtustrankaFormatedWithAdress_1"> BROŠTULIN d.o.o. u likvidaciji, MALI VAREŠKI, Mali Vareški 7, 52207 Mali Vareški zastupanog po punomoćniku Branko Vareško</derivirana_varijabla>
  </DomainObject.Predmet.ProtustrankaFormatedWithAdress>
  <DomainObject.Predmet.ProtustrankaFormatedWithAdressOIB>
    <izvorni_sadrzaj> BROŠTULIN d.o.o. u likvidaciji, MALI VAREŠKI, OIB 41516359885, Mali Vareški 7, 52207 Mali Vareški zastupanog po punomoćniku Branko Vareško</izvorni_sadrzaj>
    <derivirana_varijabla naziv="DomainObject.Predmet.ProtustrankaFormatedWithAdressOIB_1"> BROŠTULIN d.o.o. u likvidaciji, MALI VAREŠKI, OIB 41516359885, Mali Vareški 7, 52207 Mali Vareški zastupanog po punomoćniku Branko Vareško</derivirana_varijabla>
  </DomainObject.Predmet.ProtustrankaFormatedWithAdressOIB>
  <DomainObject.Predmet.ProtustrankaWithAdress>
    <izvorni_sadrzaj>BROŠTULIN d.o.o. u likvidaciji, MALI VAREŠKI Mali Vareški 7, 52207 Mali Vareški</izvorni_sadrzaj>
    <derivirana_varijabla naziv="DomainObject.Predmet.ProtustrankaWithAdress_1">BROŠTULIN d.o.o. u likvidaciji, MALI VAREŠKI Mali Vareški 7, 52207 Mali Vareški</derivirana_varijabla>
  </DomainObject.Predmet.ProtustrankaWithAdress>
  <DomainObject.Predmet.ProtustrankaWithAdressOIB>
    <izvorni_sadrzaj>BROŠTULIN d.o.o. u likvidaciji, MALI VAREŠKI, OIB 41516359885, Mali Vareški 7, 52207 Mali Vareški</izvorni_sadrzaj>
    <derivirana_varijabla naziv="DomainObject.Predmet.ProtustrankaWithAdressOIB_1">BROŠTULIN d.o.o. u likvidaciji, MALI VAREŠKI, OIB 41516359885, Mali Vareški 7, 52207 Mali Vareški</derivirana_varijabla>
  </DomainObject.Predmet.ProtustrankaWithAdressOIB>
  <DomainObject.Predmet.ProtustrankaNazivFormated>
    <izvorni_sadrzaj>BROŠTULIN d.o.o. u likvidaciji, MALI VAREŠKI</izvorni_sadrzaj>
    <derivirana_varijabla naziv="DomainObject.Predmet.ProtustrankaNazivFormated_1">BROŠTULIN d.o.o. u likvidaciji, MALI VAREŠKI</derivirana_varijabla>
  </DomainObject.Predmet.ProtustrankaNazivFormated>
  <DomainObject.Predmet.ProtustrankaNazivFormatedOIB>
    <izvorni_sadrzaj>BROŠTULIN d.o.o. u likvidaciji, MALI VAREŠKI, OIB 41516359885</izvorni_sadrzaj>
    <derivirana_varijabla naziv="DomainObject.Predmet.ProtustrankaNazivFormatedOIB_1">BROŠTULIN d.o.o. u likvidaciji, MALI VAREŠKI, OIB 41516359885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2024.19</izvorni_sadrzaj>
    <derivirana_varijabla naziv="DomainObject.Predmet.TrenutnaVrijednost_1">2024.19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BROŠTULIN d.o.o. u likvidaciji, MALI VAREŠKI zastupanog po punomoćniku Branko Vareško</item>
    </izvorni_sadrzaj>
    <derivirana_varijabla naziv="DomainObject.Predmet.ProtuStrankaListFormated_1">
      <item>BROŠTULIN d.o.o. u likvidaciji, MALI VAREŠKI zastupanog po punomoćniku Branko Vareško</item>
    </derivirana_varijabla>
  </DomainObject.Predmet.ProtuStrankaListFormated>
  <DomainObject.Predmet.ProtuStrankaListFormatedOIB>
    <izvorni_sadrzaj>
      <item>BROŠTULIN d.o.o. u likvidaciji, MALI VAREŠKI, OIB 41516359885 zastupanog po punomoćniku Branko Vareško</item>
    </izvorni_sadrzaj>
    <derivirana_varijabla naziv="DomainObject.Predmet.ProtuStrankaListFormatedOIB_1">
      <item>BROŠTULIN d.o.o. u likvidaciji, MALI VAREŠKI, OIB 41516359885 zastupanog po punomoćniku Branko Vareško</item>
    </derivirana_varijabla>
  </DomainObject.Predmet.ProtuStrankaListFormatedOIB>
  <DomainObject.Predmet.ProtuStrankaListFormatedWithAdress>
    <izvorni_sadrzaj>
      <item>BROŠTULIN d.o.o. u likvidaciji, MALI VAREŠKI, Mali Vareški 7, 52207 Mali Vareški zastupanog po punomoćniku Branko Vareško</item>
    </izvorni_sadrzaj>
    <derivirana_varijabla naziv="DomainObject.Predmet.ProtuStrankaListFormatedWithAdress_1">
      <item>BROŠTULIN d.o.o. u likvidaciji, MALI VAREŠKI, Mali Vareški 7, 52207 Mali Vareški zastupanog po punomoćniku Branko Vareško</item>
    </derivirana_varijabla>
  </DomainObject.Predmet.ProtuStrankaListFormatedWithAdress>
  <DomainObject.Predmet.ProtuStrankaListFormatedWithAdressOIB>
    <izvorni_sadrzaj>
      <item>BROŠTULIN d.o.o. u likvidaciji, MALI VAREŠKI, OIB 41516359885, Mali Vareški 7, 52207 Mali Vareški zastupanog po punomoćniku Branko Vareško</item>
    </izvorni_sadrzaj>
    <derivirana_varijabla naziv="DomainObject.Predmet.ProtuStrankaListFormatedWithAdressOIB_1">
      <item>BROŠTULIN d.o.o. u likvidaciji, MALI VAREŠKI, OIB 41516359885, Mali Vareški 7, 52207 Mali Vareški zastupanog po punomoćniku Branko Vareško</item>
    </derivirana_varijabla>
  </DomainObject.Predmet.ProtuStrankaListFormatedWithAdressOIB>
  <DomainObject.Predmet.ProtuStrankaListNazivFormated>
    <izvorni_sadrzaj>
      <item>BROŠTULIN d.o.o. u likvidaciji, MALI VAREŠKI</item>
    </izvorni_sadrzaj>
    <derivirana_varijabla naziv="DomainObject.Predmet.ProtuStrankaListNazivFormated_1">
      <item>BROŠTULIN d.o.o. u likvidaciji, MALI VAREŠKI</item>
    </derivirana_varijabla>
  </DomainObject.Predmet.ProtuStrankaListNazivFormated>
  <DomainObject.Predmet.ProtuStrankaListNazivFormatedOIB>
    <izvorni_sadrzaj>
      <item>BROŠTULIN d.o.o. u likvidaciji, MALI VAREŠKI, OIB 41516359885</item>
    </izvorni_sadrzaj>
    <derivirana_varijabla naziv="DomainObject.Predmet.ProtuStrankaListNazivFormatedOIB_1">
      <item>BROŠTULIN d.o.o. u likvidaciji, MALI VAREŠKI, OIB 41516359885</item>
    </derivirana_varijabla>
  </DomainObject.Predmet.ProtuStrankaListNazivFormatedOIB>
  <DomainObject.Predmet.OstaliListFormated>
    <izvorni_sadrzaj>
      <item>Branko Vareško punomoćnik sudionika u postupku BROŠTULIN d.o.o. u likvidaciji, MALI VAREŠKI</item>
    </izvorni_sadrzaj>
    <derivirana_varijabla naziv="DomainObject.Predmet.OstaliListFormated_1">
      <item>Branko Vareško punomoćnik sudionika u postupku BROŠTULIN d.o.o. u likvidaciji, MALI VAREŠKI</item>
    </derivirana_varijabla>
  </DomainObject.Predmet.OstaliListFormated>
  <DomainObject.Predmet.OstaliListFormatedOIB>
    <izvorni_sadrzaj>
      <item>Branko Vareško, OIB 37642176226 punomoćnik sudionika u postupku BROŠTULIN d.o.o. u likvidaciji, MALI VAREŠKI</item>
    </izvorni_sadrzaj>
    <derivirana_varijabla naziv="DomainObject.Predmet.OstaliListFormatedOIB_1">
      <item>Branko Vareško, OIB 37642176226 punomoćnik sudionika u postupku BROŠTULIN d.o.o. u likvidaciji, MALI VAREŠKI</item>
    </derivirana_varijabla>
  </DomainObject.Predmet.OstaliListFormatedOIB>
  <DomainObject.Predmet.OstaliListFormatedWithAdress>
    <izvorni_sadrzaj>
      <item>Branko Vareško, Šegotići 67, 52207 Šegotići punomoćnik sudionika u postupku BROŠTULIN d.o.o. u likvidaciji, MALI VAREŠKI</item>
    </izvorni_sadrzaj>
    <derivirana_varijabla naziv="DomainObject.Predmet.OstaliListFormatedWithAdress_1">
      <item>Branko Vareško, Šegotići 67, 52207 Šegotići punomoćnik sudionika u postupku BROŠTULIN d.o.o. u likvidaciji, MALI VAREŠKI</item>
    </derivirana_varijabla>
  </DomainObject.Predmet.OstaliListFormatedWithAdress>
  <DomainObject.Predmet.OstaliListFormatedWithAdressOIB>
    <izvorni_sadrzaj>
      <item>Branko Vareško, OIB 37642176226, Šegotići 67, 52207 Šegotići punomoćnik sudionika u postupku BROŠTULIN d.o.o. u likvidaciji, MALI VAREŠKI</item>
    </izvorni_sadrzaj>
    <derivirana_varijabla naziv="DomainObject.Predmet.OstaliListFormatedWithAdressOIB_1">
      <item>Branko Vareško, OIB 37642176226, Šegotići 67, 52207 Šegotići punomoćnik sudionika u postupku BROŠTULIN d.o.o. u likvidaciji, MALI VAREŠKI</item>
    </derivirana_varijabla>
  </DomainObject.Predmet.OstaliListFormatedWithAdressOIB>
  <DomainObject.Predmet.OstaliListNazivFormated>
    <izvorni_sadrzaj>
      <item>Branko Vareško</item>
    </izvorni_sadrzaj>
    <derivirana_varijabla naziv="DomainObject.Predmet.OstaliListNazivFormated_1">
      <item>Branko Vareško</item>
    </derivirana_varijabla>
  </DomainObject.Predmet.OstaliListNazivFormated>
  <DomainObject.Predmet.OstaliListNazivFormatedOIB>
    <izvorni_sadrzaj>
      <item>Branko Vareško, OIB 37642176226</item>
    </izvorni_sadrzaj>
    <derivirana_varijabla naziv="DomainObject.Predmet.OstaliListNazivFormatedOIB_1">
      <item>Branko Vareško, OIB 37642176226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BROŠTULIN d.o.o. u likvidaciji, MALI VAREŠKI</izvorni_sadrzaj>
    <derivirana_varijabla naziv="DomainObject.Predmet.ProtustrankaIDrugi_1">BROŠTULIN d.o.o. u likvidaciji, MALI VAREŠKI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BROŠTULIN d.o.o. u likvidaciji, MALI VAREŠKI, OIB 41516359885, Mali Vareški 7, 52207 Mali Vareški</izvorni_sadrzaj>
    <derivirana_varijabla naziv="DomainObject.Predmet.ProtustrankaIDrugiAdressOIB_1">BROŠTULIN d.o.o. u likvidaciji, MALI VAREŠKI, OIB 41516359885, Mali Vareški 7, 52207 Mali Vareški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BROŠTULIN d.o.o. u likvidaciji, MALI VAREŠKI</item>
      <item>Branko Vareško</item>
    </izvorni_sadrzaj>
    <derivirana_varijabla naziv="DomainObject.Predmet.SudioniciListNaziv_1">
      <item>FINANCIJSKA AGENCIJA, RC RIJEKA, PODRUŽNICA PULA, PULA</item>
      <item>BROŠTULIN d.o.o. u likvidaciji, MALI VAREŠKI</item>
      <item>Branko Vareško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BROŠTULIN d.o.o. u likvidaciji, MALI VAREŠKI, OIB 41516359885, Mali Vareški 7,52207 Mali Vareški</item>
      <item>Branko Vareško, OIB 37642176226, Šegotići 67,52207 Šegotići</item>
    </izvorni_sadrzaj>
    <derivirana_varijabla naziv="DomainObject.Predmet.SudioniciListAdressOIB_1">
      <item>FINANCIJSKA AGENCIJA, RC RIJEKA, PODRUŽNICA PULA, PULA, OIB 85821130368, Giardini 5,52100 Pula</item>
      <item>BROŠTULIN d.o.o. u likvidaciji, MALI VAREŠKI, OIB 41516359885, Mali Vareški 7,52207 Mali Vareški</item>
      <item>Branko Vareško, OIB 37642176226, Šegotići 67,52207 Šegotići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41516359885</item>
      <item>, OIB 37642176226</item>
    </izvorni_sadrzaj>
    <derivirana_varijabla naziv="DomainObject.Predmet.SudioniciListNazivOIB_1">
      <item>, OIB 85821130368</item>
      <item>, OIB 41516359885</item>
      <item>, OIB 37642176226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A5279-06A6-4CE1-8621-7E3084961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3522</properties:Characters>
  <properties:Lines>92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2016-04-08T10:01:00Z</dcterms:created>
  <dc:creator>Jasmina Matika</dc:creator>
  <cp:lastModifiedBy>Sanja Prodan</cp:lastModifiedBy>
  <cp:lastPrinted>2016-04-08T10:06:00Z</cp:lastPrinted>
  <dcterms:modified xmlns:xsi="http://www.w3.org/2001/XMLSchema-instance" xsi:type="dcterms:W3CDTF">2016-04-08T10:07:00Z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