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6d56" w14:paraId="4d36d5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91EF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St-2403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91EF3" w:rsidRPr="00391EF3">
        <w:t>MALUS TRANSPORTI d.o.o.</w:t>
      </w:r>
      <w:r w:rsidR="00391EF3">
        <w:t xml:space="preserve"> </w:t>
      </w:r>
      <w:r w:rsidR="00CB4958">
        <w:t xml:space="preserve">OIB: </w:t>
      </w:r>
      <w:r w:rsidR="00391EF3" w:rsidRPr="00391EF3">
        <w:t>31114693450</w:t>
      </w:r>
      <w:r w:rsidR="00CB4958">
        <w:t>, MBS:</w:t>
      </w:r>
      <w:r w:rsidR="00391EF3">
        <w:t xml:space="preserve"> </w:t>
      </w:r>
      <w:r w:rsidR="00391EF3" w:rsidRPr="00391EF3">
        <w:t>080554067</w:t>
      </w:r>
      <w:r w:rsidR="00CB4958">
        <w:t xml:space="preserve"> iz Zagreba, </w:t>
      </w:r>
      <w:r w:rsidR="00391EF3">
        <w:t>Jablanovac 9 dana 06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391EF3" w:rsidRPr="00391EF3">
        <w:t xml:space="preserve">MALUS TRANSPORTI d.o.o. OIB: 31114693450, MBS: 080554067 iz Zagreba, Jablanovac 9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91EF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CB4958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  </w:t>
      </w:r>
      <w:r w:rsidR="00391EF3" w:rsidRPr="00391EF3">
        <w:t>MALUS TRANSPORTI d.o.o. OIB: 31114693450, MBS: 080</w:t>
      </w:r>
      <w:r w:rsidR="00391EF3">
        <w:t>554067 iz Zagreba, Jablanovac 9.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B4958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565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B79AA">
          <w:t>70.St-2403</w:t>
        </w:r>
        <w:r w:rsidR="00CB4958">
          <w:t>/2</w:t>
        </w:r>
        <w:r>
          <w:t>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91EF3"/>
    <w:rsid w:val="006021D5"/>
    <w:rsid w:val="006B79AA"/>
    <w:rsid w:val="006E1039"/>
    <w:rsid w:val="008D5D7A"/>
    <w:rsid w:val="0092290B"/>
    <w:rsid w:val="00A167C6"/>
    <w:rsid w:val="00AA5655"/>
    <w:rsid w:val="00CB4958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A5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A5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St-2403/2015</izvorni_sadrzaj>
    <derivirana_varijabla naziv="DomainObject.Predmet.OznakaBroj_1">St-2403/2015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MALUS TRANSPORTI d.o.o.</izvorni_sadrzaj>
    <derivirana_varijabla naziv="DomainObject.Predmet.ProtustrankaFormated_1">  MALUS TRANSPORTI d.o.o.</derivirana_varijabla>
  </DomainObject.Predmet.ProtustrankaFormated>
  <DomainObject.Predmet.ProtustrankaFormatedOIB>
    <izvorni_sadrzaj>  MALUS TRANSPORTI d.o.o., OIB 31114693450</izvorni_sadrzaj>
    <derivirana_varijabla naziv="DomainObject.Predmet.ProtustrankaFormatedOIB_1">  MALUS TRANSPORTI d.o.o., OIB 31114693450</derivirana_varijabla>
  </DomainObject.Predmet.ProtustrankaFormatedOIB>
  <DomainObject.Predmet.ProtustrankaFormatedWithAdress>
    <izvorni_sadrzaj> MALUS TRANSPORTI d.o.o., Jablanovac 9, 10000 Zagreb</izvorni_sadrzaj>
    <derivirana_varijabla naziv="DomainObject.Predmet.ProtustrankaFormatedWithAdress_1"> MALUS TRANSPORTI d.o.o., Jablanovac 9, 10000 Zagreb</derivirana_varijabla>
  </DomainObject.Predmet.ProtustrankaFormatedWithAdress>
  <DomainObject.Predmet.ProtustrankaFormatedWithAdressOIB>
    <izvorni_sadrzaj> MALUS TRANSPORTI d.o.o., OIB 31114693450, Jablanovac 9, 10000 Zagreb</izvorni_sadrzaj>
    <derivirana_varijabla naziv="DomainObject.Predmet.ProtustrankaFormatedWithAdressOIB_1"> MALUS TRANSPORTI d.o.o., OIB 31114693450, Jablanovac 9, 10000 Zagreb</derivirana_varijabla>
  </DomainObject.Predmet.ProtustrankaFormatedWithAdressOIB>
  <DomainObject.Predmet.ProtustrankaWithAdress>
    <izvorni_sadrzaj>MALUS TRANSPORTI d.o.o. Jablanovac 9, 10000 Zagreb</izvorni_sadrzaj>
    <derivirana_varijabla naziv="DomainObject.Predmet.ProtustrankaWithAdress_1">MALUS TRANSPORTI d.o.o. Jablanovac 9, 10000 Zagreb</derivirana_varijabla>
  </DomainObject.Predmet.ProtustrankaWithAdress>
  <DomainObject.Predmet.ProtustrankaWithAdressOIB>
    <izvorni_sadrzaj>MALUS TRANSPORTI d.o.o., OIB 31114693450, Jablanovac 9, 10000 Zagreb</izvorni_sadrzaj>
    <derivirana_varijabla naziv="DomainObject.Predmet.ProtustrankaWithAdressOIB_1">MALUS TRANSPORTI d.o.o., OIB 31114693450, Jablanovac 9, 10000 Zagreb</derivirana_varijabla>
  </DomainObject.Predmet.ProtustrankaWithAdressOIB>
  <DomainObject.Predmet.ProtustrankaNazivFormated>
    <izvorni_sadrzaj>MALUS TRANSPORTI d.o.o.</izvorni_sadrzaj>
    <derivirana_varijabla naziv="DomainObject.Predmet.ProtustrankaNazivFormated_1">MALUS TRANSPORTI d.o.o.</derivirana_varijabla>
  </DomainObject.Predmet.ProtustrankaNazivFormated>
  <DomainObject.Predmet.ProtustrankaNazivFormatedOIB>
    <izvorni_sadrzaj>MALUS TRANSPORTI d.o.o., OIB 31114693450</izvorni_sadrzaj>
    <derivirana_varijabla naziv="DomainObject.Predmet.ProtustrankaNazivFormatedOIB_1">MALUS TRANSPORTI d.o.o., OIB 31114693450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TRANSPORTI d.o.o.</item>
    </izvorni_sadrzaj>
    <derivirana_varijabla naziv="DomainObject.Predmet.ProtuStrankaListFormated_1">
      <item>MALUS TRANSPORTI d.o.o.</item>
    </derivirana_varijabla>
  </DomainObject.Predmet.ProtuStrankaListFormated>
  <DomainObject.Predmet.ProtuStrankaListFormatedOIB>
    <izvorni_sadrzaj>
      <item>MALUS TRANSPORTI d.o.o., OIB 31114693450</item>
    </izvorni_sadrzaj>
    <derivirana_varijabla naziv="DomainObject.Predmet.ProtuStrankaListFormatedOIB_1">
      <item>MALUS TRANSPORTI d.o.o., OIB 31114693450</item>
    </derivirana_varijabla>
  </DomainObject.Predmet.ProtuStrankaListFormatedOIB>
  <DomainObject.Predmet.ProtuStrankaListFormatedWithAdress>
    <izvorni_sadrzaj>
      <item>MALUS TRANSPORTI d.o.o., Jablanovac 9, 10000 Zagreb</item>
    </izvorni_sadrzaj>
    <derivirana_varijabla naziv="DomainObject.Predmet.ProtuStrankaListFormatedWithAdress_1">
      <item>MALUS TRANSPORTI d.o.o., Jablanovac 9, 10000 Zagreb</item>
    </derivirana_varijabla>
  </DomainObject.Predmet.ProtuStrankaListFormatedWithAdress>
  <DomainObject.Predmet.ProtuStrankaListFormatedWithAdressOIB>
    <izvorni_sadrzaj>
      <item>MALUS TRANSPORTI d.o.o., OIB 31114693450, Jablanovac 9, 10000 Zagreb</item>
    </izvorni_sadrzaj>
    <derivirana_varijabla naziv="DomainObject.Predmet.ProtuStrankaListFormatedWithAdressOIB_1">
      <item>MALUS TRANSPORTI d.o.o., OIB 31114693450, Jablanovac 9, 10000 Zagreb</item>
    </derivirana_varijabla>
  </DomainObject.Predmet.ProtuStrankaListFormatedWithAdressOIB>
  <DomainObject.Predmet.ProtuStrankaListNazivFormated>
    <izvorni_sadrzaj>
      <item>MALUS TRANSPORTI d.o.o.</item>
    </izvorni_sadrzaj>
    <derivirana_varijabla naziv="DomainObject.Predmet.ProtuStrankaListNazivFormated_1">
      <item>MALUS TRANSPORTI d.o.o.</item>
    </derivirana_varijabla>
  </DomainObject.Predmet.ProtuStrankaListNazivFormated>
  <DomainObject.Predmet.ProtuStrankaListNazivFormatedOIB>
    <izvorni_sadrzaj>
      <item>MALUS TRANSPORTI d.o.o., OIB 31114693450</item>
    </izvorni_sadrzaj>
    <derivirana_varijabla naziv="DomainObject.Predmet.ProtuStrankaListNazivFormatedOIB_1">
      <item>MALUS TRANSPORTI d.o.o., OIB 31114693450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TRANSPORTI d.o.o.</izvorni_sadrzaj>
    <derivirana_varijabla naziv="DomainObject.Predmet.ProtustrankaIDrugi_1">MALUS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TRANSPORTI d.o.o., OIB 31114693450, Jablanovac 9, 10000 Zagreb</izvorni_sadrzaj>
    <derivirana_varijabla naziv="DomainObject.Predmet.ProtustrankaIDrugiAdressOIB_1">MALUS TRANSPORTI d.o.o., OIB 31114693450,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MALUS TRANSPORTI d.o.o.</item>
    </izvorni_sadrzaj>
    <derivirana_varijabla naziv="DomainObject.Predmet.SudioniciListNaziv_1">
      <item>FINA Regionalni centar Zagreb</item>
      <item>MALUS TRANSPORTI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MALUS TRANSPORTI d.o.o., OIB 31114693450, Jablanovac 9,10000 Zagreb</item>
    </izvorni_sadrzaj>
    <derivirana_varijabla naziv="DomainObject.Predmet.SudioniciListAdressOIB_1">
      <item>FINA Regionalni centar Zagreb, OIB 85821130368, Trg svibanjskih žrtava 1995. 1,10000 Zagreb</item>
      <item>MALUS TRANSPORTI d.o.o., OIB 31114693450,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31114693450</item>
    </izvorni_sadrzaj>
    <derivirana_varijabla naziv="DomainObject.Predmet.SudioniciListNazivOIB_1">
      <item>, OIB 85821130368</item>
      <item>, OIB 31114693450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1733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2015-11-06T11:29:00Z</dcterms:created>
  <dc:creator>Maja Jurovicki</dc:creator>
  <cp:lastModifiedBy>Zlatka Plivelić</cp:lastModifiedBy>
  <cp:lastPrinted>2015-11-06T11:32:00Z</cp:lastPrinted>
  <dcterms:modified xmlns:xsi="http://www.w3.org/2001/XMLSchema-instance" xsi:type="dcterms:W3CDTF">2015-11-06T12:59:00Z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