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24d3" w14:paraId="cea24d3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36AD5">
        <w:t>1585</w:t>
      </w:r>
      <w:r w:rsidR="00843BBB">
        <w:t>/1</w:t>
      </w:r>
      <w:r w:rsidR="0084486C">
        <w:t>7</w:t>
      </w:r>
      <w:r w:rsidR="00843BBB">
        <w:t>-</w:t>
      </w:r>
      <w:r w:rsidR="00920A76">
        <w:t>12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920A76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36AD5" w:rsidRPr="009F0E8C">
        <w:rPr>
          <w:lang w:val="pt-BR"/>
        </w:rPr>
        <w:t xml:space="preserve">ZIGGI USLUGE j.d.o.o., Novska, Ulica kralja Tomislava 113, OIB </w:t>
      </w:r>
      <w:r w:rsidR="00736AD5" w:rsidRPr="00745BA6">
        <w:rPr>
          <w:lang w:val="pt-BR"/>
        </w:rPr>
        <w:t>20892113200</w:t>
      </w:r>
      <w:r w:rsidRPr="000E1527">
        <w:rPr>
          <w:lang w:val="pt-BR"/>
        </w:rPr>
        <w:t xml:space="preserve">, </w:t>
      </w:r>
      <w:r w:rsidR="00887AB8" w:rsidRPr="00920A76">
        <w:rPr>
          <w:lang w:val="pt-BR"/>
        </w:rPr>
        <w:t>12</w:t>
      </w:r>
      <w:r w:rsidR="00395B4F" w:rsidRPr="00920A76">
        <w:rPr>
          <w:lang w:val="pt-BR"/>
        </w:rPr>
        <w:t xml:space="preserve">. </w:t>
      </w:r>
      <w:r w:rsidR="00920A76" w:rsidRPr="00920A76">
        <w:rPr>
          <w:lang w:val="pt-BR"/>
        </w:rPr>
        <w:t>listopada</w:t>
      </w:r>
      <w:r w:rsidR="0084486C" w:rsidRPr="00920A76">
        <w:rPr>
          <w:lang w:val="pt-BR"/>
        </w:rPr>
        <w:t xml:space="preserve"> 2018</w:t>
      </w:r>
      <w:r w:rsidRPr="00920A76">
        <w:t>.,</w:t>
      </w:r>
    </w:p>
    <w:p w:rsidRDefault="006E23F3" w:rsidP="00843BBB" w:rsidR="006E23F3" w:rsidRPr="000E1527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920A76">
      <w:pPr>
        <w:ind w:firstLine="708"/>
        <w:jc w:val="both"/>
      </w:pPr>
      <w:r w:rsidRPr="00A93839">
        <w:t xml:space="preserve">I. Otvara se stečajni postupak nad dužnikom </w:t>
      </w:r>
      <w:r w:rsidR="00736AD5" w:rsidRPr="009F0E8C">
        <w:rPr>
          <w:lang w:val="pt-BR"/>
        </w:rPr>
        <w:t xml:space="preserve">ZIGGI USLUGE j.d.o.o., Novska, Ulica kralja Tomislava 113, OIB </w:t>
      </w:r>
      <w:r w:rsidR="00736AD5" w:rsidRPr="00745BA6">
        <w:rPr>
          <w:lang w:val="pt-BR"/>
        </w:rPr>
        <w:t>20892113200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920A76">
        <w:t xml:space="preserve">Zagrebu </w:t>
      </w:r>
      <w:r w:rsidR="00920A76" w:rsidRPr="00920A76">
        <w:t>12</w:t>
      </w:r>
      <w:r w:rsidR="00395B4F" w:rsidRPr="00920A76">
        <w:t xml:space="preserve">. </w:t>
      </w:r>
      <w:r w:rsidR="00920A76" w:rsidRPr="00920A76">
        <w:t>listopada</w:t>
      </w:r>
      <w:r w:rsidR="006E23F3" w:rsidRPr="00920A76">
        <w:t xml:space="preserve"> 201</w:t>
      </w:r>
      <w:r w:rsidR="002522AD" w:rsidRPr="00920A76">
        <w:t>8</w:t>
      </w:r>
      <w:r w:rsidRPr="00920A76">
        <w:t xml:space="preserve">. u </w:t>
      </w:r>
      <w:r w:rsidR="000E1527" w:rsidRPr="00920A76">
        <w:t>1</w:t>
      </w:r>
      <w:r w:rsidR="00920A76" w:rsidRPr="00920A76">
        <w:t>1</w:t>
      </w:r>
      <w:r w:rsidR="00C70ACC" w:rsidRPr="00920A76">
        <w:t>.</w:t>
      </w:r>
      <w:r w:rsidR="000E1527" w:rsidRPr="00920A76">
        <w:t>0</w:t>
      </w:r>
      <w:r w:rsidR="00DC7C75" w:rsidRPr="00920A76">
        <w:t>0</w:t>
      </w:r>
      <w:r w:rsidRPr="00920A76">
        <w:t xml:space="preserve"> sati.</w:t>
      </w:r>
    </w:p>
    <w:p w:rsidRDefault="00A93839" w:rsidP="00395B4F" w:rsidR="00A93839" w:rsidRPr="00920A76">
      <w:pPr>
        <w:ind w:firstLine="708"/>
        <w:jc w:val="both"/>
      </w:pPr>
      <w:r w:rsidRPr="00DC7C75">
        <w:t xml:space="preserve">II. Za stečajnog upravitelja imenuje se </w:t>
      </w:r>
      <w:r w:rsidR="00920A76" w:rsidRPr="00E60043">
        <w:t xml:space="preserve">Martin Lukin iz Zagreba, Gračanska cesta 145f, OIB: </w:t>
      </w:r>
      <w:r w:rsidR="00920A76" w:rsidRPr="00920A76">
        <w:t>12398076495</w:t>
      </w:r>
      <w:r w:rsidR="009B6435" w:rsidRPr="00920A76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36AD5" w:rsidRPr="009F0E8C">
        <w:rPr>
          <w:lang w:val="pt-BR"/>
        </w:rPr>
        <w:t xml:space="preserve">ZIGGI USLUGE j.d.o.o., Novska, Ulica kralja Tomislava 113, OIB </w:t>
      </w:r>
      <w:r w:rsidR="00736AD5" w:rsidRPr="00745BA6">
        <w:rPr>
          <w:lang w:val="pt-BR"/>
        </w:rPr>
        <w:t>20892113200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736AD5" w:rsidRPr="009F0E8C">
        <w:rPr>
          <w:lang w:val="pt-BR"/>
        </w:rPr>
        <w:t xml:space="preserve">ZIGGI USLUGE j.d.o.o., Novska, Ulica kralja Tomislava 113, OIB </w:t>
      </w:r>
      <w:r w:rsidR="00736AD5" w:rsidRPr="00745BA6">
        <w:rPr>
          <w:lang w:val="pt-BR"/>
        </w:rPr>
        <w:t>20892113200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736AD5" w:rsidP="00736AD5" w:rsidR="00736AD5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304538">
        <w:t>dan 22. svibnja 2017. u Očevidniku redoslijeda osnova za plaćanje ima evidentirane neizvršene osnove za plaćanje u neprekinutom razdoblju od 120 dana, u ukupnom iznosu od 26.325,93 kn, kao i da dužnik ima 1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736AD5" w:rsidP="00736AD5" w:rsidR="00736AD5" w:rsidRPr="009E7BA7">
      <w:pPr>
        <w:ind w:firstLine="709"/>
        <w:jc w:val="both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736AD5" w:rsidP="00736AD5" w:rsidR="00736AD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30. svibnja 2018., kojim je pozvan na ročište</w:t>
      </w:r>
      <w:r w:rsidRPr="0065182A">
        <w:t xml:space="preserve"> </w:t>
      </w:r>
      <w:r>
        <w:t>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736AD5" w:rsidP="00736AD5" w:rsidR="00736AD5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736AD5" w:rsidP="00736AD5" w:rsidR="00736AD5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4</w:t>
      </w:r>
      <w:r w:rsidRPr="00AC7999">
        <w:t xml:space="preserve"> spisa) utvrdio da dužnik nije vlasnik nekretnina.</w:t>
      </w:r>
    </w:p>
    <w:p w:rsidRDefault="00736AD5" w:rsidP="00736AD5" w:rsidR="00736AD5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D35FD1">
        <w:t>9. svibnja 2018. (list 1</w:t>
      </w:r>
      <w:r>
        <w:t>1</w:t>
      </w:r>
      <w:r w:rsidRPr="00D35FD1">
        <w:t xml:space="preserve">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736AD5" w:rsidP="00736AD5" w:rsidR="00736AD5">
      <w:pPr>
        <w:pStyle w:val="Tijeloteksta"/>
        <w:ind w:firstLine="708"/>
      </w:pPr>
      <w:r w:rsidRPr="0002701E">
        <w:t xml:space="preserve">Uvidom u </w:t>
      </w:r>
      <w:r>
        <w:t>potvrdu Financijske agencije od 7. svibnja 2018. (list 9 spisa)</w:t>
      </w:r>
      <w:r w:rsidR="00011A54">
        <w:t xml:space="preserve"> utvrđeno je da</w:t>
      </w:r>
      <w:r>
        <w:t xml:space="preserve"> je dužnik na dan 3. svibnja 2018 u Očevidniku redoslijeda osnova za plaćanje imao neizvršene osnove za plaćanje u neprekinutom razdoblju od 465 dana u ukupnom iznosu od 27.702,65 kn.</w:t>
      </w:r>
    </w:p>
    <w:p w:rsidRDefault="00736AD5" w:rsidP="00736AD5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87AB8">
        <w:t>1</w:t>
      </w:r>
      <w:r w:rsidR="00736AD5">
        <w:t>3</w:t>
      </w:r>
      <w:r w:rsidR="00887AB8">
        <w:t>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887AB8">
        <w:t>1</w:t>
      </w:r>
      <w:r w:rsidR="00736AD5">
        <w:t>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363447" w:rsidR="00C12410" w:rsidRPr="00920A76">
      <w:pPr>
        <w:jc w:val="center"/>
      </w:pPr>
      <w:r w:rsidRPr="00372077">
        <w:t xml:space="preserve">U </w:t>
      </w:r>
      <w:r w:rsidR="00C12410" w:rsidRPr="00920A76">
        <w:t>Zagreb</w:t>
      </w:r>
      <w:r w:rsidR="00CA4E71" w:rsidRPr="00920A76">
        <w:t xml:space="preserve">u </w:t>
      </w:r>
      <w:r w:rsidR="00887AB8" w:rsidRPr="00920A76">
        <w:t>12</w:t>
      </w:r>
      <w:r w:rsidR="0084486C" w:rsidRPr="00920A76">
        <w:t xml:space="preserve">. </w:t>
      </w:r>
      <w:r w:rsidR="00920A76" w:rsidRPr="00920A76">
        <w:t>listopada</w:t>
      </w:r>
      <w:r w:rsidR="00B6336F" w:rsidRPr="00920A76">
        <w:t xml:space="preserve"> </w:t>
      </w:r>
      <w:r w:rsidR="0084486C" w:rsidRPr="00920A76">
        <w:t>2018</w:t>
      </w:r>
      <w:r w:rsidR="00C12410" w:rsidRPr="00920A76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14120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414120" w:rsidP="007B64C7" w:rsidR="00414120">
      <w:pPr>
        <w:ind w:firstLine="708" w:left="3540"/>
        <w:jc w:val="right"/>
      </w:pPr>
    </w:p>
    <w:p w:rsidRDefault="00414120" w:rsidP="007B64C7" w:rsidR="00414120">
      <w:pPr>
        <w:ind w:firstLine="708" w:left="3540"/>
        <w:jc w:val="right"/>
      </w:pPr>
      <w:r>
        <w:t>Za točnost otpravka-ovlašteni službenik:</w:t>
      </w:r>
    </w:p>
    <w:p w:rsidRDefault="00414120" w:rsidP="007B64C7" w:rsidR="00414120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1412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36AD5">
          <w:t>1585</w:t>
        </w:r>
        <w:r w:rsidR="00887AB8">
          <w:t>/17-</w:t>
        </w:r>
        <w:r w:rsidR="00920A76">
          <w:t>12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1A54"/>
    <w:rsid w:val="00053309"/>
    <w:rsid w:val="00061A00"/>
    <w:rsid w:val="00065C63"/>
    <w:rsid w:val="000E1527"/>
    <w:rsid w:val="00144607"/>
    <w:rsid w:val="00154D5E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14120"/>
    <w:rsid w:val="00422789"/>
    <w:rsid w:val="00470722"/>
    <w:rsid w:val="00471353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36AD5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20A76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4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4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St-1585/2017</izvorni_sadrzaj>
    <derivirana_varijabla naziv="DomainObject.Predmet.OznakaBroj_1">St-1585/2017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ZIGGI USLUGE j.d.o.o. za proizvodnju, trgovinu i usluge zastupanog po punomoćniku Igor Pupilo</izvorni_sadrzaj>
    <derivirana_varijabla naziv="DomainObject.Predmet.ProtustrankaFormated_1">  ZIGGI USLUGE j.d.o.o. za proizvodnju, trgovinu i usluge zastupanog po punomoćniku Igor Pupilo</derivirana_varijabla>
  </DomainObject.Predmet.ProtustrankaFormated>
  <DomainObject.Predmet.ProtustrankaFormatedOIB>
    <izvorni_sadrzaj>  ZIGGI USLUGE j.d.o.o. za proizvodnju, trgovinu i usluge, OIB 20892113200 zastupanog po punomoćniku Igor Pupilo</izvorni_sadrzaj>
    <derivirana_varijabla naziv="DomainObject.Predmet.ProtustrankaFormatedOIB_1">  ZIGGI USLUGE j.d.o.o. za proizvodnju, trgovinu i usluge, OIB 20892113200 zastupanog po punomoćniku Igor Pupilo</derivirana_varijabla>
  </DomainObject.Predmet.ProtustrankaFormatedOIB>
  <DomainObject.Predmet.ProtustrankaFormatedWithAdress>
    <izvorni_sadrzaj> ZIGGI USLUGE j.d.o.o. za proizvodnju, trgovinu i usluge, Ulica kralja Tomislava 113 , 44330 Novska zastupanog po punomoćniku Igor Pupilo</izvorni_sadrzaj>
    <derivirana_varijabla naziv="DomainObject.Predmet.ProtustrankaFormatedWithAdress_1"> ZIGGI USLUGE j.d.o.o. za proizvodnju, trgovinu i usluge, Ulica kralja Tomislava 113 , 44330 Novska zastupanog po punomoćniku Igor Pupilo</derivirana_varijabla>
  </DomainObject.Predmet.ProtustrankaFormatedWithAdress>
  <DomainObject.Predmet.ProtustrankaFormatedWithAdressOIB>
    <izvorni_sadrzaj> ZIGGI USLUGE j.d.o.o. za proizvodnju, trgovinu i usluge, OIB 20892113200, Ulica kralja Tomislava 113 , 44330 Novska zastupanog po punomoćniku Igor Pupilo</izvorni_sadrzaj>
    <derivirana_varijabla naziv="DomainObject.Predmet.ProtustrankaFormatedWithAdressOIB_1"> ZIGGI USLUGE j.d.o.o. za proizvodnju, trgovinu i usluge, OIB 20892113200, Ulica kralja Tomislava 113 , 44330 Novska zastupanog po punomoćniku Igor Pupilo</derivirana_varijabla>
  </DomainObject.Predmet.ProtustrankaFormatedWithAdressOIB>
  <DomainObject.Predmet.ProtustrankaWithAdress>
    <izvorni_sadrzaj>ZIGGI USLUGE j.d.o.o. za proizvodnju, trgovinu i usluge Ulica kralja Tomislava 113 , 44330 Novska</izvorni_sadrzaj>
    <derivirana_varijabla naziv="DomainObject.Predmet.ProtustrankaWithAdress_1">ZIGGI USLUGE j.d.o.o. za proizvodnju, trgovinu i usluge Ulica kralja Tomislava 113 , 44330 Novska</derivirana_varijabla>
  </DomainObject.Predmet.ProtustrankaWithAdress>
  <DomainObject.Predmet.ProtustrankaWithAdressOIB>
    <izvorni_sadrzaj>ZIGGI USLUGE j.d.o.o. za proizvodnju, trgovinu i usluge, OIB 20892113200, Ulica kralja Tomislava 113 , 44330 Novska</izvorni_sadrzaj>
    <derivirana_varijabla naziv="DomainObject.Predmet.ProtustrankaWithAdressOIB_1">ZIGGI USLUGE j.d.o.o. za proizvodnju, trgovinu i usluge, OIB 20892113200, Ulica kralja Tomislava 113 , 44330 Novska</derivirana_varijabla>
  </DomainObject.Predmet.ProtustrankaWithAdressOIB>
  <DomainObject.Predmet.ProtustrankaNazivFormated>
    <izvorni_sadrzaj>ZIGGI USLUGE j.d.o.o. za proizvodnju, trgovinu i usluge</izvorni_sadrzaj>
    <derivirana_varijabla naziv="DomainObject.Predmet.ProtustrankaNazivFormated_1">ZIGGI USLUGE j.d.o.o. za proizvodnju, trgovinu i usluge</derivirana_varijabla>
  </DomainObject.Predmet.ProtustrankaNazivFormated>
  <DomainObject.Predmet.ProtustrankaNazivFormatedOIB>
    <izvorni_sadrzaj>ZIGGI USLUGE j.d.o.o. za proizvodnju, trgovinu i usluge, OIB 20892113200</izvorni_sadrzaj>
    <derivirana_varijabla naziv="DomainObject.Predmet.ProtustrankaNazivFormatedOIB_1">ZIGGI USLUGE j.d.o.o. za proizvodnju, trgovinu i usluge, OIB 20892113200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ZIGGI USLUGE j.d.o.o. za proizvodnju, trgovinu i usluge zastupanog po punomoćniku Igor Pupilo</item>
    </izvorni_sadrzaj>
    <derivirana_varijabla naziv="DomainObject.Predmet.ProtuStrankaListFormated_1">
      <item>ZIGGI USLUGE j.d.o.o. za proizvodnju, trgovinu i usluge zastupanog po punomoćniku Igor Pupilo</item>
    </derivirana_varijabla>
  </DomainObject.Predmet.ProtuStrankaListFormated>
  <DomainObject.Predmet.ProtuStrankaListFormatedOIB>
    <izvorni_sadrzaj>
      <item>ZIGGI USLUGE j.d.o.o. za proizvodnju, trgovinu i usluge, OIB 20892113200 zastupanog po punomoćniku Igor Pupilo</item>
    </izvorni_sadrzaj>
    <derivirana_varijabla naziv="DomainObject.Predmet.ProtuStrankaListFormatedOIB_1">
      <item>ZIGGI USLUGE j.d.o.o. za proizvodnju, trgovinu i usluge, OIB 20892113200 zastupanog po punomoćniku Igor Pupilo</item>
    </derivirana_varijabla>
  </DomainObject.Predmet.ProtuStrankaListFormatedOIB>
  <DomainObject.Predmet.ProtuStrankaListFormatedWithAdress>
    <izvorni_sadrzaj>
      <item>ZIGGI USLUGE j.d.o.o. za proizvodnju, trgovinu i usluge, Ulica kralja Tomislava 113 , 44330 Novska zastupanog po punomoćniku Igor Pupilo</item>
    </izvorni_sadrzaj>
    <derivirana_varijabla naziv="DomainObject.Predmet.ProtuStrankaListFormatedWithAdress_1">
      <item>ZIGGI USLUGE j.d.o.o. za proizvodnju, trgovinu i usluge, Ulica kralja Tomislava 113 , 44330 Novska zastupanog po punomoćniku Igor Pupilo</item>
    </derivirana_varijabla>
  </DomainObject.Predmet.ProtuStrankaListFormatedWithAdress>
  <DomainObject.Predmet.ProtuStrankaListFormatedWithAdressOIB>
    <izvorni_sadrzaj>
      <item>ZIGGI USLUGE j.d.o.o. za proizvodnju, trgovinu i usluge, OIB 20892113200, Ulica kralja Tomislava 113 , 44330 Novska zastupanog po punomoćniku Igor Pupilo</item>
    </izvorni_sadrzaj>
    <derivirana_varijabla naziv="DomainObject.Predmet.ProtuStrankaListFormatedWithAdressOIB_1">
      <item>ZIGGI USLUGE j.d.o.o. za proizvodnju, trgovinu i usluge, OIB 20892113200, Ulica kralja Tomislava 113 , 44330 Novska zastupanog po punomoćniku Igor Pupilo</item>
    </derivirana_varijabla>
  </DomainObject.Predmet.ProtuStrankaListFormatedWithAdressOIB>
  <DomainObject.Predmet.ProtuStrankaListNazivFormated>
    <izvorni_sadrzaj>
      <item>ZIGGI USLUGE j.d.o.o. za proizvodnju, trgovinu i usluge</item>
    </izvorni_sadrzaj>
    <derivirana_varijabla naziv="DomainObject.Predmet.ProtuStrankaListNazivFormated_1">
      <item>ZIGGI USLUGE j.d.o.o. za proizvodnju, trgovinu i usluge</item>
    </derivirana_varijabla>
  </DomainObject.Predmet.ProtuStrankaListNazivFormated>
  <DomainObject.Predmet.ProtuStrankaListNazivFormatedOIB>
    <izvorni_sadrzaj>
      <item>ZIGGI USLUGE j.d.o.o. za proizvodnju, trgovinu i usluge, OIB 20892113200</item>
    </izvorni_sadrzaj>
    <derivirana_varijabla naziv="DomainObject.Predmet.ProtuStrankaListNazivFormatedOIB_1">
      <item>ZIGGI USLUGE j.d.o.o. za proizvodnju, trgovinu i usluge, OIB 20892113200</item>
    </derivirana_varijabla>
  </DomainObject.Predmet.ProtuStrankaListNazivFormatedOIB>
  <DomainObject.Predmet.OstaliListFormated>
    <izvorni_sadrzaj>
      <item>Igor Pupilo punomoćnik sudionika u postupku ZIGGI USLUGE j.d.o.o. za proizvodnju, trgovinu i usluge</item>
    </izvorni_sadrzaj>
    <derivirana_varijabla naziv="DomainObject.Predmet.OstaliListFormated_1">
      <item>Igor Pupilo punomoćnik sudionika u postupku ZIGGI USLUGE j.d.o.o. za proizvodnju, trgovinu i usluge</item>
    </derivirana_varijabla>
  </DomainObject.Predmet.OstaliListFormated>
  <DomainObject.Predmet.OstaliListFormatedOIB>
    <izvorni_sadrzaj>
      <item>Igor Pupilo, OIB 08621340309 punomoćnik sudionika u postupku ZIGGI USLUGE j.d.o.o. za proizvodnju, trgovinu i usluge</item>
    </izvorni_sadrzaj>
    <derivirana_varijabla naziv="DomainObject.Predmet.OstaliListFormatedOIB_1">
      <item>Igor Pupilo, OIB 08621340309 punomoćnik sudionika u postupku ZIGGI USLUGE j.d.o.o. za proizvodnju, trgovinu i usluge</item>
    </derivirana_varijabla>
  </DomainObject.Predmet.OstaliListFormatedOIB>
  <DomainObject.Predmet.OstaliListFormatedWithAdress>
    <izvorni_sadrzaj>
      <item>Igor Pupilo, Ulica Kralja Tomislava 113, 44330 Novska punomoćnik sudionika u postupku ZIGGI USLUGE j.d.o.o. za proizvodnju, trgovinu i usluge</item>
    </izvorni_sadrzaj>
    <derivirana_varijabla naziv="DomainObject.Predmet.OstaliListFormatedWithAdress_1">
      <item>Igor Pupilo, Ulica Kralja Tomislava 113, 44330 Novska punomoćnik sudionika u postupku ZIGGI USLUGE j.d.o.o. za proizvodnju, trgovinu i usluge</item>
    </derivirana_varijabla>
  </DomainObject.Predmet.OstaliListFormatedWithAdress>
  <DomainObject.Predmet.OstaliListFormatedWithAdressOIB>
    <izvorni_sadrzaj>
      <item>Igor Pupilo, OIB 08621340309, Ulica Kralja Tomislava 113, 44330 Novska punomoćnik sudionika u postupku ZIGGI USLUGE j.d.o.o. za proizvodnju, trgovinu i usluge</item>
    </izvorni_sadrzaj>
    <derivirana_varijabla naziv="DomainObject.Predmet.OstaliListFormatedWithAdressOIB_1">
      <item>Igor Pupilo, OIB 08621340309, Ulica Kralja Tomislava 113, 44330 Novska punomoćnik sudionika u postupku ZIGGI USLUGE j.d.o.o. za proizvodnju, trgovinu i usluge</item>
    </derivirana_varijabla>
  </DomainObject.Predmet.OstaliListFormatedWithAdressOIB>
  <DomainObject.Predmet.OstaliListNazivFormated>
    <izvorni_sadrzaj>
      <item>Igor Pupilo</item>
    </izvorni_sadrzaj>
    <derivirana_varijabla naziv="DomainObject.Predmet.OstaliListNazivFormated_1">
      <item>Igor Pupilo</item>
    </derivirana_varijabla>
  </DomainObject.Predmet.OstaliListNazivFormated>
  <DomainObject.Predmet.OstaliListNazivFormatedOIB>
    <izvorni_sadrzaj>
      <item>Igor Pupilo, OIB 08621340309</item>
    </izvorni_sadrzaj>
    <derivirana_varijabla naziv="DomainObject.Predmet.OstaliListNazivFormatedOIB_1">
      <item>Igor Pupilo, OIB 08621340309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ZIGGI USLUGE j.d.o.o. za proizvodnju, trgovinu i usluge</izvorni_sadrzaj>
    <derivirana_varijabla naziv="DomainObject.Predmet.ProtustrankaIDrugi_1">ZIGGI USLUGE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ZIGGI USLUGE j.d.o.o. za proizvodnju, trgovinu i usluge, OIB 20892113200, Ulica kralja Tomislava 113 , 44330 Novska</izvorni_sadrzaj>
    <derivirana_varijabla naziv="DomainObject.Predmet.ProtustrankaIDrugiAdressOIB_1">ZIGGI USLUGE j.d.o.o. za proizvodnju, trgovinu i usluge, OIB 20892113200, Ulica kralja Tomislava 113 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ZIGGI USLUGE j.d.o.o. za proizvodnju, trgovinu i usluge</item>
      <item>Igor Pupilo</item>
      <item>VJEROVNICI</item>
    </izvorni_sadrzaj>
    <derivirana_varijabla naziv="DomainObject.Predmet.SudioniciListNaziv_1">
      <item>FINA Regionalni centar Zagreb</item>
      <item>ZIGGI USLUGE j.d.o.o. za proizvodnju, trgovinu i usluge</item>
      <item>Igor Pupilo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ZIGGI USLUGE j.d.o.o. za proizvodnju, trgovinu i usluge, OIB 20892113200, Ulica kralja Tomislava 113 ,44330 Novska</item>
      <item>Igor Pupilo, OIB 08621340309, Ulica Kralja Tomislava 113,44330 Novska</item>
      <item>VJEROVNICI</item>
    </izvorni_sadrzaj>
    <derivirana_varijabla naziv="DomainObject.Predmet.SudioniciListAdressOIB_1">
      <item>FINA Regionalni centar Zagreb, OIB 85821130368, Trg svibanjskih žrtava 1995. br. 1,10000 Zagreb</item>
      <item>ZIGGI USLUGE j.d.o.o. za proizvodnju, trgovinu i usluge, OIB 20892113200, Ulica kralja Tomislava 113 ,44330 Novska</item>
      <item>Igor Pupilo, OIB 08621340309, Ulica Kralja Tomislava 113,44330 Novska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20892113200</item>
      <item>, OIB 08621340309</item>
      <item>, OIB null</item>
    </izvorni_sadrzaj>
    <derivirana_varijabla naziv="DomainObject.Predmet.SudioniciListNazivOIB_1">
      <item>, OIB 85821130368</item>
      <item>, OIB 20892113200</item>
      <item>, OIB 08621340309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St-1585/2017-8</izvorni_sadrzaj>
    <derivirana_varijabla naziv="DomainObject.PredzadnjaOdlukaIzPredmeta.Oznaka_1">St-1585/2017-8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1186E-51BC-45DD-AA53-682F71719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995</properties:Words>
  <properties:Characters>5538</properties:Characters>
  <properties:Lines>108</properties:Lines>
  <properties:Paragraphs>35</properties:Paragraphs>
  <properties:TotalTime>431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2018-10-12T08:44:00Z</cp:lastPrinted>
  <dcterms:modified xmlns:xsi="http://www.w3.org/2001/XMLSchema-instance" xsi:type="dcterms:W3CDTF">2018-10-12T08:44:00Z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