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eb7e" w14:paraId="c69eb7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C310E">
        <w:t xml:space="preserve">PLUTON TRADE </w:t>
      </w:r>
      <w:proofErr w:type="spellStart"/>
      <w:r w:rsidR="008C310E">
        <w:t>d.o.o</w:t>
      </w:r>
      <w:proofErr w:type="spellEnd"/>
      <w:r w:rsidR="008C310E">
        <w:t xml:space="preserve">., </w:t>
      </w:r>
      <w:proofErr w:type="spellStart"/>
      <w:r w:rsidR="008C310E">
        <w:t>Vukovarska</w:t>
      </w:r>
      <w:proofErr w:type="spellEnd"/>
      <w:r w:rsidR="008C310E">
        <w:t xml:space="preserve"> 164, Split, OIB: 18861811132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623B76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C310E">
        <w:t xml:space="preserve">PLUTON TRADE </w:t>
      </w:r>
      <w:proofErr w:type="spellStart"/>
      <w:r w:rsidR="008C310E">
        <w:t>d.o.o</w:t>
      </w:r>
      <w:proofErr w:type="spellEnd"/>
      <w:r w:rsidR="008C310E">
        <w:t xml:space="preserve">., </w:t>
      </w:r>
      <w:proofErr w:type="spellStart"/>
      <w:r w:rsidR="008C310E">
        <w:t>Vukovarska</w:t>
      </w:r>
      <w:proofErr w:type="spellEnd"/>
      <w:r w:rsidR="008C310E">
        <w:t xml:space="preserve"> 164, Split, OIB: 18861811132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8C310E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C310E">
        <w:rPr>
          <w:lang w:val="hr-HR"/>
        </w:rPr>
        <w:t>389.959,78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23B76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C1420" w:rsidR="00473132">
    <w:pPr>
      <w:pStyle w:val="Zaglavlje"/>
      <w:jc w:val="center"/>
    </w:pPr>
  </w:p>
  <w:p w:rsidRDefault="00EC142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8C310E">
      <w:t>458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F03A8"/>
    <w:rsid w:val="00157955"/>
    <w:rsid w:val="001F2C73"/>
    <w:rsid w:val="00291D1D"/>
    <w:rsid w:val="00311D50"/>
    <w:rsid w:val="003652A6"/>
    <w:rsid w:val="00394F80"/>
    <w:rsid w:val="003C2F22"/>
    <w:rsid w:val="003C60F8"/>
    <w:rsid w:val="00417EA6"/>
    <w:rsid w:val="004354BF"/>
    <w:rsid w:val="004A2798"/>
    <w:rsid w:val="005A61D0"/>
    <w:rsid w:val="005C0FE6"/>
    <w:rsid w:val="005F4E78"/>
    <w:rsid w:val="006161C9"/>
    <w:rsid w:val="00623B76"/>
    <w:rsid w:val="00684A08"/>
    <w:rsid w:val="00693AB7"/>
    <w:rsid w:val="0071519E"/>
    <w:rsid w:val="00743CAF"/>
    <w:rsid w:val="007F7A84"/>
    <w:rsid w:val="00814EDB"/>
    <w:rsid w:val="00815142"/>
    <w:rsid w:val="00853B3E"/>
    <w:rsid w:val="00893F06"/>
    <w:rsid w:val="008C310E"/>
    <w:rsid w:val="008D2D97"/>
    <w:rsid w:val="00917316"/>
    <w:rsid w:val="0094387B"/>
    <w:rsid w:val="009771F7"/>
    <w:rsid w:val="00981D37"/>
    <w:rsid w:val="00A51DE9"/>
    <w:rsid w:val="00B7506F"/>
    <w:rsid w:val="00BE3DF2"/>
    <w:rsid w:val="00C03B8D"/>
    <w:rsid w:val="00C31A26"/>
    <w:rsid w:val="00CE118B"/>
    <w:rsid w:val="00D170AD"/>
    <w:rsid w:val="00D54741"/>
    <w:rsid w:val="00DD0D50"/>
    <w:rsid w:val="00E0633A"/>
    <w:rsid w:val="00EA4F9E"/>
    <w:rsid w:val="00EB1840"/>
    <w:rsid w:val="00EB6A52"/>
    <w:rsid w:val="00EC142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C1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C1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PLUTON TRADE, d.o.o. za trgovinu, cestovni promet, turizam, ugostiteljstvo, usluge, export-import</izvorni_sadrzaj>
    <derivirana_varijabla naziv="DomainObject.Predmet.ProtustrankaFormated_1">  PLUTON TRADE, d.o.o. za trgovinu, cestovni promet, turizam, ugostiteljstvo, usluge, export-import</derivirana_varijabla>
  </DomainObject.Predmet.ProtustrankaFormated>
  <DomainObject.Predmet.ProtustrankaFormatedOIB>
    <izvorni_sadrzaj>  PLUTON TRADE, d.o.o. za trgovinu, cestovni promet, turizam, ugostiteljstvo, usluge, export-import, OIB 18861811132</izvorni_sadrzaj>
    <derivirana_varijabla naziv="DomainObject.Predmet.ProtustrankaFormatedOIB_1">  PLUTON TRADE, d.o.o. za trgovinu, cestovni promet, turizam, ugostiteljstvo, usluge, export-import, OIB 18861811132</derivirana_varijabla>
  </DomainObject.Predmet.ProtustrankaFormatedOIB>
  <DomainObject.Predmet.ProtustrankaFormatedWithAdress>
    <izvorni_sadrzaj> PLUTON TRADE, d.o.o. za trgovinu, cestovni promet, turizam, ugostiteljstvo, usluge, export-import, Vukovarska Ulica 164, 21000 Split</izvorni_sadrzaj>
    <derivirana_varijabla naziv="DomainObject.Predmet.ProtustrankaFormatedWithAdress_1"> PLUTON TRADE, d.o.o. za trgovinu, cestovni promet, turizam, ugostiteljstvo, usluge, export-import, Vukovarska Ulica 164, 21000 Split</derivirana_varijabla>
  </DomainObject.Predmet.ProtustrankaFormatedWithAdress>
  <DomainObject.Predmet.ProtustrankaFormatedWithAdressOIB>
    <izvorni_sadrzaj> PLUTON TRADE, d.o.o. za trgovinu, cestovni promet, turizam, ugostiteljstvo, usluge, export-import, OIB 18861811132, Vukovarska Ulica 164, 21000 Split</izvorni_sadrzaj>
    <derivirana_varijabla naziv="DomainObject.Predmet.ProtustrankaFormatedWithAdressOIB_1"> PLUTON TRADE, d.o.o. za trgovinu, cestovni promet, turizam, ugostiteljstvo, usluge, export-import, OIB 18861811132, Vukovarska Ulica 164, 21000 Split</derivirana_varijabla>
  </DomainObject.Predmet.ProtustrankaFormatedWithAdressOIB>
  <DomainObject.Predmet.ProtustrankaWithAdress>
    <izvorni_sadrzaj>PLUTON TRADE, d.o.o. za trgovinu, cestovni promet, turizam, ugostiteljstvo, usluge, export-import Vukovarska Ulica 164, 21000 Split</izvorni_sadrzaj>
    <derivirana_varijabla naziv="DomainObject.Predmet.ProtustrankaWithAdress_1">PLUTON TRADE, d.o.o. za trgovinu, cestovni promet, turizam, ugostiteljstvo, usluge, export-import Vukovarska Ulica 164, 21000 Split</derivirana_varijabla>
  </DomainObject.Predmet.ProtustrankaWithAdress>
  <DomainObject.Predmet.ProtustrankaWithAdressOIB>
    <izvorni_sadrzaj>PLUTON TRADE, d.o.o. za trgovinu, cestovni promet, turizam, ugostiteljstvo, usluge, export-import, OIB 18861811132, Vukovarska Ulica 164, 21000 Split</izvorni_sadrzaj>
    <derivirana_varijabla naziv="DomainObject.Predmet.ProtustrankaWithAdressOIB_1">PLUTON TRADE, d.o.o. za trgovinu, cestovni promet, turizam, ugostiteljstvo, usluge, export-import, OIB 18861811132, Vukovarska Ulica 164, 21000 Split</derivirana_varijabla>
  </DomainObject.Predmet.ProtustrankaWithAdressOIB>
  <DomainObject.Predmet.ProtustrankaNazivFormated>
    <izvorni_sadrzaj>PLUTON TRADE, d.o.o. za trgovinu, cestovni promet, turizam, ugostiteljstvo, usluge, export-import</izvorni_sadrzaj>
    <derivirana_varijabla naziv="DomainObject.Predmet.ProtustrankaNazivFormated_1">PLUTON TRADE, d.o.o. za trgovinu, cestovni promet, turizam, ugostiteljstvo, usluge, export-import</derivirana_varijabla>
  </DomainObject.Predmet.ProtustrankaNazivFormated>
  <DomainObject.Predmet.ProtustrankaNazivFormatedOIB>
    <izvorni_sadrzaj>PLUTON TRADE, d.o.o. za trgovinu, cestovni promet, turizam, ugostiteljstvo, usluge, export-import, OIB 18861811132</izvorni_sadrzaj>
    <derivirana_varijabla naziv="DomainObject.Predmet.ProtustrankaNazivFormatedOIB_1">PLUTON TRADE, d.o.o. za trgovinu, cestovni promet, turizam, ugostiteljstvo, usluge, export-import, OIB 18861811132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391038.88</izvorni_sadrzaj>
    <derivirana_varijabla naziv="DomainObject.Predmet.TrenutnaVrijednost_1">391038.88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PLUTON TRADE, d.o.o. za trgovinu, cestovni promet, turizam, ugostiteljstvo, usluge, export-import</item>
    </izvorni_sadrzaj>
    <derivirana_varijabla naziv="DomainObject.Predmet.ProtuStrankaListFormated_1">
      <item>PLUTON TRADE, d.o.o. za trgovinu, cestovni promet, turizam, ugostiteljstvo, usluge, export-import</item>
    </derivirana_varijabla>
  </DomainObject.Predmet.ProtuStrankaListFormated>
  <DomainObject.Predmet.ProtuStrankaListFormatedOIB>
    <izvorni_sadrzaj>
      <item>PLUTON TRADE, d.o.o. za trgovinu, cestovni promet, turizam, ugostiteljstvo, usluge, export-import, OIB 18861811132</item>
    </izvorni_sadrzaj>
    <derivirana_varijabla naziv="DomainObject.Predmet.ProtuStrankaListFormatedOIB_1">
      <item>PLUTON TRADE, d.o.o. za trgovinu, cestovni promet, turizam, ugostiteljstvo, usluge, export-import, OIB 18861811132</item>
    </derivirana_varijabla>
  </DomainObject.Predmet.ProtuStrankaListFormatedOIB>
  <DomainObject.Predmet.ProtuStrankaListFormatedWithAdress>
    <izvorni_sadrzaj>
      <item>PLUTON TRADE, d.o.o. za trgovinu, cestovni promet, turizam, ugostiteljstvo, usluge, export-import, Vukovarska Ulica 164, 21000 Split</item>
    </izvorni_sadrzaj>
    <derivirana_varijabla naziv="DomainObject.Predmet.ProtuStrankaListFormatedWithAdress_1">
      <item>PLUTON TRADE, d.o.o. za trgovinu, cestovni promet, turizam, ugostiteljstvo, usluge, export-import, Vukovarska Ulica 164, 21000 Split</item>
    </derivirana_varijabla>
  </DomainObject.Predmet.ProtuStrankaListFormatedWithAdress>
  <DomainObject.Predmet.ProtuStrankaListFormatedWithAdressOIB>
    <izvorni_sadrzaj>
      <item>PLUTON TRADE, d.o.o. za trgovinu, cestovni promet, turizam, ugostiteljstvo, usluge, export-import, OIB 18861811132, Vukovarska Ulica 164, 21000 Split</item>
    </izvorni_sadrzaj>
    <derivirana_varijabla naziv="DomainObject.Predmet.ProtuStrankaListFormatedWithAdressOIB_1">
      <item>PLUTON TRADE, d.o.o. za trgovinu, cestovni promet, turizam, ugostiteljstvo, usluge, export-import, OIB 18861811132, Vukovarska Ulica 164, 21000 Split</item>
    </derivirana_varijabla>
  </DomainObject.Predmet.ProtuStrankaListFormatedWithAdressOIB>
  <DomainObject.Predmet.ProtuStrankaListNazivFormated>
    <izvorni_sadrzaj>
      <item>PLUTON TRADE, d.o.o. za trgovinu, cestovni promet, turizam, ugostiteljstvo, usluge, export-import</item>
    </izvorni_sadrzaj>
    <derivirana_varijabla naziv="DomainObject.Predmet.ProtuStrankaListNazivFormated_1">
      <item>PLUTON TRADE, d.o.o. za trgovinu, cestovni promet, turizam, ugostiteljstvo, usluge, export-import</item>
    </derivirana_varijabla>
  </DomainObject.Predmet.ProtuStrankaListNazivFormated>
  <DomainObject.Predmet.ProtuStrankaListNazivFormatedOIB>
    <izvorni_sadrzaj>
      <item>PLUTON TRADE, d.o.o. za trgovinu, cestovni promet, turizam, ugostiteljstvo, usluge, export-import, OIB 18861811132</item>
    </izvorni_sadrzaj>
    <derivirana_varijabla naziv="DomainObject.Predmet.ProtuStrankaListNazivFormatedOIB_1">
      <item>PLUTON TRADE, d.o.o. za trgovinu, cestovni promet, turizam, ugostiteljstvo, usluge, export-import, OIB 18861811132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PLUTON TRADE, d.o.o. za trgovinu, cestovni promet, turizam, ugostiteljstvo, usluge, export-import</izvorni_sadrzaj>
    <derivirana_varijabla naziv="DomainObject.Predmet.ProtustrankaIDrugi_1">PLUTON TRADE, d.o.o. za trgovinu, cestovni promet, turizam, ugostiteljstvo,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PLUTON TRADE, d.o.o. za trgovinu, cestovni promet, turizam, ugostiteljstvo, usluge, export-import, OIB 18861811132, Vukovarska Ulica 164, 21000 Split</izvorni_sadrzaj>
    <derivirana_varijabla naziv="DomainObject.Predmet.ProtustrankaIDrugiAdressOIB_1">PLUTON TRADE, d.o.o. za trgovinu, cestovni promet, turizam, ugostiteljstvo, usluge, export-import, OIB 18861811132, Vukovarska Ulica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PLUTON TRADE, d.o.o. za trgovinu, cestovni promet, turizam, ugostiteljstvo, usluge, export-import</item>
    </izvorni_sadrzaj>
    <derivirana_varijabla naziv="DomainObject.Predmet.SudioniciListNaziv_1">
      <item>FINANCIJSKA AGENCIJA, RC SPLIT</item>
      <item>PLUTON TRADE, d.o.o. za trgovinu, cestovni promet, turizam, ugostiteljstvo, usluge, export-import</item>
    </derivirana_varijabla>
  </DomainObject.Predmet.SudioniciListNaziv>
  <DomainObject.Predmet.SudioniciListAdressOIB>
    <izvorni_sadrzaj>
      <item>FINANCIJSKA AGENCIJA, RC SPLIT, OIB 85821130368, Mažuranićevo šetalište 24 b,21000 Split</item>
      <item>PLUTON TRADE, d.o.o. za trgovinu, cestovni promet, turizam, ugostiteljstvo, usluge, export-import, OIB 18861811132, Vukovarska Ulica 164,21000 Split</item>
    </izvorni_sadrzaj>
    <derivirana_varijabla naziv="DomainObject.Predmet.SudioniciListAdressOIB_1">
      <item>FINANCIJSKA AGENCIJA, RC SPLIT, OIB 85821130368, Mažuranićevo šetalište 24 b,21000 Split</item>
      <item>PLUTON TRADE, d.o.o. za trgovinu, cestovni promet, turizam, ugostiteljstvo, usluge, export-import, OIB 18861811132, Vukovarska Ulica 164,21000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18861811132</item>
    </izvorni_sadrzaj>
    <derivirana_varijabla naziv="DomainObject.Predmet.SudioniciListNazivOIB_1">
      <item>, OIB 85821130368</item>
      <item>, OIB 18861811132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1729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2016-01-29T13:30:00Z</cp:lastPrinted>
  <dcterms:modified xmlns:xsi="http://www.w3.org/2001/XMLSchema-instance" xsi:type="dcterms:W3CDTF">2016-02-01T08:25:00Z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