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9317" w14:paraId="7dc9317" w:rsidRDefault="003422E6" w:rsidP="003422E6" w:rsidR="003422E6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22E6" w:rsidR="003422E6">
        <w:tc>
          <w:tcPr>
            <w:tcW w:type="dxa" w:w="3060"/>
            <w:hideMark/>
          </w:tcPr>
          <w:p w:rsidRDefault="003422E6" w:rsidR="003422E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3422E6" w:rsidR="00342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3422E6" w:rsidR="00342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3422E6" w:rsidP="003422E6" w:rsidR="003422E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sz w:val="24"/>
        </w:rPr>
        <w:t>8. St-</w:t>
      </w:r>
      <w:r w:rsidR="00B15D1B">
        <w:rPr>
          <w:sz w:val="24"/>
        </w:rPr>
        <w:t>392/2016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</w:p>
    <w:p w:rsidRDefault="003422E6" w:rsidP="003422E6" w:rsidR="003422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Zagrebu, po sucu pojedincu Mariji Jurdana, u skraćenom stečajnom po</w:t>
      </w:r>
      <w:r w:rsidR="007B543B">
        <w:rPr>
          <w:sz w:val="24"/>
          <w:szCs w:val="24"/>
        </w:rPr>
        <w:t xml:space="preserve">stupku pokrenutim nad dužnikom </w:t>
      </w:r>
      <w:r w:rsidR="00B15D1B">
        <w:rPr>
          <w:sz w:val="24"/>
          <w:szCs w:val="24"/>
        </w:rPr>
        <w:tab/>
        <w:t xml:space="preserve">ZADRUGA LIKOVNIH STVARALACA – zadruga za proizvodnju, ekološku proizvodnju i razvoj u poljoprivredi, stočarstvu, voćarstvu i likovni izričaj, OIB: 10428839148, Zagreb, </w:t>
      </w:r>
      <w:proofErr w:type="spellStart"/>
      <w:r w:rsidR="00B15D1B">
        <w:rPr>
          <w:sz w:val="24"/>
          <w:szCs w:val="24"/>
        </w:rPr>
        <w:t>Otokara</w:t>
      </w:r>
      <w:proofErr w:type="spellEnd"/>
      <w:r w:rsidR="00B15D1B">
        <w:rPr>
          <w:sz w:val="24"/>
          <w:szCs w:val="24"/>
        </w:rPr>
        <w:t xml:space="preserve"> </w:t>
      </w:r>
      <w:proofErr w:type="spellStart"/>
      <w:r w:rsidR="00B15D1B">
        <w:rPr>
          <w:sz w:val="24"/>
          <w:szCs w:val="24"/>
        </w:rPr>
        <w:t>Keršovanija</w:t>
      </w:r>
      <w:proofErr w:type="spellEnd"/>
      <w:r w:rsidR="00B15D1B">
        <w:rPr>
          <w:sz w:val="24"/>
          <w:szCs w:val="24"/>
        </w:rPr>
        <w:t xml:space="preserve"> 6,</w:t>
      </w:r>
      <w:r>
        <w:rPr>
          <w:sz w:val="24"/>
          <w:szCs w:val="24"/>
        </w:rPr>
        <w:t xml:space="preserve"> dana 18. siječnja 2018. godine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AC0611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3422E6">
        <w:rPr>
          <w:sz w:val="24"/>
          <w:szCs w:val="24"/>
        </w:rPr>
        <w:t xml:space="preserve">  j e </w:t>
      </w:r>
    </w:p>
    <w:p w:rsidRDefault="003422E6" w:rsidP="003422E6" w:rsidR="003422E6">
      <w:pPr>
        <w:jc w:val="center"/>
        <w:rPr>
          <w:b/>
          <w:sz w:val="24"/>
          <w:szCs w:val="24"/>
        </w:rPr>
      </w:pPr>
    </w:p>
    <w:p w:rsidRDefault="00AC0611" w:rsidP="00AC0611" w:rsidR="00E665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 Ispravlja se rješenje Trgovačkog suda u Zagrebu broj 8 St-</w:t>
      </w:r>
      <w:r w:rsidR="00B15D1B">
        <w:rPr>
          <w:sz w:val="24"/>
          <w:szCs w:val="24"/>
        </w:rPr>
        <w:t>392/2016</w:t>
      </w:r>
      <w:r>
        <w:rPr>
          <w:sz w:val="24"/>
          <w:szCs w:val="24"/>
        </w:rPr>
        <w:t xml:space="preserve"> od </w:t>
      </w:r>
      <w:r w:rsidR="00B15D1B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B15D1B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2016. u </w:t>
      </w:r>
      <w:r w:rsidR="00B15D1B">
        <w:rPr>
          <w:sz w:val="24"/>
          <w:szCs w:val="24"/>
        </w:rPr>
        <w:t>izreci</w:t>
      </w:r>
      <w:r>
        <w:rPr>
          <w:sz w:val="24"/>
          <w:szCs w:val="24"/>
        </w:rPr>
        <w:t xml:space="preserve">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</w:t>
      </w:r>
      <w:r w:rsidR="00E665C3">
        <w:rPr>
          <w:sz w:val="24"/>
          <w:szCs w:val="24"/>
        </w:rPr>
        <w:t xml:space="preserve">V tako </w:t>
      </w:r>
      <w:r>
        <w:rPr>
          <w:sz w:val="24"/>
          <w:szCs w:val="24"/>
        </w:rPr>
        <w:t xml:space="preserve">da </w:t>
      </w:r>
      <w:r w:rsidR="00E665C3">
        <w:rPr>
          <w:sz w:val="24"/>
          <w:szCs w:val="24"/>
        </w:rPr>
        <w:t>umjesto riječi "iz sudskog registra" ispravno treba stajati:</w:t>
      </w:r>
    </w:p>
    <w:p w:rsidRDefault="00E665C3" w:rsidP="00E665C3" w:rsidR="00AC06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"iz registra udruga".</w:t>
      </w:r>
    </w:p>
    <w:p w:rsidRDefault="00AC0611" w:rsidP="00AC0611" w:rsidR="00AC06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 U ostalom dijelu rješenje ostaje neizmijenjeno.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3422E6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AC0611" w:rsidP="00AC0611" w:rsidR="00AC061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Prilikom prijepisa </w:t>
      </w:r>
      <w:r w:rsidR="00B15D1B">
        <w:rPr>
          <w:sz w:val="24"/>
          <w:szCs w:val="24"/>
        </w:rPr>
        <w:t xml:space="preserve">rješenja došlo je do greške u </w:t>
      </w:r>
      <w:r w:rsidR="00E665C3">
        <w:rPr>
          <w:sz w:val="24"/>
          <w:szCs w:val="24"/>
        </w:rPr>
        <w:t xml:space="preserve">pisanju </w:t>
      </w:r>
      <w:r w:rsidR="00B15D1B">
        <w:rPr>
          <w:sz w:val="24"/>
          <w:szCs w:val="24"/>
        </w:rPr>
        <w:t xml:space="preserve">tako da je </w:t>
      </w:r>
      <w:r w:rsidR="00E665C3">
        <w:rPr>
          <w:sz w:val="24"/>
          <w:szCs w:val="24"/>
        </w:rPr>
        <w:t xml:space="preserve">navedeno da će se dužnik brisati iz sudskog registra umjesto iz registra udruga. </w:t>
      </w:r>
    </w:p>
    <w:p w:rsidRDefault="00AC0611" w:rsidP="00AC0611" w:rsidR="00AC061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Kako se radi o </w:t>
      </w:r>
      <w:r w:rsidR="00E665C3">
        <w:rPr>
          <w:sz w:val="24"/>
          <w:szCs w:val="24"/>
        </w:rPr>
        <w:t xml:space="preserve">očitoj </w:t>
      </w:r>
      <w:r>
        <w:rPr>
          <w:sz w:val="24"/>
          <w:szCs w:val="24"/>
        </w:rPr>
        <w:t>grešci u pisanju temeljem odredbe čl.342 ZPP-a riješeno je kao u izreci.</w:t>
      </w:r>
    </w:p>
    <w:p w:rsidRDefault="00AC0611" w:rsidP="00AC0611" w:rsidR="00AC0611">
      <w:pPr>
        <w:rPr>
          <w:sz w:val="24"/>
          <w:szCs w:val="24"/>
        </w:rPr>
      </w:pPr>
    </w:p>
    <w:p w:rsidRDefault="00AC0611" w:rsidP="00AC0611" w:rsidR="00AC0611">
      <w:pPr>
        <w:rPr>
          <w:sz w:val="24"/>
          <w:szCs w:val="24"/>
        </w:rPr>
      </w:pPr>
    </w:p>
    <w:p w:rsidRDefault="00AC0611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18</w:t>
      </w:r>
      <w:r w:rsidR="003422E6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="003422E6">
        <w:rPr>
          <w:sz w:val="24"/>
          <w:szCs w:val="24"/>
        </w:rPr>
        <w:t>.</w:t>
      </w:r>
    </w:p>
    <w:p w:rsidRDefault="00AC0611" w:rsidP="003422E6" w:rsidR="00AC0611">
      <w:pPr>
        <w:jc w:val="center"/>
        <w:rPr>
          <w:sz w:val="24"/>
          <w:szCs w:val="24"/>
        </w:rPr>
      </w:pPr>
    </w:p>
    <w:p w:rsidRDefault="00AC0611" w:rsidP="003422E6" w:rsidR="00AC0611">
      <w:pPr>
        <w:jc w:val="center"/>
        <w:rPr>
          <w:sz w:val="24"/>
          <w:szCs w:val="24"/>
        </w:rPr>
      </w:pPr>
    </w:p>
    <w:p w:rsidRDefault="003422E6" w:rsidP="003422E6" w:rsidR="003422E6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</w:t>
      </w:r>
      <w:r w:rsidR="00AC0611">
        <w:rPr>
          <w:sz w:val="24"/>
          <w:szCs w:val="24"/>
        </w:rPr>
        <w:t xml:space="preserve">: </w:t>
      </w:r>
    </w:p>
    <w:p w:rsidRDefault="003422E6" w:rsidP="00F6139D" w:rsidR="003422E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Marija Jurdana</w:t>
      </w:r>
      <w:r w:rsidR="00F6139D">
        <w:rPr>
          <w:sz w:val="24"/>
          <w:szCs w:val="24"/>
        </w:rPr>
        <w:t>, v.r.</w:t>
      </w:r>
    </w:p>
    <w:p w:rsidRDefault="00F6139D" w:rsidP="00F6139D" w:rsidR="00F6139D">
      <w:pPr>
        <w:jc w:val="right"/>
        <w:rPr>
          <w:sz w:val="24"/>
          <w:szCs w:val="24"/>
        </w:rPr>
      </w:pPr>
    </w:p>
    <w:p w:rsidRDefault="00F6139D" w:rsidP="00F6139D" w:rsidR="00F6139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F6139D" w:rsidP="00F6139D" w:rsidR="00F6139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Danijela </w:t>
      </w:r>
      <w:proofErr w:type="spellStart"/>
      <w:r>
        <w:rPr>
          <w:sz w:val="24"/>
          <w:szCs w:val="24"/>
        </w:rPr>
        <w:t>Draksler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Ivaci</w:t>
      </w:r>
      <w:proofErr w:type="spellEnd"/>
    </w:p>
    <w:p w:rsidRDefault="003422E6" w:rsidP="00F6139D" w:rsidR="003422E6">
      <w:pPr>
        <w:ind w:firstLine="708" w:left="6372"/>
        <w:jc w:val="both"/>
        <w:rPr>
          <w:sz w:val="24"/>
          <w:szCs w:val="24"/>
        </w:rPr>
      </w:pPr>
    </w:p>
    <w:p w:rsidRDefault="00AC0611" w:rsidP="003422E6" w:rsidR="00AC0611">
      <w:pPr>
        <w:ind w:firstLine="708" w:left="6372"/>
        <w:jc w:val="right"/>
        <w:rPr>
          <w:sz w:val="24"/>
          <w:szCs w:val="24"/>
        </w:rPr>
      </w:pPr>
    </w:p>
    <w:p w:rsidRDefault="00AC0611" w:rsidP="00AC0611" w:rsidR="00AC0611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C0611" w:rsidP="00AC0611" w:rsidR="00AC0611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C0611" w:rsidP="00AC0611" w:rsidR="00AC0611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E665C3" w:rsidP="00F6139D" w:rsidR="00E665C3" w:rsidRPr="00F6139D">
      <w:pPr>
        <w:overflowPunct/>
        <w:autoSpaceDE/>
        <w:autoSpaceDN/>
        <w:adjustRightInd/>
        <w:ind w:right="-1058"/>
        <w:rPr>
          <w:rFonts w:cstheme="majorBidi" w:hAnsiTheme="majorBidi" w:asciiTheme="majorBidi"/>
          <w:sz w:val="24"/>
          <w:szCs w:val="24"/>
        </w:rPr>
      </w:pPr>
    </w:p>
    <w:sectPr w:rsidR="00E665C3" w:rsidRPr="00F613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2E6"/>
    <w:rsid w:val="003422E6"/>
    <w:rsid w:val="007B543B"/>
    <w:rsid w:val="00844A74"/>
    <w:rsid w:val="008B2D79"/>
    <w:rsid w:val="00AC0611"/>
    <w:rsid w:val="00B15D1B"/>
    <w:rsid w:val="00D8622D"/>
    <w:rsid w:val="00E05E6D"/>
    <w:rsid w:val="00E665C3"/>
    <w:rsid w:val="00F6139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2E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22E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422E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2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22E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C0611"/>
    <w:pPr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61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2E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22E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422E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2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22E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C0611"/>
    <w:pPr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61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24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LIKOVNIH STVARALACA - zadruga za proizvodnju, ekološku proizvodnju i razvoj u poljoprivredi, stočarstvu, voćarstvu i likovni izričaj zastupanog po punomoćniku NEDELJKO T0T</izvorni_sadrzaj>
    <derivirana_varijabla naziv="DomainObject.Predmet.ProtustrankaFormated_1">  ZADRUGA LIKOVNIH STVARALACA - zadruga za proizvodnju, ekološku proizvodnju i razvoj u poljoprivredi, stočarstvu, voćarstvu i likovni izričaj zastupanog po punomoćniku NEDELJKO T0T</derivirana_varijabla>
  </DomainObject.Predmet.ProtustrankaFormated>
  <DomainObject.Predmet.ProtustrankaFormatedOIB>
    <izvorni_sadrzaj>  ZADRUGA LIKOVNIH STVARALACA - zadruga za proizvodnju, ekološku proizvodnju i razvoj u poljoprivredi, stočarstvu, voćarstvu i likovni izričaj, OIB 10428839148 zastupanog po punomoćniku NEDELJKO T0T</izvorni_sadrzaj>
    <derivirana_varijabla naziv="DomainObject.Predmet.ProtustrankaFormatedOIB_1">  ZADRUGA LIKOVNIH STVARALACA - zadruga za proizvodnju, ekološku proizvodnju i razvoj u poljoprivredi, stočarstvu, voćarstvu i likovni izričaj, OIB 10428839148 zastupanog po punomoćniku NEDELJKO T0T</derivirana_varijabla>
  </DomainObject.Predmet.ProtustrankaFormatedOIB>
  <DomainObject.Predmet.ProtustrankaFormatedWithAdress>
    <izvorni_sadrzaj> ZADRUGA LIKOVNIH STVARALACA - zadruga za proizvodnju, ekološku proizvodnju i razvoj u poljoprivredi, stočarstvu, voćarstvu i likovni izričaj, Otokara Keršovanija 6, 10000 Zagreb zastupanog po punomoćniku NEDELJKO T0T</izvorni_sadrzaj>
    <derivirana_varijabla naziv="DomainObject.Predmet.ProtustrankaFormatedWithAdress_1"> ZADRUGA LIKOVNIH STVARALACA - zadruga za proizvodnju, ekološku proizvodnju i razvoj u poljoprivredi, stočarstvu, voćarstvu i likovni izričaj, Otokara Keršovanija 6, 10000 Zagreb zastupanog po punomoćniku NEDELJKO T0T</derivirana_varijabla>
  </DomainObject.Predmet.ProtustrankaFormatedWithAdress>
  <DomainObject.Predmet.ProtustrankaFormatedWithAdressOIB>
    <izvorni_sadrzaj> ZADRUGA LIKOVNIH STVARALACA - zadruga za proizvodnju, ekološku proizvodnju i razvoj u poljoprivredi, stočarstvu, voćarstvu i likovni izričaj, OIB 10428839148, Otokara Keršovanija 6, 10000 Zagreb zastupanog po punomoćniku NEDELJKO T0T</izvorni_sadrzaj>
    <derivirana_varijabla naziv="DomainObject.Predmet.ProtustrankaFormatedWithAdressOIB_1"> ZADRUGA LIKOVNIH STVARALACA - zadruga za proizvodnju, ekološku proizvodnju i razvoj u poljoprivredi, stočarstvu, voćarstvu i likovni izričaj, OIB 10428839148, Otokara Keršovanija 6, 10000 Zagreb zastupanog po punomoćniku NEDELJKO T0T</derivirana_varijabla>
  </DomainObject.Predmet.ProtustrankaFormatedWithAdressOIB>
  <DomainObject.Predmet.ProtustrankaWithAdress>
    <izvorni_sadrzaj>ZADRUGA LIKOVNIH STVARALACA - zadruga za proizvodnju, ekološku proizvodnju i razvoj u poljoprivredi, stočarstvu, voćarstvu i likovni izričaj Otokara Keršovanija 6, 10000 Zagreb</izvorni_sadrzaj>
    <derivirana_varijabla naziv="DomainObject.Predmet.ProtustrankaWithAdress_1">ZADRUGA LIKOVNIH STVARALACA - zadruga za proizvodnju, ekološku proizvodnju i razvoj u poljoprivredi, stočarstvu, voćarstvu i likovni izričaj Otokara Keršovanija 6, 10000 Zagreb</derivirana_varijabla>
  </DomainObject.Predmet.ProtustrankaWithAdress>
  <DomainObject.Predmet.ProtustrankaWith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WithAdressOIB_1">ZADRUGA LIKOVNIH STVARALACA - zadruga za proizvodnju, ekološku proizvodnju i razvoj u poljoprivredi, stočarstvu, voćarstvu i likovni izričaj, OIB 10428839148, Otokara Keršovanija 6, 10000 Zagreb</derivirana_varijabla>
  </DomainObject.Predmet.ProtustrankaWithAdressOIB>
  <DomainObject.Predmet.ProtustrankaNazivFormated>
    <izvorni_sadrzaj>ZADRUGA LIKOVNIH STVARALACA - zadruga za proizvodnju, ekološku proizvodnju i razvoj u poljoprivredi, stočarstvu, voćarstvu i likovni izričaj</izvorni_sadrzaj>
    <derivirana_varijabla naziv="DomainObject.Predmet.ProtustrankaNazivFormated_1">ZADRUGA LIKOVNIH STVARALACA - zadruga za proizvodnju, ekološku proizvodnju i razvoj u poljoprivredi, stočarstvu, voćarstvu i likovni izričaj</derivirana_varijabla>
  </DomainObject.Predmet.ProtustrankaNazivFormated>
  <DomainObject.Predmet.ProtustrankaNazivFormatedOIB>
    <izvorni_sadrzaj>ZADRUGA LIKOVNIH STVARALACA - zadruga za proizvodnju, ekološku proizvodnju i razvoj u poljoprivredi, stočarstvu, voćarstvu i likovni izričaj, OIB 10428839148</izvorni_sadrzaj>
    <derivirana_varijabla naziv="DomainObject.Predmet.ProtustrankaNazivFormatedOIB_1">ZADRUGA LIKOVNIH STVARALACA - zadruga za proizvodnju, ekološku proizvodnju i razvoj u poljoprivredi, stočarstvu, voćarstvu i likovni izričaj, OIB 10428839148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Draksler Ivaci</izvorni_sadrzaj>
    <derivirana_varijabla naziv="DomainObject.Predmet.Zapisnicar_1">Danijela Draksler Ivaci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LIKOVNIH STVARALACA - zadruga za proizvodnju, ekološku proizvodnju i razvoj u poljoprivredi, stočarstvu, voćarstvu i likovni izričaj zastupanog po punomoćniku NEDELJKO T0T</item>
    </izvorni_sadrzaj>
    <derivirana_varijabla naziv="DomainObject.Predmet.ProtuStrankaListFormated_1">
      <item>ZADRUGA LIKOVNIH STVARALACA - zadruga za proizvodnju, ekološku proizvodnju i razvoj u poljoprivredi, stočarstvu, voćarstvu i likovni izričaj zastupanog po punomoćniku NEDELJKO T0T</item>
    </derivirana_varijabla>
  </DomainObject.Predmet.ProtuStrankaListFormated>
  <DomainObject.Predmet.ProtuStrankaListFormatedOIB>
    <izvorni_sadrzaj>
      <item>ZADRUGA LIKOVNIH STVARALACA - zadruga za proizvodnju, ekološku proizvodnju i razvoj u poljoprivredi, stočarstvu, voćarstvu i likovni izričaj, OIB 10428839148 zastupanog po punomoćniku NEDELJKO T0T</item>
    </izvorni_sadrzaj>
    <derivirana_varijabla naziv="DomainObject.Predmet.ProtuStrankaListFormatedOIB_1">
      <item>ZADRUGA LIKOVNIH STVARALACA - zadruga za proizvodnju, ekološku proizvodnju i razvoj u poljoprivredi, stočarstvu, voćarstvu i likovni izričaj, OIB 10428839148 zastupanog po punomoćniku NEDELJKO T0T</item>
    </derivirana_varijabla>
  </DomainObject.Predmet.ProtuStrankaListFormatedOIB>
  <DomainObject.Predmet.ProtuStrankaListFormatedWithAdress>
    <izvorni_sadrzaj>
      <item>ZADRUGA LIKOVNIH STVARALACA - zadruga za proizvodnju, ekološku proizvodnju i razvoj u poljoprivredi, stočarstvu, voćarstvu i likovni izričaj, Otokara Keršovanija 6, 10000 Zagreb zastupanog po punomoćniku NEDELJKO T0T</item>
    </izvorni_sadrzaj>
    <derivirana_varijabla naziv="DomainObject.Predmet.ProtuStrankaListFormatedWithAdress_1">
      <item>ZADRUGA LIKOVNIH STVARALACA - zadruga za proizvodnju, ekološku proizvodnju i razvoj u poljoprivredi, stočarstvu, voćarstvu i likovni izričaj, Otokara Keršovanija 6, 10000 Zagreb zastupanog po punomoćniku NEDELJKO T0T</item>
    </derivirana_varijabla>
  </DomainObject.Predmet.ProtuStrankaListFormatedWithAdress>
  <DomainObject.Predmet.ProtuStrankaListFormatedWithAdressOIB>
    <izvorni_sadrzaj>
      <item>ZADRUGA LIKOVNIH STVARALACA - zadruga za proizvodnju, ekološku proizvodnju i razvoj u poljoprivredi, stočarstvu, voćarstvu i likovni izričaj, OIB 10428839148, Otokara Keršovanija 6, 10000 Zagreb zastupanog po punomoćniku NEDELJKO T0T</item>
    </izvorni_sadrzaj>
    <derivirana_varijabla naziv="DomainObject.Predmet.ProtuStrankaListFormatedWithAdressOIB_1">
      <item>ZADRUGA LIKOVNIH STVARALACA - zadruga za proizvodnju, ekološku proizvodnju i razvoj u poljoprivredi, stočarstvu, voćarstvu i likovni izričaj, OIB 10428839148, Otokara Keršovanija 6, 10000 Zagreb zastupanog po punomoćniku NEDELJKO T0T</item>
    </derivirana_varijabla>
  </DomainObject.Predmet.ProtuStrankaListFormatedWithAdressOIB>
  <DomainObject.Predmet.ProtuStrankaListNazivFormated>
    <izvorni_sadrzaj>
      <item>ZADRUGA LIKOVNIH STVARALACA - zadruga za proizvodnju, ekološku proizvodnju i razvoj u poljoprivredi, stočarstvu, voćarstvu i likovni izričaj</item>
    </izvorni_sadrzaj>
    <derivirana_varijabla naziv="DomainObject.Predmet.ProtuStrankaListNazivFormated_1">
      <item>ZADRUGA LIKOVNIH STVARALACA - zadruga za proizvodnju, ekološku proizvodnju i razvoj u poljoprivredi, stočarstvu, voćarstvu i likovni izričaj</item>
    </derivirana_varijabla>
  </DomainObject.Predmet.ProtuStrankaListNazivFormated>
  <DomainObject.Predmet.ProtuStrankaListNazivFormatedOIB>
    <izvorni_sadrzaj>
      <item>ZADRUGA LIKOVNIH STVARALACA - zadruga za proizvodnju, ekološku proizvodnju i razvoj u poljoprivredi, stočarstvu, voćarstvu i likovni izričaj, OIB 10428839148</item>
    </izvorni_sadrzaj>
    <derivirana_varijabla naziv="DomainObject.Predmet.ProtuStrankaListNazivFormatedOIB_1">
      <item>ZADRUGA LIKOVNIH STVARALACA - zadruga za proizvodnju, ekološku proizvodnju i razvoj u poljoprivredi, stočarstvu, voćarstvu i likovni izričaj, OIB 10428839148</item>
    </derivirana_varijabla>
  </DomainObject.Predmet.ProtuStrankaListNazivFormatedOIB>
  <DomainObject.Predmet.OstaliListFormated>
    <izvorni_sadrzaj>
      <item>NEDELJKO T0T punomoćnik sudionika u postupku ZADRUGA LIKOVNIH STVARALACA - zadruga za proizvodnju, ekološku proizvodnju i razvoj u poljoprivredi, stočarstvu, voćarstvu i likovni izričaj</item>
    </izvorni_sadrzaj>
    <derivirana_varijabla naziv="DomainObject.Predmet.OstaliListFormated_1">
      <item>NEDELJKO T0T punomoćnik sudionika u postupku ZADRUGA LIKOVNIH STVARALACA - zadruga za proizvodnju, ekološku proizvodnju i razvoj u poljoprivredi, stočarstvu, voćarstvu i likovni izričaj</item>
    </derivirana_varijabla>
  </DomainObject.Predmet.OstaliListFormated>
  <DomainObject.Predmet.OstaliListFormatedOIB>
    <izvorni_sadrzaj>
      <item>NEDELJKO T0T, OIB 78305161903 punomoćnik sudionika u postupku ZADRUGA LIKOVNIH STVARALACA - zadruga za proizvodnju, ekološku proizvodnju i razvoj u poljoprivredi, stočarstvu, voćarstvu i likovni izričaj</item>
    </izvorni_sadrzaj>
    <derivirana_varijabla naziv="DomainObject.Predmet.OstaliListFormatedOIB_1">
      <item>NEDELJKO T0T, OIB 78305161903 punomoćnik sudionika u postupku ZADRUGA LIKOVNIH STVARALACA - zadruga za proizvodnju, ekološku proizvodnju i razvoj u poljoprivredi, stočarstvu, voćarstvu i likovni izričaj</item>
    </derivirana_varijabla>
  </DomainObject.Predmet.OstaliListFormatedOIB>
  <DomainObject.Predmet.OstaliListFormatedWithAdress>
    <izvorni_sadrzaj>
      <item>NEDELJKO T0T, Marjanovićev prilaz 3, 10000 Zagreb punomoćnik sudionika u postupku ZADRUGA LIKOVNIH STVARALACA - zadruga za proizvodnju, ekološku proizvodnju i razvoj u poljoprivredi, stočarstvu, voćarstvu i likovni izričaj</item>
    </izvorni_sadrzaj>
    <derivirana_varijabla naziv="DomainObject.Predmet.OstaliListFormatedWithAdress_1">
      <item>NEDELJKO T0T, Marjanovićev prilaz 3, 10000 Zagreb punomoćnik sudionika u postupku ZADRUGA LIKOVNIH STVARALACA - zadruga za proizvodnju, ekološku proizvodnju i razvoj u poljoprivredi, stočarstvu, voćarstvu i likovni izričaj</item>
    </derivirana_varijabla>
  </DomainObject.Predmet.OstaliListFormatedWithAdress>
  <DomainObject.Predmet.OstaliListFormatedWithAdressOIB>
    <izvorni_sadrzaj>
      <item>NEDELJKO T0T, OIB 78305161903, Marjanovićev prilaz 3, 10000 Zagreb punomoćnik sudionika u postupku ZADRUGA LIKOVNIH STVARALACA - zadruga za proizvodnju, ekološku proizvodnju i razvoj u poljoprivredi, stočarstvu, voćarstvu i likovni izričaj</item>
    </izvorni_sadrzaj>
    <derivirana_varijabla naziv="DomainObject.Predmet.OstaliListFormatedWithAdressOIB_1">
      <item>NEDELJKO T0T, OIB 78305161903, Marjanovićev prilaz 3, 10000 Zagreb punomoćnik sudionika u postupku ZADRUGA LIKOVNIH STVARALACA - zadruga za proizvodnju, ekološku proizvodnju i razvoj u poljoprivredi, stočarstvu, voćarstvu i likovni izričaj</item>
    </derivirana_varijabla>
  </DomainObject.Predmet.OstaliListFormatedWithAdressOIB>
  <DomainObject.Predmet.OstaliListNazivFormated>
    <izvorni_sadrzaj>
      <item>NEDELJKO T0T</item>
    </izvorni_sadrzaj>
    <derivirana_varijabla naziv="DomainObject.Predmet.OstaliListNazivFormated_1">
      <item>NEDELJKO T0T</item>
    </derivirana_varijabla>
  </DomainObject.Predmet.OstaliListNazivFormated>
  <DomainObject.Predmet.OstaliListNazivFormatedOIB>
    <izvorni_sadrzaj>
      <item>NEDELJKO T0T, OIB 78305161903</item>
    </izvorni_sadrzaj>
    <derivirana_varijabla naziv="DomainObject.Predmet.OstaliListNazivFormatedOIB_1">
      <item>NEDELJKO T0T, OIB 78305161903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LIKOVNIH STVARALACA - zadruga za proizvodnju, ekološku proizvodnju i razvoj u poljoprivredi, stočarstvu, voćarstvu i likovni izričaj</izvorni_sadrzaj>
    <derivirana_varijabla naziv="DomainObject.Predmet.ProtustrankaIDrugi_1">ZADRUGA LIKOVNIH STVARALACA - zadruga za proizvodnju, ekološku proizvodnju i razvoj u poljoprivredi, stočarstvu, voćarstvu i likovni izričaj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IDrugiAdressOIB_1">ZADRUGA LIKOVNIH STVARALACA - zadruga za proizvodnju, ekološku proizvodnju i razvoj u poljoprivredi, stočarstvu, voćarstvu i likovni izričaj, OIB 10428839148, Otokara Keršovanija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>22. veljače 2016.</izvorni_sadrzaj>
    <derivirana_varijabla naziv="DomainObject.Predmet.OdlukaRjesenje.DatumPravomocnosti_1">22. veljače 2016.</derivirana_varijabla>
  </DomainObject.Predmet.OdlukaRjesenje.DatumPravomocnosti>
  <DomainObject.Predmet.OdlukaRjesenje.Oznaka>
    <izvorni_sadrzaj>St-392/2016-6</izvorni_sadrzaj>
    <derivirana_varijabla naziv="DomainObject.Predmet.OdlukaRjesenje.Oznaka_1">St-392/2016-6</derivirana_varijabla>
  </DomainObject.Predmet.OdlukaRjesenje.Oznaka>
  <DomainObject.Predmet.SudioniciListNaziv>
    <izvorni_sadrzaj>
      <item>FINA Regionalni centar Zagreb</item>
      <item>ZADRUGA LIKOVNIH STVARALACA - zadruga za proizvodnju, ekološku proizvodnju i razvoj u poljoprivredi, stočarstvu, voćarstvu i likovni izričaj</item>
      <item>NEDELJKO T0T</item>
    </izvorni_sadrzaj>
    <derivirana_varijabla naziv="DomainObject.Predmet.SudioniciListNaziv_1">
      <item>FINA Regionalni centar Zagreb</item>
      <item>ZADRUGA LIKOVNIH STVARALACA - zadruga za proizvodnju, ekološku proizvodnju i razvoj u poljoprivredi, stočarstvu, voćarstvu i likovni izričaj</item>
      <item>NEDELJKO T0T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  <item>NEDELJKO T0T, OIB 78305161903, Marjanovićev prilaz 3,10000 Zagreb</item>
    </izvorni_sadrzaj>
    <derivirana_varijabla naziv="DomainObject.Predmet.SudioniciListAdressOIB_1"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  <item>NEDELJKO T0T, OIB 78305161903, Marjanovićev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10428839148</item>
      <item>, OIB 78305161903</item>
    </izvorni_sadrzaj>
    <derivirana_varijabla naziv="DomainObject.Predmet.SudioniciListNazivOIB_1">
      <item>, OIB 85821130368</item>
      <item>, OIB 10428839148</item>
      <item>, OIB 78305161903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1086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2018-01-18T14:23:00Z</dcterms:created>
  <dc:creator>Nikolina Krunić</dc:creator>
  <cp:lastModifiedBy>Nikolina Krunić</cp:lastModifiedBy>
  <cp:lastPrinted>2018-01-18T14:27:00Z</cp:lastPrinted>
  <dcterms:modified xmlns:xsi="http://www.w3.org/2001/XMLSchema-instance" xsi:type="dcterms:W3CDTF">2018-01-18T14:27:00Z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