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36d8f" w14:paraId="a236d8f" w:rsidRDefault="00A21F0D" w:rsidP="00DC16DD" w:rsidR="00A21F0D">
      <w:pPr>
        <w:pStyle w:val="NormaleSPIS"/>
        <w:ind w:firstLine="0"/>
        <w15:collapsed w:val="false"/>
        <w:rPr>
          <w:noProof/>
        </w:rPr>
      </w:pPr>
      <w:bookmarkStart w:name="_GoBack" w:id="0"/>
      <w:bookmarkEnd w:id="0"/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C16DD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C16DD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St-239/2016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DC16DD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DC16DD">
        <w:rPr>
          <w:rFonts w:cs="Times New Roman" w:eastAsia="Times New Roman"/>
          <w:b/>
          <w:noProof/>
          <w:szCs w:val="20"/>
          <w:lang w:eastAsia="hr-HR" w:val="en-GB"/>
        </w:rPr>
        <w:t>za ročište 7. rujna 2017. u 11,30 sati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</w:t>
      </w:r>
      <w:r w:rsidRPr="00DC16DD">
        <w:rPr>
          <w:rFonts w:cs="Times New Roman" w:eastAsia="Times New Roman"/>
          <w:noProof/>
          <w:szCs w:val="20"/>
          <w:lang w:eastAsia="hr-HR" w:val="en-GB"/>
        </w:rPr>
        <w:tab/>
        <w:t xml:space="preserve">                   STEČAJNI UPRAVITELJ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KREŠIMIR PANJAKOVIĆ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DC16DD">
        <w:rPr>
          <w:rFonts w:cs="Times New Roman" w:eastAsia="Times New Roman"/>
          <w:szCs w:val="20"/>
          <w:lang w:eastAsia="hr-HR" w:val="en-GB"/>
        </w:rPr>
        <w:t xml:space="preserve">AZELIJA IT </w:t>
      </w:r>
      <w:proofErr w:type="spellStart"/>
      <w:r w:rsidRPr="00DC16DD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DC16DD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DC16DD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DC16D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16DD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DC16D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16DD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DC16D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16DD">
        <w:rPr>
          <w:rFonts w:cs="Times New Roman" w:eastAsia="Times New Roman"/>
          <w:szCs w:val="20"/>
          <w:lang w:eastAsia="hr-HR" w:val="en-GB"/>
        </w:rPr>
        <w:t>informatiku</w:t>
      </w:r>
      <w:proofErr w:type="spellEnd"/>
      <w:r w:rsidRPr="00DC16D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DC16DD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DC16D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16DD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DC16DD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DC16DD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DC16D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DC16DD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DC16DD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DC16DD">
        <w:rPr>
          <w:rFonts w:cs="Times New Roman" w:eastAsia="Times New Roman"/>
          <w:szCs w:val="20"/>
          <w:lang w:eastAsia="hr-HR" w:val="en-GB"/>
        </w:rPr>
        <w:t>Preradovićeva</w:t>
      </w:r>
      <w:proofErr w:type="spellEnd"/>
      <w:r w:rsidRPr="00DC16DD">
        <w:rPr>
          <w:rFonts w:cs="Times New Roman" w:eastAsia="Times New Roman"/>
          <w:szCs w:val="20"/>
          <w:lang w:eastAsia="hr-HR" w:val="en-GB"/>
        </w:rPr>
        <w:t xml:space="preserve"> 2</w:t>
      </w:r>
      <w:r w:rsidRPr="00DC16DD">
        <w:rPr>
          <w:rFonts w:cs="Times New Roman" w:eastAsia="Times New Roman"/>
          <w:szCs w:val="20"/>
          <w:lang w:eastAsia="hr-HR"/>
        </w:rPr>
        <w:t xml:space="preserve">, </w:t>
      </w:r>
      <w:r w:rsidRPr="00DC16DD">
        <w:rPr>
          <w:rFonts w:cs="Times New Roman" w:eastAsia="Times New Roman"/>
          <w:noProof/>
          <w:szCs w:val="20"/>
          <w:lang w:eastAsia="hr-HR"/>
        </w:rPr>
        <w:t>upisanih u</w:t>
      </w:r>
      <w:r w:rsidRPr="00DC16DD">
        <w:rPr>
          <w:rFonts w:cs="Times New Roman" w:eastAsia="Times New Roman"/>
          <w:szCs w:val="20"/>
          <w:lang w:eastAsia="hr-HR"/>
        </w:rPr>
        <w:t xml:space="preserve"> </w:t>
      </w:r>
      <w:r w:rsidRPr="00DC16DD">
        <w:rPr>
          <w:rFonts w:cs="Times New Roman" w:eastAsia="Times New Roman"/>
          <w:b/>
          <w:noProof/>
          <w:szCs w:val="20"/>
          <w:lang w:eastAsia="hr-HR" w:val="en-GB"/>
        </w:rPr>
        <w:t>zk.ul.</w:t>
      </w:r>
      <w:proofErr w:type="gramEnd"/>
      <w:r w:rsidRPr="00DC16DD">
        <w:rPr>
          <w:rFonts w:cs="Times New Roman" w:eastAsia="Times New Roman"/>
          <w:b/>
          <w:noProof/>
          <w:szCs w:val="20"/>
          <w:lang w:eastAsia="hr-HR" w:val="en-GB"/>
        </w:rPr>
        <w:t xml:space="preserve"> 154 </w:t>
      </w:r>
      <w:r w:rsidRPr="00DC16DD">
        <w:rPr>
          <w:rFonts w:cs="Times New Roman" w:eastAsia="Times New Roman"/>
          <w:noProof/>
          <w:szCs w:val="20"/>
          <w:lang w:eastAsia="hr-HR" w:val="en-GB"/>
        </w:rPr>
        <w:t>k.o. Jasenak</w:t>
      </w:r>
      <w:r w:rsidRPr="00DC16DD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čk.br. 2750/1 livada jarak u košarici sa 97 čhv, čk.br. 2750/2 livada jarak u košarici sa 96 čhv, čk.br. 2750/3 livada jarak u košarici sa 96 čhv, čk.br. 2750/4 livada jarak u košarici sa 94 čhv, čk.br. 2750/5 livada jarak u košarici sa 90 čhv, čk.br. 2750/6 livada jarak u košarici sa 90 čhv, čk.br. 2750/7 livada jarak u košarici sa 91 čhv, čk.br. 2750/8 livada jarak u košarici sa 92 čhv, čk.br. 2750/9 livada jarak u košarici sa 89 čhv, u </w:t>
      </w:r>
      <w:r w:rsidRPr="00DC16DD">
        <w:rPr>
          <w:rFonts w:cs="Times New Roman" w:eastAsia="Times New Roman"/>
          <w:b/>
          <w:noProof/>
          <w:szCs w:val="20"/>
          <w:lang w:eastAsia="hr-HR" w:val="en-GB"/>
        </w:rPr>
        <w:t>zk.ul. 827</w:t>
      </w: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 k.o. Jasenak čkbr. 2737/2 put sa 37 čhv, čk.br. 2747/1 livada vrelo sa 142 čhv, čk.br. 2747/2 livada vrelo sa 111 čhv, u </w:t>
      </w:r>
      <w:r w:rsidRPr="00DC16DD">
        <w:rPr>
          <w:rFonts w:cs="Times New Roman" w:eastAsia="Times New Roman"/>
          <w:b/>
          <w:noProof/>
          <w:szCs w:val="20"/>
          <w:lang w:eastAsia="hr-HR" w:val="en-GB"/>
        </w:rPr>
        <w:t>zk.ul. 872</w:t>
      </w: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 k.o. Jasenak čk.br. 2749/21 livada jarak u košarici sa 10 čhv, u </w:t>
      </w:r>
      <w:r w:rsidRPr="00DC16DD">
        <w:rPr>
          <w:rFonts w:cs="Times New Roman" w:eastAsia="Times New Roman"/>
          <w:b/>
          <w:noProof/>
          <w:szCs w:val="20"/>
          <w:lang w:eastAsia="hr-HR" w:val="en-GB"/>
        </w:rPr>
        <w:t xml:space="preserve">zk.ul. 1165 </w:t>
      </w: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k.o. Jasenak čkbr. 2749/2 livada jarak u košarici sa 102 čhv, čkbr. 2749/3 livada jarak u košarici sa 97 čhv, čkbr. 2749/4 livada jarak u košarici sa 97 čhv, čkbr. 2749/5 livada jarak u košarici sa 94 čhv, čkbr. 2749/6 livada jarak u košarici sa 94 čhv, čkbr. 2749/7 livada jarak u košarici sa 89 čhv, čkbr. 2749/8 livada jarak u košarici sa 90 čhv, čkbr. 2749/9 livada jarak u košarici sa 91 čhv, čkbr. 2749/10 livada jarak u košarici sa 89 čhv, čkbr. 2749/12 livada jarak u košarici sa 98 čhv, čkbr. 2749/13 livada jarak u košarici sa 90 čhv, čkbr. 2749/14 livada jarak u košarici sa 89 čhv, čkbr. 2749/15 livada jarak u košarici sa 93 čhv, čkbr. 2749/16 livada jarak u košarici sa 97 čhv, čkbr. 2749/17 livada jarak u košarici sa 91 čhv, čkbr. 2749/18 livada jarak u košarici sa 99 čhv, čkbr. 2749/19 livada jarak u košarici sa 113 čhv i čkbr. 2749/20 livada jarak u košarici sa 932 čhv (temeljem čl.92. st.1. Ovršnog zakona, "Narodne novine" broj </w:t>
      </w:r>
      <w:r w:rsidRPr="00DC16DD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7. rujna 2017. u 11,30 sati u zgradi Trgovačkog suda u Bjelovaru, Šetalište dr. Ivše Lebovića 42, sudnica br. 1.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C16DD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DC16DD" w:rsidP="00DC16DD" w:rsidR="00DC16DD" w:rsidRPr="00DC16D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DC16DD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16D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413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Krešimir Panjaković, OIB 39814088271, Gornjodravska obala 89a, 31000 Osijek
2. Razlučni vjerovnik GEOTEHNA VARAŽDIN d.o.o. Turčin, OIB 79744584144, F. Bužanića 3, 42204 Turčin</izvorni_sadrzaj>
    <derivirana_varijabla naziv="DomainObject.UcesnikSudskeRadnje.SudskaRadnja.UcesniciObavijest_1">1. Stečajna uprava Krešimir Panjaković, OIB 39814088271, Gornjodravska obala 89a, 31000 Osijek
2. Razlučni vjerovnik GEOTEHNA VARAŽDIN d.o.o. Turčin, OIB 79744584144, F. Bužanića 3, 42204 Turčin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Gornjodravska obala 89a</izvorni_sadrzaj>
    <derivirana_varijabla naziv="DomainObject.UcesnikSudskeRadnje.Adresa.UlicaIKBR_1">Gornjodravska obala 89a</derivirana_varijabla>
  </DomainObject.UcesnikSudskeRadnje.Adresa.UlicaIKBR>
  <DomainObject.UcesnikSudskeRadnje.Naziv>
    <izvorni_sadrzaj>Krešimir Panjaković</izvorni_sadrzaj>
    <derivirana_varijabla naziv="DomainObject.UcesnikSudskeRadnje.Naziv_1">Krešimir Panjaković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rujna 2017.</izvorni_sadrzaj>
    <derivirana_varijabla naziv="DomainObject.UcesnikSudskeRadnje.SudskaRadnja.PlaniraniZavrsetakDatum_1">7. rujna 2017.</derivirana_varijabla>
  </DomainObject.UcesnikSudskeRadnje.SudskaRadnja.PlaniraniZavrsetakDatum>
  <DomainObject.UcesnikSudskeRadnje.SudskaRadnja.PlaniraniPocetakDatum>
    <izvorni_sadrzaj>7. rujna 2017.</izvorni_sadrzaj>
    <derivirana_varijabla naziv="DomainObject.UcesnikSudskeRadnje.SudskaRadnja.PlaniraniPocetakDatum_1">7. rujna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11:50</izvorni_sadrzaj>
    <derivirana_varijabla naziv="DomainObject.UcesnikSudskeRadnje.SudskaRadnja.PlaniraniZavrsetakVrijeme_1">11:50</derivirana_varijabla>
  </DomainObject.UcesnikSudskeRadnje.SudskaRadnja.PlaniraniZavrsetakVrijeme>
  <DomainObject.UcesnikSudskeRadnje.SudskaRadnja.PlaniraniPocetakVrijeme>
    <izvorni_sadrzaj>11:30</izvorni_sadrzaj>
    <derivirana_varijabla naziv="DomainObject.UcesnikSudskeRadnje.SudskaRadnja.PlaniraniPocetakVrijeme_1">11:30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derivirana_varijabla>
  </DomainObject.Predmet.SudioniciListAdressOIB>
  <DomainObject.UcesnikSudskeRadnje.NazivFormated>
    <izvorni_sadrzaj>Krešimir Panjaković, OIB 39814088271, Gornjodravska obala 89a,31000 Osijek</izvorni_sadrzaj>
    <derivirana_varijabla naziv="DomainObject.UcesnikSudskeRadnje.NazivFormated_1">Krešimir Panjaković, OIB 39814088271, Gornjodravska obala 89a,31000 Osijek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BDAF5A-70E2-4D7E-BB23-3AFC26F648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1945</properties:Characters>
  <properties:Lines>45</properties:Lines>
  <properties:Paragraphs>10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2017-07-05T13:04:00Z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Krešimir Panjaković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