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c588" w14:paraId="aaec58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7F64C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F64CE">
        <w:rPr>
          <w:color w:themeColor="text1" w:val="000000"/>
        </w:rPr>
        <w:t>DICA ČELINE – UDRUGA ZA OČUVANJE SELA ČELINE, OIB: 36329826619, Lokva Rogoznica, Lokva, Čelina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DICA ČELINE – UDRUGA ZA OČUVANJE SELA ČELINE, OIB: 36329826619, Lokva Rogoznica, Lokva, Čelina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0</w:t>
      </w:r>
      <w:r w:rsidR="007F64CE">
        <w:rPr>
          <w:color w:themeColor="text1" w:val="000000"/>
        </w:rPr>
        <w:t>5</w:t>
      </w:r>
      <w:r w:rsidR="005635A0">
        <w:rPr>
          <w:color w:themeColor="text1" w:val="000000"/>
        </w:rPr>
        <w:t>.</w:t>
      </w:r>
      <w:r w:rsidR="007F64CE">
        <w:rPr>
          <w:color w:themeColor="text1" w:val="000000"/>
        </w:rPr>
        <w:t>11.</w:t>
      </w:r>
      <w:r w:rsidR="00AA5FA1" w:rsidRPr="00862110">
        <w:rPr>
          <w:color w:themeColor="text1" w:val="000000"/>
        </w:rPr>
        <w:t>201</w:t>
      </w:r>
      <w:r w:rsidR="002820E9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37.469</w:t>
      </w:r>
      <w:r w:rsidR="005635A0">
        <w:rPr>
          <w:color w:themeColor="text1" w:val="000000"/>
        </w:rPr>
        <w:t>,</w:t>
      </w:r>
      <w:r w:rsidR="007F64CE">
        <w:rPr>
          <w:color w:themeColor="text1" w:val="000000"/>
        </w:rPr>
        <w:t>68</w:t>
      </w:r>
      <w:r w:rsidR="00575C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7F64CE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 xml:space="preserve">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SUDSKI SAVJETNIK</w:t>
      </w:r>
      <w:r w:rsidR="008922FD" w:rsidRPr="00862110">
        <w:rPr>
          <w:color w:themeColor="text1" w:val="000000"/>
        </w:rPr>
        <w:tab/>
      </w:r>
      <w:r w:rsidR="00EB0C32">
        <w:rPr>
          <w:color w:themeColor="text1" w:val="000000"/>
        </w:rPr>
        <w:t xml:space="preserve">                        </w:t>
      </w:r>
      <w:r w:rsidR="007F64CE">
        <w:rPr>
          <w:color w:themeColor="text1" w:val="000000"/>
        </w:rPr>
        <w:t xml:space="preserve">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64CE">
        <w:rPr>
          <w:color w:themeColor="text1" w:val="000000"/>
        </w:rPr>
        <w:t xml:space="preserve">                            </w:t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         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24367">
      <w:rPr>
        <w:color w:themeColor="text1" w:val="000000"/>
      </w:rPr>
      <w:t>1</w:t>
    </w:r>
    <w:r w:rsidR="00FB06EB">
      <w:rPr>
        <w:color w:themeColor="text1" w:val="000000"/>
      </w:rPr>
      <w:t>9</w:t>
    </w:r>
    <w:r w:rsidR="007F64CE">
      <w:rPr>
        <w:color w:themeColor="text1" w:val="000000"/>
      </w:rPr>
      <w:t>42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2820E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3727B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7F64CE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E7C7F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St-1942/2015</izvorni_sadrzaj>
    <derivirana_varijabla naziv="DomainObject.Predmet.OznakaBroj_1">St-1942/2015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DICA ČELINE - UDRUGA ZA OČUVANJE SELA ČELINE</izvorni_sadrzaj>
    <derivirana_varijabla naziv="DomainObject.Predmet.ProtustrankaFormated_1">  DICA ČELINE - UDRUGA ZA OČUVANJE SELA ČELINE</derivirana_varijabla>
  </DomainObject.Predmet.ProtustrankaFormated>
  <DomainObject.Predmet.ProtustrankaFormatedOIB>
    <izvorni_sadrzaj>  DICA ČELINE - UDRUGA ZA OČUVANJE SELA ČELINE, OIB 36329826619</izvorni_sadrzaj>
    <derivirana_varijabla naziv="DomainObject.Predmet.ProtustrankaFormatedOIB_1">  DICA ČELINE - UDRUGA ZA OČUVANJE SELA ČELINE, OIB 36329826619</derivirana_varijabla>
  </DomainObject.Predmet.ProtustrankaFormatedOIB>
  <DomainObject.Predmet.ProtustrankaFormatedWithAdress>
    <izvorni_sadrzaj> DICA ČELINE - UDRUGA ZA OČUVANJE SELA ČELINE, Čeline, Lokva Rogoznica , 21317 Lokva</izvorni_sadrzaj>
    <derivirana_varijabla naziv="DomainObject.Predmet.ProtustrankaFormatedWithAdress_1"> DICA ČELINE - UDRUGA ZA OČUVANJE SELA ČELINE, Čeline, Lokva Rogoznica , 21317 Lokva</derivirana_varijabla>
  </DomainObject.Predmet.ProtustrankaFormatedWithAdress>
  <DomainObject.Predmet.ProtustrankaFormatedWithAdressOIB>
    <izvorni_sadrzaj> DICA ČELINE - UDRUGA ZA OČUVANJE SELA ČELINE, OIB 36329826619, Čeline, Lokva Rogoznica , 21317 Lokva</izvorni_sadrzaj>
    <derivirana_varijabla naziv="DomainObject.Predmet.ProtustrankaFormatedWithAdressOIB_1"> DICA ČELINE - UDRUGA ZA OČUVANJE SELA ČELINE, OIB 36329826619, Čeline, Lokva Rogoznica , 21317 Lokva</derivirana_varijabla>
  </DomainObject.Predmet.ProtustrankaFormatedWithAdressOIB>
  <DomainObject.Predmet.ProtustrankaWithAdress>
    <izvorni_sadrzaj>DICA ČELINE - UDRUGA ZA OČUVANJE SELA ČELINE Čeline, Lokva Rogoznica , 21317 Lokva</izvorni_sadrzaj>
    <derivirana_varijabla naziv="DomainObject.Predmet.ProtustrankaWithAdress_1">DICA ČELINE - UDRUGA ZA OČUVANJE SELA ČELINE Čeline, Lokva Rogoznica , 21317 Lokva</derivirana_varijabla>
  </DomainObject.Predmet.ProtustrankaWithAdress>
  <DomainObject.Predmet.ProtustrankaWithAdressOIB>
    <izvorni_sadrzaj>DICA ČELINE - UDRUGA ZA OČUVANJE SELA ČELINE, OIB 36329826619, Čeline, Lokva Rogoznica , 21317 Lokva</izvorni_sadrzaj>
    <derivirana_varijabla naziv="DomainObject.Predmet.ProtustrankaWithAdressOIB_1">DICA ČELINE - UDRUGA ZA OČUVANJE SELA ČELINE, OIB 36329826619, Čeline, Lokva Rogoznica , 21317 Lokva</derivirana_varijabla>
  </DomainObject.Predmet.ProtustrankaWithAdressOIB>
  <DomainObject.Predmet.ProtustrankaNazivFormated>
    <izvorni_sadrzaj>DICA ČELINE - UDRUGA ZA OČUVANJE SELA ČELINE</izvorni_sadrzaj>
    <derivirana_varijabla naziv="DomainObject.Predmet.ProtustrankaNazivFormated_1">DICA ČELINE - UDRUGA ZA OČUVANJE SELA ČELINE</derivirana_varijabla>
  </DomainObject.Predmet.ProtustrankaNazivFormated>
  <DomainObject.Predmet.ProtustrankaNazivFormatedOIB>
    <izvorni_sadrzaj>DICA ČELINE - UDRUGA ZA OČUVANJE SELA ČELINE, OIB 36329826619</izvorni_sadrzaj>
    <derivirana_varijabla naziv="DomainObject.Predmet.ProtustrankaNazivFormatedOIB_1">DICA ČELINE - UDRUGA ZA OČUVANJE SELA ČELINE, OIB 36329826619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37469.68</izvorni_sadrzaj>
    <derivirana_varijabla naziv="DomainObject.Predmet.TrenutnaVrijednost_1">37469.68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DICA ČELINE - UDRUGA ZA OČUVANJE SELA ČELINE</item>
    </izvorni_sadrzaj>
    <derivirana_varijabla naziv="DomainObject.Predmet.ProtuStrankaListFormated_1">
      <item>DICA ČELINE - UDRUGA ZA OČUVANJE SELA ČELINE</item>
    </derivirana_varijabla>
  </DomainObject.Predmet.ProtuStrankaListFormated>
  <DomainObject.Predmet.ProtuStrankaListFormatedOIB>
    <izvorni_sadrzaj>
      <item>DICA ČELINE - UDRUGA ZA OČUVANJE SELA ČELINE, OIB 36329826619</item>
    </izvorni_sadrzaj>
    <derivirana_varijabla naziv="DomainObject.Predmet.ProtuStrankaListFormatedOIB_1">
      <item>DICA ČELINE - UDRUGA ZA OČUVANJE SELA ČELINE, OIB 36329826619</item>
    </derivirana_varijabla>
  </DomainObject.Predmet.ProtuStrankaListFormatedOIB>
  <DomainObject.Predmet.ProtuStrankaListFormatedWithAdress>
    <izvorni_sadrzaj>
      <item>DICA ČELINE - UDRUGA ZA OČUVANJE SELA ČELINE, Čeline, Lokva Rogoznica , 21317 Lokva</item>
    </izvorni_sadrzaj>
    <derivirana_varijabla naziv="DomainObject.Predmet.ProtuStrankaListFormatedWithAdress_1">
      <item>DICA ČELINE - UDRUGA ZA OČUVANJE SELA ČELINE, Čeline, Lokva Rogoznica , 21317 Lokva</item>
    </derivirana_varijabla>
  </DomainObject.Predmet.ProtuStrankaListFormatedWithAdress>
  <DomainObject.Predmet.ProtuStrankaListFormatedWithAdressOIB>
    <izvorni_sadrzaj>
      <item>DICA ČELINE - UDRUGA ZA OČUVANJE SELA ČELINE, OIB 36329826619, Čeline, Lokva Rogoznica , 21317 Lokva</item>
    </izvorni_sadrzaj>
    <derivirana_varijabla naziv="DomainObject.Predmet.ProtuStrankaListFormatedWithAdressOIB_1">
      <item>DICA ČELINE - UDRUGA ZA OČUVANJE SELA ČELINE, OIB 36329826619, Čeline, Lokva Rogoznica , 21317 Lokva</item>
    </derivirana_varijabla>
  </DomainObject.Predmet.ProtuStrankaListFormatedWithAdressOIB>
  <DomainObject.Predmet.ProtuStrankaListNazivFormated>
    <izvorni_sadrzaj>
      <item>DICA ČELINE - UDRUGA ZA OČUVANJE SELA ČELINE</item>
    </izvorni_sadrzaj>
    <derivirana_varijabla naziv="DomainObject.Predmet.ProtuStrankaListNazivFormated_1">
      <item>DICA ČELINE - UDRUGA ZA OČUVANJE SELA ČELINE</item>
    </derivirana_varijabla>
  </DomainObject.Predmet.ProtuStrankaListNazivFormated>
  <DomainObject.Predmet.ProtuStrankaListNazivFormatedOIB>
    <izvorni_sadrzaj>
      <item>DICA ČELINE - UDRUGA ZA OČUVANJE SELA ČELINE, OIB 36329826619</item>
    </izvorni_sadrzaj>
    <derivirana_varijabla naziv="DomainObject.Predmet.ProtuStrankaListNazivFormatedOIB_1">
      <item>DICA ČELINE - UDRUGA ZA OČUVANJE SELA ČELINE, OIB 36329826619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DICA ČELINE - UDRUGA ZA OČUVANJE SELA ČELINE</izvorni_sadrzaj>
    <derivirana_varijabla naziv="DomainObject.Predmet.ProtustrankaIDrugi_1">DICA ČELINE - UDRUGA ZA OČUVANJE SELA ČELINE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DICA ČELINE - UDRUGA ZA OČUVANJE SELA ČELINE, OIB 36329826619, Čeline, Lokva Rogoznica , 21317 Lokva</izvorni_sadrzaj>
    <derivirana_varijabla naziv="DomainObject.Predmet.ProtustrankaIDrugiAdressOIB_1">DICA ČELINE - UDRUGA ZA OČUVANJE SELA ČELINE, OIB 36329826619, Čeline, Lokva Rogoznica , 21317 Lokva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DICA ČELINE - UDRUGA ZA OČUVANJE SELA ČELINE</item>
      <item>FINANCIJSKA AGENCIJA, RC SPLIT</item>
    </izvorni_sadrzaj>
    <derivirana_varijabla naziv="DomainObject.Predmet.SudioniciListNaziv_1">
      <item>DICA ČELINE - UDRUGA ZA OČUVANJE SELA ČELINE</item>
      <item>FINANCIJSKA AGENCIJA, RC SPLIT</item>
    </derivirana_varijabla>
  </DomainObject.Predmet.SudioniciListNaziv>
  <DomainObject.Predmet.SudioniciListAdressOIB>
    <izvorni_sadrzaj>
      <item>DICA ČELINE - UDRUGA ZA OČUVANJE SELA ČELINE, OIB 36329826619, Čeline, Lokva Rogoznica ,21317 Lokva</item>
      <item>FINANCIJSKA AGENCIJA, RC SPLIT, OIB 85821130368, Mažuranićevo šetalište 24 b,21000 Split</item>
    </izvorni_sadrzaj>
    <derivirana_varijabla naziv="DomainObject.Predmet.SudioniciListAdressOIB_1">
      <item>DICA ČELINE - UDRUGA ZA OČUVANJE SELA ČELINE, OIB 36329826619, Čeline, Lokva Rogoznica ,21317 Lokva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36329826619</item>
      <item>, OIB 85821130368</item>
    </izvorni_sadrzaj>
    <derivirana_varijabla naziv="DomainObject.Predmet.SudioniciListNazivOIB_1">
      <item>, OIB 36329826619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1806</properties:Characters>
  <properties:Lines>45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2017-10-12T09:59:00Z</cp:lastPrinted>
  <dcterms:modified xmlns:xsi="http://www.w3.org/2001/XMLSchema-instance" xsi:type="dcterms:W3CDTF">2017-10-12T11:13:00Z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