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2d2f" w14:paraId="d3d2d2f" w:rsidRDefault="003E00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861060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E004F" w:rsidP="003E004F" w:rsidR="003E004F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E004F" w:rsidP="003E004F" w:rsidR="003E004F">
      <w:pPr>
        <w:spacing w:after="0"/>
        <w:jc w:val="both"/>
      </w:pPr>
      <w:r>
        <w:t xml:space="preserve">           </w:t>
      </w:r>
      <w:r>
        <w:t>Republika Hrvatska</w:t>
      </w:r>
    </w:p>
    <w:p w:rsidRDefault="003E004F" w:rsidP="003E004F" w:rsidR="003E004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E004F" w:rsidP="003E004F" w:rsidR="003E004F" w:rsidRPr="003E004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 xml:space="preserve"> Poslovni broj: 5. St-473/2017-6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E004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FRIZERSKI SALON DIL j.d.o.o. za njegu i održavanje tijela, Zagreb, Božidara </w:t>
      </w:r>
      <w:proofErr w:type="spellStart"/>
      <w:r w:rsidRPr="003E004F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3E004F">
        <w:rPr>
          <w:rFonts w:cs="Times New Roman" w:eastAsia="Times New Roman"/>
          <w:szCs w:val="20"/>
          <w:lang w:eastAsia="hr-HR"/>
        </w:rPr>
        <w:t xml:space="preserve"> 30, MBS: 080831092, OIB: 01572245115, 6. ožujka</w:t>
      </w:r>
      <w:r w:rsidRPr="003E004F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FRIZERSKI SALON DIL j.d.o.o. za njegu i održavanje tijela, Zagreb, Božidara </w:t>
      </w:r>
      <w:proofErr w:type="spellStart"/>
      <w:r w:rsidRPr="003E004F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3E004F">
        <w:rPr>
          <w:rFonts w:cs="Times New Roman" w:eastAsia="Times New Roman"/>
          <w:szCs w:val="20"/>
          <w:lang w:eastAsia="hr-HR"/>
        </w:rPr>
        <w:t xml:space="preserve"> 30,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3E004F">
        <w:rPr>
          <w:rFonts w:cs="Times New Roman" w:eastAsia="Times New Roman"/>
          <w:noProof/>
          <w:szCs w:val="20"/>
          <w:lang w:eastAsia="hr-HR"/>
        </w:rPr>
        <w:t xml:space="preserve"> model HR05 540-473-17.         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Obrazloženje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3. svibnja 2016. Trgovačkom sudu u Zagrebu podnijela prijedlog za otvaranje stečajnog postupka nad dužnikom</w:t>
      </w:r>
      <w:r w:rsidRPr="003E004F">
        <w:rPr>
          <w:rFonts w:cs="Times New Roman" w:eastAsia="Times New Roman"/>
          <w:szCs w:val="20"/>
          <w:lang w:eastAsia="hr-HR"/>
        </w:rPr>
        <w:t xml:space="preserve"> FRIZERSKI SALON DIL j.d.o.o. za njegu i održavanje tijela, Zagreb, Božidara </w:t>
      </w:r>
      <w:proofErr w:type="spellStart"/>
      <w:r w:rsidRPr="003E004F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3E004F">
        <w:rPr>
          <w:rFonts w:cs="Times New Roman" w:eastAsia="Times New Roman"/>
          <w:szCs w:val="20"/>
          <w:lang w:eastAsia="hr-HR"/>
        </w:rPr>
        <w:t xml:space="preserve"> 30.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492 dana, u ukupnom iznosu od 9.090,21 kn, u koji iznos je uračunata kamata i naknada Financijske agencije za provedbu ovrhe na novčanim sredstvima. Prema podacima koje je FINI dostavio Hrvatski zavod za mirovinsko osiguranje </w:t>
      </w:r>
      <w:r w:rsidRPr="003E004F">
        <w:rPr>
          <w:rFonts w:cs="Times New Roman" w:eastAsia="Times New Roman"/>
          <w:noProof/>
          <w:szCs w:val="20"/>
          <w:lang w:eastAsia="hr-HR"/>
        </w:rPr>
        <w:t>dužnik ima 7 zaposlenih.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St-4115/2016 ustupljen je Trgovačkom sudu u Bjelovaru  na daljnji postupak. 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lastRenderedPageBreak/>
        <w:t xml:space="preserve">Rješenjem od 17. listopada </w:t>
      </w:r>
      <w:r w:rsidRPr="003E004F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3E004F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Marina </w:t>
      </w:r>
      <w:proofErr w:type="spellStart"/>
      <w:r w:rsidRPr="003E004F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3E004F">
        <w:rPr>
          <w:rFonts w:cs="Times New Roman" w:eastAsia="Times New Roman"/>
          <w:szCs w:val="20"/>
          <w:lang w:eastAsia="hr-HR"/>
        </w:rPr>
        <w:t xml:space="preserve">, kojoj je, sukladno čl.117. st.2. SZ, naloženo da sastavi i podnese sudu pisano izvješće o financijsko-gospodarskom stanju dužnika 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Calibri"/>
          <w:szCs w:val="20"/>
          <w:lang w:eastAsia="hr-HR"/>
        </w:rPr>
        <w:t>Z</w:t>
      </w:r>
      <w:r w:rsidRPr="003E004F">
        <w:rPr>
          <w:rFonts w:cs="Times New Roman" w:eastAsia="Times New Roman"/>
          <w:szCs w:val="20"/>
          <w:lang w:eastAsia="hr-HR"/>
        </w:rPr>
        <w:t xml:space="preserve">akonski zastupnik dužnika Marina </w:t>
      </w:r>
      <w:proofErr w:type="spellStart"/>
      <w:r w:rsidRPr="003E004F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3E004F">
        <w:rPr>
          <w:rFonts w:cs="Times New Roman" w:eastAsia="Times New Roman"/>
          <w:szCs w:val="20"/>
          <w:lang w:eastAsia="hr-HR"/>
        </w:rPr>
        <w:t xml:space="preserve"> nije došla na ročište 9. studenog 2017. i nije podnijela pisano izvješće o gospodarsko-financijskom stanju dužnika. 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U Bjelovaru 6. ožujka 2018.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E004F" w:rsidP="003E004F" w:rsidR="003E004F" w:rsidRPr="003E00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E004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004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004F" w:rsidP="003E004F" w:rsidR="003E004F" w:rsidRPr="003E00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E00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5544556"/>
      <w:docPartObj>
        <w:docPartGallery w:val="Page Numbers (Top of Page)"/>
        <w:docPartUnique/>
      </w:docPartObj>
    </w:sdtPr>
    <w:sdtContent>
      <w:p w:rsidRDefault="003E004F" w:rsidP="003E004F" w:rsidR="003E00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E004F" w:rsidP="003E004F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3E004F">
      <w:rPr>
        <w:rFonts w:cs="Times New Roman" w:eastAsia="Times New Roman"/>
        <w:noProof/>
        <w:szCs w:val="20"/>
        <w:lang w:eastAsia="hr-HR"/>
      </w:rPr>
      <w:t>Poslovni broj: 5. St-473/2017-6</w:t>
    </w:r>
  </w:p>
  <w:p w:rsidRDefault="003E004F" w:rsidP="003E004F" w:rsidR="003E004F" w:rsidRPr="003E004F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4F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215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St-473/2017-6</izvorni_sadrzaj>
    <derivirana_varijabla naziv="DomainObject.Oznaka_1">St-473/2017-6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SALON DIL j.d.o.o. za njegu i održavanje tijela zastupanog po punomoćniku Marina Pauković</izvorni_sadrzaj>
    <derivirana_varijabla naziv="DomainObject.Predmet.ProtustrankaFormated_1">  FRIZERSKI SALON DIL j.d.o.o. za njegu i održavanje tijela zastupanog po punomoćniku Marina Pauković</derivirana_varijabla>
  </DomainObject.Predmet.ProtustrankaFormated>
  <DomainObject.Predmet.ProtustrankaFormatedOIB>
    <izvorni_sadrzaj>  FRIZERSKI SALON DIL j.d.o.o. za njegu i održavanje tijela, OIB 01572245115 zastupanog po punomoćniku Marina Pauković</izvorni_sadrzaj>
    <derivirana_varijabla naziv="DomainObject.Predmet.ProtustrankaFormatedOIB_1">  FRIZERSKI SALON DIL j.d.o.o. za njegu i održavanje tijela, OIB 01572245115 zastupanog po punomoćniku Marina Pauković</derivirana_varijabla>
  </DomainObject.Predmet.ProtustrankaFormatedOIB>
  <DomainObject.Predmet.ProtustrankaFormatedWithAdress>
    <izvorni_sadrzaj> FRIZERSKI SALON DIL j.d.o.o. za njegu i održavanje tijela, Božidara Magovca 30, 10000 Zagreb zastupanog po punomoćniku Marina Pauković</izvorni_sadrzaj>
    <derivirana_varijabla naziv="DomainObject.Predmet.ProtustrankaFormatedWithAdress_1"> FRIZERSKI SALON DIL j.d.o.o. za njegu i održavanje tijela, Božidara Magovca 30, 10000 Zagreb zastupanog po punomoćniku Marina Pauković</derivirana_varijabla>
  </DomainObject.Predmet.ProtustrankaFormatedWithAdress>
  <DomainObject.Predmet.ProtustrankaFormatedWithAdressOIB>
    <izvorni_sadrzaj> FRIZERSKI SALON DIL j.d.o.o. za njegu i održavanje tijela, OIB 01572245115, Božidara Magovca 30, 10000 Zagreb zastupanog po punomoćniku Marina Pauković</izvorni_sadrzaj>
    <derivirana_varijabla naziv="DomainObject.Predmet.ProtustrankaFormatedWithAdressOIB_1"> FRIZERSKI SALON DIL j.d.o.o. za njegu i održavanje tijela, OIB 01572245115, Božidara Magovca 30, 10000 Zagreb zastupanog po punomoćniku Marina Pauković</derivirana_varijabla>
  </DomainObject.Predmet.ProtustrankaFormatedWithAdressOIB>
  <DomainObject.Predmet.ProtustrankaWithAdress>
    <izvorni_sadrzaj>FRIZERSKI SALON DIL j.d.o.o. za njegu i održavanje tijela Božidara Magovca 30, 10000 Zagreb</izvorni_sadrzaj>
    <derivirana_varijabla naziv="DomainObject.Predmet.ProtustrankaWithAdress_1">FRIZERSKI SALON DIL j.d.o.o. za njegu i održavanje tijela Božidara Magovca 30, 10000 Zagreb</derivirana_varijabla>
  </DomainObject.Predmet.ProtustrankaWithAdress>
  <DomainObject.Predmet.ProtustrankaWithAdressOIB>
    <izvorni_sadrzaj>FRIZERSKI SALON DIL j.d.o.o. za njegu i održavanje tijela, OIB 01572245115, Božidara Magovca 30, 10000 Zagreb</izvorni_sadrzaj>
    <derivirana_varijabla naziv="DomainObject.Predmet.ProtustrankaWithAdressOIB_1">FRIZERSKI SALON DIL j.d.o.o. za njegu i održavanje tijela, OIB 01572245115, Božidara Magovca 30, 10000 Zagreb</derivirana_varijabla>
  </DomainObject.Predmet.ProtustrankaWithAdressOIB>
  <DomainObject.Predmet.ProtustrankaNazivFormated>
    <izvorni_sadrzaj>FRIZERSKI SALON DIL j.d.o.o. za njegu i održavanje tijela</izvorni_sadrzaj>
    <derivirana_varijabla naziv="DomainObject.Predmet.ProtustrankaNazivFormated_1">FRIZERSKI SALON DIL j.d.o.o. za njegu i održavanje tijela</derivirana_varijabla>
  </DomainObject.Predmet.ProtustrankaNazivFormated>
  <DomainObject.Predmet.ProtustrankaNazivFormatedOIB>
    <izvorni_sadrzaj>FRIZERSKI SALON DIL j.d.o.o. za njegu i održavanje tijela, OIB 01572245115</izvorni_sadrzaj>
    <derivirana_varijabla naziv="DomainObject.Predmet.ProtustrankaNazivFormatedOIB_1">FRIZERSKI SALON DIL j.d.o.o. za njegu i održavanje tijela, OIB 01572245115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SALON DIL j.d.o.o. za njegu i održavanje tijela zastupanog po punomoćniku Marina Pauković</item>
    </izvorni_sadrzaj>
    <derivirana_varijabla naziv="DomainObject.Predmet.ProtuStrankaListFormated_1">
      <item>FRIZERSKI SALON DIL j.d.o.o. za njegu i održavanje tijela zastupanog po punomoćniku Marina Pauković</item>
    </derivirana_varijabla>
  </DomainObject.Predmet.ProtuStrankaListFormated>
  <DomainObject.Predmet.ProtuStrankaListFormatedOIB>
    <izvorni_sadrzaj>
      <item>FRIZERSKI SALON DIL j.d.o.o. za njegu i održavanje tijela, OIB 01572245115 zastupanog po punomoćniku Marina Pauković</item>
    </izvorni_sadrzaj>
    <derivirana_varijabla naziv="DomainObject.Predmet.ProtuStrankaListFormatedOIB_1">
      <item>FRIZERSKI SALON DIL j.d.o.o. za njegu i održavanje tijela, OIB 01572245115 zastupanog po punomoćniku Marina Pauković</item>
    </derivirana_varijabla>
  </DomainObject.Predmet.ProtuStrankaListFormatedOIB>
  <DomainObject.Predmet.ProtuStrankaListFormatedWithAdress>
    <izvorni_sadrzaj>
      <item>FRIZERSKI SALON DIL j.d.o.o. za njegu i održavanje tijela, Božidara Magovca 30, 10000 Zagreb zastupanog po punomoćniku Marina Pauković</item>
    </izvorni_sadrzaj>
    <derivirana_varijabla naziv="DomainObject.Predmet.ProtuStrankaListFormatedWithAdress_1">
      <item>FRIZERSKI SALON DIL j.d.o.o. za njegu i održavanje tijela, Božidara Magovca 30, 10000 Zagreb zastupanog po punomoćniku Marina Pauković</item>
    </derivirana_varijabla>
  </DomainObject.Predmet.ProtuStrankaListFormatedWithAdress>
  <DomainObject.Predmet.ProtuStrankaListFormatedWithAdressOIB>
    <izvorni_sadrzaj>
      <item>FRIZERSKI SALON DIL j.d.o.o. za njegu i održavanje tijela, OIB 01572245115, Božidara Magovca 30, 10000 Zagreb zastupanog po punomoćniku Marina Pauković</item>
    </izvorni_sadrzaj>
    <derivirana_varijabla naziv="DomainObject.Predmet.ProtuStrankaListFormatedWithAdressOIB_1">
      <item>FRIZERSKI SALON DIL j.d.o.o. za njegu i održavanje tijela, OIB 01572245115, Božidara Magovca 30, 10000 Zagreb zastupanog po punomoćniku Marina Pauković</item>
    </derivirana_varijabla>
  </DomainObject.Predmet.ProtuStrankaListFormatedWithAdressOIB>
  <DomainObject.Predmet.ProtuStrankaListNazivFormated>
    <izvorni_sadrzaj>
      <item>FRIZERSKI SALON DIL j.d.o.o. za njegu i održavanje tijela</item>
    </izvorni_sadrzaj>
    <derivirana_varijabla naziv="DomainObject.Predmet.ProtuStrankaListNazivFormated_1">
      <item>FRIZERSKI SALON DIL j.d.o.o. za njegu i održavanje tijela</item>
    </derivirana_varijabla>
  </DomainObject.Predmet.ProtuStrankaListNazivFormated>
  <DomainObject.Predmet.ProtuStrankaListNazivFormatedOIB>
    <izvorni_sadrzaj>
      <item>FRIZERSKI SALON DIL j.d.o.o. za njegu i održavanje tijela, OIB 01572245115</item>
    </izvorni_sadrzaj>
    <derivirana_varijabla naziv="DomainObject.Predmet.ProtuStrankaListNazivFormatedOIB_1">
      <item>FRIZERSKI SALON DIL j.d.o.o. za njegu i održavanje tijela, OIB 01572245115</item>
    </derivirana_varijabla>
  </DomainObject.Predmet.ProtuStrankaListNazivFormatedOIB>
  <DomainObject.Predmet.OstaliListFormated>
    <izvorni_sadrzaj>
      <item>Marina Pauković punomoćnik sudionika u postupku FRIZERSKI SALON DIL j.d.o.o. za njegu i održavanje tijela</item>
    </izvorni_sadrzaj>
    <derivirana_varijabla naziv="DomainObject.Predmet.OstaliListFormated_1">
      <item>Marina Pauković punomoćnik sudionika u postupku FRIZERSKI SALON DIL j.d.o.o. za njegu i održavanje tijela</item>
    </derivirana_varijabla>
  </DomainObject.Predmet.OstaliListFormated>
  <DomainObject.Predmet.OstaliListFormatedOIB>
    <izvorni_sadrzaj>
      <item>Marina Pauković, OIB 38935227696 punomoćnik sudionika u postupku FRIZERSKI SALON DIL j.d.o.o. za njegu i održavanje tijela</item>
    </izvorni_sadrzaj>
    <derivirana_varijabla naziv="DomainObject.Predmet.OstaliListFormatedOIB_1">
      <item>Marina Pauković, OIB 38935227696 punomoćnik sudionika u postupku FRIZERSKI SALON DIL j.d.o.o. za njegu i održavanje tijela</item>
    </derivirana_varijabla>
  </DomainObject.Predmet.OstaliListFormatedOIB>
  <DomainObject.Predmet.OstaliListFormatedWithAdress>
    <izvorni_sadrzaj>
      <item>Marina Pauković, Trnjanski nasip 56, 10000 Zagreb punomoćnik sudionika u postupku FRIZERSKI SALON DIL j.d.o.o. za njegu i održavanje tijela</item>
    </izvorni_sadrzaj>
    <derivirana_varijabla naziv="DomainObject.Predmet.OstaliListFormatedWithAdress_1">
      <item>Marina Pauković, Trnjanski nasip 56, 10000 Zagreb punomoćnik sudionika u postupku FRIZERSKI SALON DIL j.d.o.o. za njegu i održavanje tijela</item>
    </derivirana_varijabla>
  </DomainObject.Predmet.OstaliListFormatedWithAdress>
  <DomainObject.Predmet.OstaliListFormatedWithAdressOIB>
    <izvorni_sadrzaj>
      <item>Marina Pauković, OIB 38935227696, Trnjanski nasip 56, 10000 Zagreb punomoćnik sudionika u postupku FRIZERSKI SALON DIL j.d.o.o. za njegu i održavanje tijela</item>
    </izvorni_sadrzaj>
    <derivirana_varijabla naziv="DomainObject.Predmet.OstaliListFormatedWithAdressOIB_1">
      <item>Marina Pauković, OIB 38935227696, Trnjanski nasip 56, 10000 Zagreb punomoćnik sudionika u postupku FRIZERSKI SALON DIL j.d.o.o. za njegu i održavanje tijela</item>
    </derivirana_varijabla>
  </DomainObject.Predmet.OstaliListFormatedWithAdressOIB>
  <DomainObject.Predmet.OstaliListNazivFormated>
    <izvorni_sadrzaj>
      <item>Marina Pauković</item>
    </izvorni_sadrzaj>
    <derivirana_varijabla naziv="DomainObject.Predmet.OstaliListNazivFormated_1">
      <item>Marina Pauković</item>
    </derivirana_varijabla>
  </DomainObject.Predmet.OstaliListNazivFormated>
  <DomainObject.Predmet.OstaliListNazivFormatedOIB>
    <izvorni_sadrzaj>
      <item>Marina Pauković, OIB 38935227696</item>
    </izvorni_sadrzaj>
    <derivirana_varijabla naziv="DomainObject.Predmet.OstaliListNazivFormatedOIB_1">
      <item>Marina Pauković, OIB 38935227696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St-473/2017-6</izvorni_sadrzaj>
    <derivirana_varijabla naziv="DomainObject.PoslovniBrojDokumenta_1">St-473/2017-6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SALON DIL j.d.o.o. za njegu i održavanje tijela</izvorni_sadrzaj>
    <derivirana_varijabla naziv="DomainObject.Predmet.ProtustrankaIDrugi_1">FRIZERSKI SALON DIL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FRIZERSKI SALON DIL j.d.o.o. za njegu i održavanje tijela, OIB 01572245115, Božidara Magovca 30, 10000 Zagreb</izvorni_sadrzaj>
    <derivirana_varijabla naziv="DomainObject.Predmet.ProtustrankaIDrugiAdressOIB_1">FRIZERSKI SALON DIL j.d.o.o. za njegu i održavanje tijela, OIB 01572245115,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SALON DIL j.d.o.o. za njegu i održavanje tijela</item>
      <item>FINA Regionalni centar Zagreb</item>
      <item>Marina Pauković</item>
    </izvorni_sadrzaj>
    <derivirana_varijabla naziv="DomainObject.Predmet.SudioniciListNaziv_1">
      <item>FRIZERSKI SALON DIL j.d.o.o. za njegu i održavanje tijela</item>
      <item>FINA Regionalni centar Zagreb</item>
      <item>Marina Pauković</item>
    </derivirana_varijabla>
  </DomainObject.Predmet.SudioniciListNaziv>
  <DomainObject.Predmet.SudioniciListAdressOIB>
    <izvorni_sadrzaj>
      <item>FRIZERSKI SALON DIL j.d.o.o. za njegu i održavanje tijela, OIB 01572245115, Božidara Magovca 30,10000 Zagreb</item>
      <item>FINA Regionalni centar Zagreb, OIB 85821130368, Trg svibanjskih žrtava 1995. br. 1,10000 Zagreb</item>
      <item>Marina Pauković, OIB 38935227696, Trnjanski nasip 56,10000 Zagreb</item>
    </izvorni_sadrzaj>
    <derivirana_varijabla naziv="DomainObject.Predmet.SudioniciListAdressOIB_1">
      <item>FRIZERSKI SALON DIL j.d.o.o. za njegu i održavanje tijela, OIB 01572245115, Božidara Magovca 30,10000 Zagreb</item>
      <item>FINA Regionalni centar Zagreb, OIB 85821130368, Trg svibanjskih žrtava 1995. br. 1,10000 Zagreb</item>
      <item>Marina Pauković, OIB 38935227696, Trnjanski nasip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BD1C1-EC63-455B-9508-9981C096C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3576</properties:Characters>
  <properties:Lines>92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2018-03-06T09:50:00Z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