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4f9f" w14:paraId="0ae4f9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15CDD">
        <w:rPr>
          <w:rFonts w:cs="Times New Roman" w:hAnsi="Times New Roman" w:ascii="Times New Roman"/>
          <w:sz w:val="24"/>
        </w:rPr>
        <w:t>2863/16</w:t>
      </w:r>
      <w:r w:rsidR="00497FB6">
        <w:rPr>
          <w:rFonts w:cs="Times New Roman" w:hAnsi="Times New Roman" w:ascii="Times New Roman"/>
          <w:sz w:val="24"/>
        </w:rPr>
        <w:t>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497FB6" w:rsidRPr="00946908">
        <w:t>KARLO 777 SESVETE j.d.o.o. za usluge</w:t>
      </w:r>
      <w:r w:rsidR="00497FB6">
        <w:t xml:space="preserve">, Sesvete, Selčinska 3 MBS: </w:t>
      </w:r>
      <w:r w:rsidR="00497FB6" w:rsidRPr="00946908">
        <w:t>080835286</w:t>
      </w:r>
      <w:r w:rsidR="00497FB6">
        <w:t xml:space="preserve"> OIB: </w:t>
      </w:r>
      <w:r w:rsidR="00497FB6" w:rsidRPr="00946908">
        <w:t>49602747993</w:t>
      </w:r>
      <w:r w:rsidR="00497FB6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497FB6" w:rsidRPr="00946908">
        <w:t>KARLO 777 SESVETE j.d.o.o. za usluge</w:t>
      </w:r>
      <w:r w:rsidR="00497FB6">
        <w:t xml:space="preserve">, Sesvete, Selčinska 3 MBS: </w:t>
      </w:r>
      <w:r w:rsidR="00497FB6" w:rsidRPr="00946908">
        <w:t>080835286</w:t>
      </w:r>
      <w:r w:rsidR="00497FB6">
        <w:t xml:space="preserve"> OIB: </w:t>
      </w:r>
      <w:r w:rsidR="00497FB6" w:rsidRPr="00946908">
        <w:t>49602747993</w:t>
      </w:r>
      <w:r w:rsidR="00497FB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497FB6">
        <w:rPr>
          <w:bCs/>
        </w:rPr>
        <w:t>2863</w:t>
      </w:r>
      <w:r w:rsidR="00D832A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832A9">
        <w:t>23.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497FB6" w:rsidRPr="00946908">
        <w:t>KARLO 777 SESVETE j.d.o.o. za usluge</w:t>
      </w:r>
      <w:r w:rsidR="00497FB6">
        <w:t xml:space="preserve">, Sesvete, Selčinska 3 MBS: </w:t>
      </w:r>
      <w:r w:rsidR="00497FB6" w:rsidRPr="00946908">
        <w:t>080835286</w:t>
      </w:r>
      <w:r w:rsidR="00497FB6">
        <w:t xml:space="preserve"> OIB: </w:t>
      </w:r>
      <w:r w:rsidR="00497FB6" w:rsidRPr="00946908">
        <w:t>49602747993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820166">
        <w:t>444</w:t>
      </w:r>
      <w:r w:rsidR="0023403D" w:rsidRPr="00307A7F">
        <w:t xml:space="preserve"> st</w:t>
      </w:r>
      <w:r w:rsidR="00820166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497FB6">
        <w:t>642</w:t>
      </w:r>
      <w:r w:rsidR="0062454C">
        <w:t xml:space="preserve"> dana</w:t>
      </w:r>
      <w:r w:rsidR="009D2742">
        <w:t xml:space="preserve"> u iznosu od </w:t>
      </w:r>
      <w:r w:rsidR="00497FB6">
        <w:t>11.760,95</w:t>
      </w:r>
      <w:r w:rsidR="00503785">
        <w:t xml:space="preserve"> </w:t>
      </w:r>
      <w:r w:rsidR="00A72A51">
        <w:t xml:space="preserve"> </w:t>
      </w:r>
      <w:r w:rsidR="00820166">
        <w:t xml:space="preserve"> kuna te da ima 1</w:t>
      </w:r>
      <w:r w:rsidR="00D832A9">
        <w:t xml:space="preserve"> zaposlenog</w:t>
      </w:r>
      <w:r w:rsidR="00503785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832A9">
        <w:rPr>
          <w:bCs/>
        </w:rPr>
        <w:t>27.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75C28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75C28" w:rsidR="00275C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75C28" w:rsidP="00275C28" w:rsidR="00275C28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75C2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75C2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C2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497FB6">
      <w:rPr>
        <w:noProof w:val="false"/>
      </w:rPr>
      <w:t>2863/16-8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3318"/>
    <w:rsid w:val="00116F9E"/>
    <w:rsid w:val="0015645C"/>
    <w:rsid w:val="00185463"/>
    <w:rsid w:val="001C6B43"/>
    <w:rsid w:val="00215CDD"/>
    <w:rsid w:val="0023403D"/>
    <w:rsid w:val="00243A4D"/>
    <w:rsid w:val="00262E7F"/>
    <w:rsid w:val="00275C28"/>
    <w:rsid w:val="00283809"/>
    <w:rsid w:val="002A6164"/>
    <w:rsid w:val="002D6E91"/>
    <w:rsid w:val="002D7583"/>
    <w:rsid w:val="0030413A"/>
    <w:rsid w:val="00341B62"/>
    <w:rsid w:val="0039720F"/>
    <w:rsid w:val="003C1FAA"/>
    <w:rsid w:val="003F0CEB"/>
    <w:rsid w:val="003F5D58"/>
    <w:rsid w:val="003F760A"/>
    <w:rsid w:val="00443607"/>
    <w:rsid w:val="00481A33"/>
    <w:rsid w:val="00497FB6"/>
    <w:rsid w:val="004A0E50"/>
    <w:rsid w:val="004B72A9"/>
    <w:rsid w:val="004D61B5"/>
    <w:rsid w:val="0050378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96AAB"/>
    <w:rsid w:val="007A5DAF"/>
    <w:rsid w:val="007C5E77"/>
    <w:rsid w:val="00801912"/>
    <w:rsid w:val="00804778"/>
    <w:rsid w:val="00820166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832A9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5728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2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C2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 777 SESVETE j.d.o.o. za usluge</izvorni_sadrzaj>
    <derivirana_varijabla naziv="DomainObject.Predmet.ProtustrankaFormated_1">  KARLO 777 SESVETE j.d.o.o. za usluge</derivirana_varijabla>
  </DomainObject.Predmet.ProtustrankaFormated>
  <DomainObject.Predmet.ProtustrankaFormatedOIB>
    <izvorni_sadrzaj>  KARLO 777 SESVETE j.d.o.o. za usluge, OIB 49602747993</izvorni_sadrzaj>
    <derivirana_varijabla naziv="DomainObject.Predmet.ProtustrankaFormatedOIB_1">  KARLO 777 SESVETE j.d.o.o. za usluge, OIB 49602747993</derivirana_varijabla>
  </DomainObject.Predmet.ProtustrankaFormatedOIB>
  <DomainObject.Predmet.ProtustrankaFormatedWithAdress>
    <izvorni_sadrzaj> KARLO 777 SESVETE j.d.o.o. za usluge, Selčinska 3, 10360 Sesvete</izvorni_sadrzaj>
    <derivirana_varijabla naziv="DomainObject.Predmet.ProtustrankaFormatedWithAdress_1"> KARLO 777 SESVETE j.d.o.o. za usluge, Selčinska 3, 10360 Sesvete</derivirana_varijabla>
  </DomainObject.Predmet.ProtustrankaFormatedWithAdress>
  <DomainObject.Predmet.ProtustrankaFormatedWithAdressOIB>
    <izvorni_sadrzaj> KARLO 777 SESVETE j.d.o.o. za usluge, OIB 49602747993, Selčinska 3, 10360 Sesvete</izvorni_sadrzaj>
    <derivirana_varijabla naziv="DomainObject.Predmet.ProtustrankaFormatedWithAdressOIB_1"> KARLO 777 SESVETE j.d.o.o. za usluge, OIB 49602747993, Selčinska 3, 10360 Sesvete</derivirana_varijabla>
  </DomainObject.Predmet.ProtustrankaFormatedWithAdressOIB>
  <DomainObject.Predmet.ProtustrankaWithAdress>
    <izvorni_sadrzaj>KARLO 777 SESVETE j.d.o.o. za usluge Selčinska 3, 10360 Sesvete</izvorni_sadrzaj>
    <derivirana_varijabla naziv="DomainObject.Predmet.ProtustrankaWithAdress_1">KARLO 777 SESVETE j.d.o.o. za usluge Selčinska 3, 10360 Sesvete</derivirana_varijabla>
  </DomainObject.Predmet.ProtustrankaWithAdress>
  <DomainObject.Predmet.ProtustrankaWithAdressOIB>
    <izvorni_sadrzaj>KARLO 777 SESVETE j.d.o.o. za usluge, OIB 49602747993, Selčinska 3, 10360 Sesvete</izvorni_sadrzaj>
    <derivirana_varijabla naziv="DomainObject.Predmet.ProtustrankaWithAdressOIB_1">KARLO 777 SESVETE j.d.o.o. za usluge, OIB 49602747993, Selčinska 3, 10360 Sesvete</derivirana_varijabla>
  </DomainObject.Predmet.ProtustrankaWithAdressOIB>
  <DomainObject.Predmet.ProtustrankaNazivFormated>
    <izvorni_sadrzaj>KARLO 777 SESVETE j.d.o.o. za usluge</izvorni_sadrzaj>
    <derivirana_varijabla naziv="DomainObject.Predmet.ProtustrankaNazivFormated_1">KARLO 777 SESVETE j.d.o.o. za usluge</derivirana_varijabla>
  </DomainObject.Predmet.ProtustrankaNazivFormated>
  <DomainObject.Predmet.ProtustrankaNazivFormatedOIB>
    <izvorni_sadrzaj>KARLO 777 SESVETE j.d.o.o. za usluge, OIB 49602747993</izvorni_sadrzaj>
    <derivirana_varijabla naziv="DomainObject.Predmet.ProtustrankaNazivFormatedOIB_1">KARLO 777 SESVETE j.d.o.o. za usluge, OIB 49602747993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KARLO 777 SESVETE j.d.o.o. za usluge</item>
    </izvorni_sadrzaj>
    <derivirana_varijabla naziv="DomainObject.Predmet.ProtuStrankaListFormated_1">
      <item>KARLO 777 SESVETE j.d.o.o. za usluge</item>
    </derivirana_varijabla>
  </DomainObject.Predmet.ProtuStrankaListFormated>
  <DomainObject.Predmet.ProtuStrankaListFormatedOIB>
    <izvorni_sadrzaj>
      <item>KARLO 777 SESVETE j.d.o.o. za usluge, OIB 49602747993</item>
    </izvorni_sadrzaj>
    <derivirana_varijabla naziv="DomainObject.Predmet.ProtuStrankaListFormatedOIB_1">
      <item>KARLO 777 SESVETE j.d.o.o. za usluge, OIB 49602747993</item>
    </derivirana_varijabla>
  </DomainObject.Predmet.ProtuStrankaListFormatedOIB>
  <DomainObject.Predmet.ProtuStrankaListFormatedWithAdress>
    <izvorni_sadrzaj>
      <item>KARLO 777 SESVETE j.d.o.o. za usluge, Selčinska 3, 10360 Sesvete</item>
    </izvorni_sadrzaj>
    <derivirana_varijabla naziv="DomainObject.Predmet.ProtuStrankaListFormatedWithAdress_1">
      <item>KARLO 777 SESVETE j.d.o.o. za usluge, Selčinska 3, 10360 Sesvete</item>
    </derivirana_varijabla>
  </DomainObject.Predmet.ProtuStrankaListFormatedWithAdress>
  <DomainObject.Predmet.ProtuStrankaListFormatedWithAdressOIB>
    <izvorni_sadrzaj>
      <item>KARLO 777 SESVETE j.d.o.o. za usluge, OIB 49602747993, Selčinska 3, 10360 Sesvete</item>
    </izvorni_sadrzaj>
    <derivirana_varijabla naziv="DomainObject.Predmet.ProtuStrankaListFormatedWithAdressOIB_1">
      <item>KARLO 777 SESVETE j.d.o.o. za usluge, OIB 49602747993, Selčinska 3, 10360 Sesvete</item>
    </derivirana_varijabla>
  </DomainObject.Predmet.ProtuStrankaListFormatedWithAdressOIB>
  <DomainObject.Predmet.ProtuStrankaListNazivFormated>
    <izvorni_sadrzaj>
      <item>KARLO 777 SESVETE j.d.o.o. za usluge</item>
    </izvorni_sadrzaj>
    <derivirana_varijabla naziv="DomainObject.Predmet.ProtuStrankaListNazivFormated_1">
      <item>KARLO 777 SESVETE j.d.o.o. za usluge</item>
    </derivirana_varijabla>
  </DomainObject.Predmet.ProtuStrankaListNazivFormated>
  <DomainObject.Predmet.ProtuStrankaListNazivFormatedOIB>
    <izvorni_sadrzaj>
      <item>KARLO 777 SESVETE j.d.o.o. za usluge, OIB 49602747993</item>
    </izvorni_sadrzaj>
    <derivirana_varijabla naziv="DomainObject.Predmet.ProtuStrankaListNazivFormatedOIB_1">
      <item>KARLO 777 SESVETE j.d.o.o. za usluge, OIB 49602747993</item>
    </derivirana_varijabla>
  </DomainObject.Predmet.ProtuStrankaListNazivFormatedOIB>
  <DomainObject.Predmet.OstaliListFormated>
    <izvorni_sadrzaj>
      <item>Zoran Vuk</item>
    </izvorni_sadrzaj>
    <derivirana_varijabla naziv="DomainObject.Predmet.OstaliListFormated_1">
      <item>Zoran Vuk</item>
    </derivirana_varijabla>
  </DomainObject.Predmet.OstaliListFormated>
  <DomainObject.Predmet.OstaliListFormatedOIB>
    <izvorni_sadrzaj>
      <item>Zoran Vuk, OIB 28009291494</item>
    </izvorni_sadrzaj>
    <derivirana_varijabla naziv="DomainObject.Predmet.OstaliListFormatedOIB_1">
      <item>Zoran Vuk, OIB 28009291494</item>
    </derivirana_varijabla>
  </DomainObject.Predmet.OstaliListFormatedOIB>
  <DomainObject.Predmet.OstaliListFormatedWithAdress>
    <izvorni_sadrzaj>
      <item>Zoran Vuk, Selčinska Ulica 3, 10360 Sesvete</item>
    </izvorni_sadrzaj>
    <derivirana_varijabla naziv="DomainObject.Predmet.OstaliListFormatedWithAdress_1">
      <item>Zoran Vuk, Selčinska Ulica 3, 10360 Sesvete</item>
    </derivirana_varijabla>
  </DomainObject.Predmet.OstaliListFormatedWithAdress>
  <DomainObject.Predmet.OstaliListFormatedWithAdressOIB>
    <izvorni_sadrzaj>
      <item>Zoran Vuk, OIB 28009291494, Selčinska Ulica 3, 10360 Sesvete</item>
    </izvorni_sadrzaj>
    <derivirana_varijabla naziv="DomainObject.Predmet.OstaliListFormatedWithAdressOIB_1">
      <item>Zoran Vuk, OIB 28009291494, Selčinska Ulica 3, 10360 Sesvete</item>
    </derivirana_varijabla>
  </DomainObject.Predmet.OstaliListFormatedWithAdressOIB>
  <DomainObject.Predmet.OstaliListNazivFormated>
    <izvorni_sadrzaj>
      <item>Zoran Vuk</item>
    </izvorni_sadrzaj>
    <derivirana_varijabla naziv="DomainObject.Predmet.OstaliListNazivFormated_1">
      <item>Zoran Vuk</item>
    </derivirana_varijabla>
  </DomainObject.Predmet.OstaliListNazivFormated>
  <DomainObject.Predmet.OstaliListNazivFormatedOIB>
    <izvorni_sadrzaj>
      <item>Zoran Vuk, OIB 28009291494</item>
    </izvorni_sadrzaj>
    <derivirana_varijabla naziv="DomainObject.Predmet.OstaliListNazivFormatedOIB_1">
      <item>Zoran Vuk, OIB 28009291494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KARLO 777 SESVETE j.d.o.o. za usluge</izvorni_sadrzaj>
    <derivirana_varijabla naziv="DomainObject.Predmet.ProtustrankaIDrugi_1">KARLO 777 SESVETE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KARLO 777 SESVETE j.d.o.o. za usluge, OIB 49602747993, Selčinska 3, 10360 Sesvete</izvorni_sadrzaj>
    <derivirana_varijabla naziv="DomainObject.Predmet.ProtustrankaIDrugiAdressOIB_1">KARLO 777 SESVETE j.d.o.o. za usluge, OIB 49602747993, Selčinska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777 SESVETE j.d.o.o. za usluge</item>
      <item>Zoran Vuk</item>
    </izvorni_sadrzaj>
    <derivirana_varijabla naziv="DomainObject.Predmet.SudioniciListNaziv_1">
      <item>FINA Regionalni centar Zagreb</item>
      <item>KARLO 777 SESVETE j.d.o.o. za usluge</item>
      <item>Zoran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</izvorni_sadrzaj>
    <derivirana_varijabla naziv="DomainObject.Predmet.SudioniciListAdressOIB_1"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49602747993</item>
      <item>, OIB 28009291494</item>
    </izvorni_sadrzaj>
    <derivirana_varijabla naziv="DomainObject.Predmet.SudioniciListNazivOIB_1">
      <item>, OIB 85821130368</item>
      <item>, OIB 49602747993</item>
      <item>, OIB 28009291494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2780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2016-09-23T12:14:00Z</dcterms:created>
  <dc:creator>Vinka Mihalinčić</dc:creator>
  <cp:lastModifiedBy>Vinka Mihalinčić</cp:lastModifiedBy>
  <cp:lastPrinted>2016-09-23T12:12:00Z</cp:lastPrinted>
  <dcterms:modified xmlns:xsi="http://www.w3.org/2001/XMLSchema-instance" xsi:type="dcterms:W3CDTF">2016-09-23T12:17:00Z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