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53942" w14:paraId="785394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A6EC4">
        <w:t>2395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A6EC4">
        <w:t>11</w:t>
      </w:r>
      <w:r w:rsidR="00AC4528">
        <w:t>.</w:t>
      </w:r>
      <w:r w:rsidR="00FA6EC4">
        <w:t xml:space="preserve"> </w:t>
      </w:r>
      <w:r w:rsidR="00F67997">
        <w:t xml:space="preserve">studenog </w:t>
      </w:r>
      <w:r w:rsidR="00590AEF">
        <w:t>2015.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A6EC4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FA6EC4">
        <w:t>Poliklinika za internu medicinu, pedijatriju, kardiologiju, ginekologiju, onkologiju i psihijatriju PARACELZUS Stara Kapela, Stara Kapela 90, OIB: 39759560374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A84C69">
        <w:t>24.487,83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A6EC4">
        <w:t>11</w:t>
      </w:r>
      <w:r w:rsidR="008155EE">
        <w:t>.</w:t>
      </w:r>
      <w:r w:rsidR="00FA6EC4">
        <w:t xml:space="preserve"> </w:t>
      </w:r>
      <w:r w:rsidR="00F67997">
        <w:t>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984546"/>
    <w:rsid w:val="00A71431"/>
    <w:rsid w:val="00A84C69"/>
    <w:rsid w:val="00AC4528"/>
    <w:rsid w:val="00AD027A"/>
    <w:rsid w:val="00B82F18"/>
    <w:rsid w:val="00BF240D"/>
    <w:rsid w:val="00C836B9"/>
    <w:rsid w:val="00C958E9"/>
    <w:rsid w:val="00CE7362"/>
    <w:rsid w:val="00D01B78"/>
    <w:rsid w:val="00D66226"/>
    <w:rsid w:val="00EC3302"/>
    <w:rsid w:val="00ED6AA8"/>
    <w:rsid w:val="00F034D3"/>
    <w:rsid w:val="00F67997"/>
    <w:rsid w:val="00FA6EC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45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5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5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5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5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45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5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5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5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5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2395</izvorni_sadrzaj>
    <derivirana_varijabla naziv="DomainObject.Predmet.Broj_1">2395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St-2395/2015</izvorni_sadrzaj>
    <derivirana_varijabla naziv="DomainObject.Predmet.OznakaBroj_1">St-2395/2015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ZA INTERNU MEDICINU, PEDIJATRIJU, KARDIOLOGIJU, GINEKOLOGIJU, ONKOLOGIJU I PSIHIJATRIJU PARACELZUS</izvorni_sadrzaj>
    <derivirana_varijabla naziv="DomainObject.Predmet.ProtustrankaFormated_1">  POLIKLINIKA ZA INTERNU MEDICINU, PEDIJATRIJU, KARDIOLOGIJU, GINEKOLOGIJU, ONKOLOGIJU I PSIHIJATRIJU PARACELZUS</derivirana_varijabla>
  </DomainObject.Predmet.ProtustrankaFormated>
  <DomainObject.Predmet.ProtustrankaFormatedOIB>
    <izvorni_sadrzaj>  POLIKLINIKA ZA INTERNU MEDICINU, PEDIJATRIJU, KARDIOLOGIJU, GINEKOLOGIJU, ONKOLOGIJU I PSIHIJATRIJU PARACELZUS, OIB 39759560374</izvorni_sadrzaj>
    <derivirana_varijabla naziv="DomainObject.Predmet.ProtustrankaFormatedOIB_1">  POLIKLINIKA ZA INTERNU MEDICINU, PEDIJATRIJU, KARDIOLOGIJU, GINEKOLOGIJU, ONKOLOGIJU I PSIHIJATRIJU PARACELZUS, OIB 39759560374</derivirana_varijabla>
  </DomainObject.Predmet.ProtustrankaFormatedOIB>
  <DomainObject.Predmet.ProtustrankaFormatedWithAdress>
    <izvorni_sadrzaj> POLIKLINIKA ZA INTERNU MEDICINU, PEDIJATRIJU, KARDIOLOGIJU, GINEKOLOGIJU, ONKOLOGIJU I PSIHIJATRIJU PARACELZUS, STARA KAPELA 90, 10342 Stara Kapela</izvorni_sadrzaj>
    <derivirana_varijabla naziv="DomainObject.Predmet.ProtustrankaFormatedWithAdress_1"> POLIKLINIKA ZA INTERNU MEDICINU, PEDIJATRIJU, KARDIOLOGIJU, GINEKOLOGIJU, ONKOLOGIJU I PSIHIJATRIJU PARACELZUS, STARA KAPELA 90, 10342 Stara Kapela</derivirana_varijabla>
  </DomainObject.Predmet.ProtustrankaFormatedWithAdress>
  <DomainObject.Predmet.ProtustrankaFormatedWithAdressOIB>
    <izvorni_sadrzaj> POLIKLINIKA ZA INTERNU MEDICINU, PEDIJATRIJU, KARDIOLOGIJU, GINEKOLOGIJU, ONKOLOGIJU I PSIHIJATRIJU PARACELZUS, OIB 39759560374, STARA KAPELA 90, 10342 Stara Kapela</izvorni_sadrzaj>
    <derivirana_varijabla naziv="DomainObject.Predmet.ProtustrankaFormatedWithAdressOIB_1"> POLIKLINIKA ZA INTERNU MEDICINU, PEDIJATRIJU, KARDIOLOGIJU, GINEKOLOGIJU, ONKOLOGIJU I PSIHIJATRIJU PARACELZUS, OIB 39759560374, STARA KAPELA 90, 10342 Stara Kapela</derivirana_varijabla>
  </DomainObject.Predmet.ProtustrankaFormatedWithAdressOIB>
  <DomainObject.Predmet.ProtustrankaWithAdress>
    <izvorni_sadrzaj>POLIKLINIKA ZA INTERNU MEDICINU, PEDIJATRIJU, KARDIOLOGIJU, GINEKOLOGIJU, ONKOLOGIJU I PSIHIJATRIJU PARACELZUS STARA KAPELA 90, 10342 Stara Kapela</izvorni_sadrzaj>
    <derivirana_varijabla naziv="DomainObject.Predmet.ProtustrankaWithAdress_1">POLIKLINIKA ZA INTERNU MEDICINU, PEDIJATRIJU, KARDIOLOGIJU, GINEKOLOGIJU, ONKOLOGIJU I PSIHIJATRIJU PARACELZUS STARA KAPELA 90, 10342 Stara Kapela</derivirana_varijabla>
  </DomainObject.Predmet.ProtustrankaWithAdress>
  <DomainObject.Predmet.ProtustrankaWithAdressOIB>
    <izvorni_sadrzaj>POLIKLINIKA ZA INTERNU MEDICINU, PEDIJATRIJU, KARDIOLOGIJU, GINEKOLOGIJU, ONKOLOGIJU I PSIHIJATRIJU PARACELZUS, OIB 39759560374, STARA KAPELA 90, 10342 Stara Kapela</izvorni_sadrzaj>
    <derivirana_varijabla naziv="DomainObject.Predmet.ProtustrankaWithAdressOIB_1">POLIKLINIKA ZA INTERNU MEDICINU, PEDIJATRIJU, KARDIOLOGIJU, GINEKOLOGIJU, ONKOLOGIJU I PSIHIJATRIJU PARACELZUS, OIB 39759560374, STARA KAPELA 90, 10342 Stara Kapela</derivirana_varijabla>
  </DomainObject.Predmet.ProtustrankaWithAdressOIB>
  <DomainObject.Predmet.ProtustrankaNazivFormated>
    <izvorni_sadrzaj>POLIKLINIKA ZA INTERNU MEDICINU, PEDIJATRIJU, KARDIOLOGIJU, GINEKOLOGIJU, ONKOLOGIJU I PSIHIJATRIJU PARACELZUS</izvorni_sadrzaj>
    <derivirana_varijabla naziv="DomainObject.Predmet.ProtustrankaNazivFormated_1">POLIKLINIKA ZA INTERNU MEDICINU, PEDIJATRIJU, KARDIOLOGIJU, GINEKOLOGIJU, ONKOLOGIJU I PSIHIJATRIJU PARACELZUS</derivirana_varijabla>
  </DomainObject.Predmet.ProtustrankaNazivFormated>
  <DomainObject.Predmet.ProtustrankaNazivFormatedOIB>
    <izvorni_sadrzaj>POLIKLINIKA ZA INTERNU MEDICINU, PEDIJATRIJU, KARDIOLOGIJU, GINEKOLOGIJU, ONKOLOGIJU I PSIHIJATRIJU PARACELZUS, OIB 39759560374</izvorni_sadrzaj>
    <derivirana_varijabla naziv="DomainObject.Predmet.ProtustrankaNazivFormatedOIB_1">POLIKLINIKA ZA INTERNU MEDICINU, PEDIJATRIJU, KARDIOLOGIJU, GINEKOLOGIJU, ONKOLOGIJU I PSIHIJATRIJU PARACELZUS, OIB 39759560374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POLIKLINIKA ZA INTERNU MEDICINU, PEDIJATRIJU, KARDIOLOGIJU, GINEKOLOGIJU, ONKOLOGIJU I PSIHIJATRIJU PARACELZUS</item>
    </izvorni_sadrzaj>
    <derivirana_varijabla naziv="DomainObject.Predmet.ProtuStrankaListFormated_1">
      <item>POLIKLINIKA ZA INTERNU MEDICINU, PEDIJATRIJU, KARDIOLOGIJU, GINEKOLOGIJU, ONKOLOGIJU I PSIHIJATRIJU PARACELZUS</item>
    </derivirana_varijabla>
  </DomainObject.Predmet.ProtuStrankaListFormated>
  <DomainObject.Predmet.ProtuStrankaListFormatedOIB>
    <izvorni_sadrzaj>
      <item>POLIKLINIKA ZA INTERNU MEDICINU, PEDIJATRIJU, KARDIOLOGIJU, GINEKOLOGIJU, ONKOLOGIJU I PSIHIJATRIJU PARACELZUS, OIB 39759560374</item>
    </izvorni_sadrzaj>
    <derivirana_varijabla naziv="DomainObject.Predmet.ProtuStrankaListFormatedOIB_1">
      <item>POLIKLINIKA ZA INTERNU MEDICINU, PEDIJATRIJU, KARDIOLOGIJU, GINEKOLOGIJU, ONKOLOGIJU I PSIHIJATRIJU PARACELZUS, OIB 39759560374</item>
    </derivirana_varijabla>
  </DomainObject.Predmet.ProtuStrankaListFormatedOIB>
  <DomainObject.Predmet.ProtuStrankaListFormatedWithAdress>
    <izvorni_sadrzaj>
      <item>POLIKLINIKA ZA INTERNU MEDICINU, PEDIJATRIJU, KARDIOLOGIJU, GINEKOLOGIJU, ONKOLOGIJU I PSIHIJATRIJU PARACELZUS, STARA KAPELA 90, 10342 Stara Kapela</item>
    </izvorni_sadrzaj>
    <derivirana_varijabla naziv="DomainObject.Predmet.ProtuStrankaListFormatedWithAdress_1">
      <item>POLIKLINIKA ZA INTERNU MEDICINU, PEDIJATRIJU, KARDIOLOGIJU, GINEKOLOGIJU, ONKOLOGIJU I PSIHIJATRIJU PARACELZUS, STARA KAPELA 90, 10342 Stara Kapela</item>
    </derivirana_varijabla>
  </DomainObject.Predmet.ProtuStrankaListFormatedWithAdress>
  <DomainObject.Predmet.ProtuStrankaListFormatedWithAdressOIB>
    <izvorni_sadrzaj>
      <item>POLIKLINIKA ZA INTERNU MEDICINU, PEDIJATRIJU, KARDIOLOGIJU, GINEKOLOGIJU, ONKOLOGIJU I PSIHIJATRIJU PARACELZUS, OIB 39759560374, STARA KAPELA 90, 10342 Stara Kapela</item>
    </izvorni_sadrzaj>
    <derivirana_varijabla naziv="DomainObject.Predmet.ProtuStrankaListFormatedWithAdressOIB_1">
      <item>POLIKLINIKA ZA INTERNU MEDICINU, PEDIJATRIJU, KARDIOLOGIJU, GINEKOLOGIJU, ONKOLOGIJU I PSIHIJATRIJU PARACELZUS, OIB 39759560374, STARA KAPELA 90, 10342 Stara Kapela</item>
    </derivirana_varijabla>
  </DomainObject.Predmet.ProtuStrankaListFormatedWithAdressOIB>
  <DomainObject.Predmet.ProtuStrankaListNazivFormated>
    <izvorni_sadrzaj>
      <item>POLIKLINIKA ZA INTERNU MEDICINU, PEDIJATRIJU, KARDIOLOGIJU, GINEKOLOGIJU, ONKOLOGIJU I PSIHIJATRIJU PARACELZUS</item>
    </izvorni_sadrzaj>
    <derivirana_varijabla naziv="DomainObject.Predmet.ProtuStrankaListNazivFormated_1">
      <item>POLIKLINIKA ZA INTERNU MEDICINU, PEDIJATRIJU, KARDIOLOGIJU, GINEKOLOGIJU, ONKOLOGIJU I PSIHIJATRIJU PARACELZUS</item>
    </derivirana_varijabla>
  </DomainObject.Predmet.ProtuStrankaListNazivFormated>
  <DomainObject.Predmet.ProtuStrankaListNazivFormatedOIB>
    <izvorni_sadrzaj>
      <item>POLIKLINIKA ZA INTERNU MEDICINU, PEDIJATRIJU, KARDIOLOGIJU, GINEKOLOGIJU, ONKOLOGIJU I PSIHIJATRIJU PARACELZUS, OIB 39759560374</item>
    </izvorni_sadrzaj>
    <derivirana_varijabla naziv="DomainObject.Predmet.ProtuStrankaListNazivFormatedOIB_1">
      <item>POLIKLINIKA ZA INTERNU MEDICINU, PEDIJATRIJU, KARDIOLOGIJU, GINEKOLOGIJU, ONKOLOGIJU I PSIHIJATRIJU PARACELZUS, OIB 39759560374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POLIKLINIKA ZA INTERNU MEDICINU, PEDIJATRIJU, KARDIOLOGIJU, GINEKOLOGIJU, ONKOLOGIJU I PSIHIJATRIJU PARACELZUS</izvorni_sadrzaj>
    <derivirana_varijabla naziv="DomainObject.Predmet.ProtustrankaIDrugi_1">POLIKLINIKA ZA INTERNU MEDICINU, PEDIJATRIJU, KARDIOLOGIJU, GINEKOLOGIJU, ONKOLOGIJU I PSIHIJATRIJU PARACELZUS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POLIKLINIKA ZA INTERNU MEDICINU, PEDIJATRIJU, KARDIOLOGIJU, GINEKOLOGIJU, ONKOLOGIJU I PSIHIJATRIJU PARACELZUS, OIB 39759560374, STARA KAPELA 90, 10342 Stara Kapela</izvorni_sadrzaj>
    <derivirana_varijabla naziv="DomainObject.Predmet.ProtustrankaIDrugiAdressOIB_1">POLIKLINIKA ZA INTERNU MEDICINU, PEDIJATRIJU, KARDIOLOGIJU, GINEKOLOGIJU, ONKOLOGIJU I PSIHIJATRIJU PARACELZUS, OIB 39759560374, STARA KAPELA 90, 10342 Stara Kapela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POLIKLINIKA ZA INTERNU MEDICINU, PEDIJATRIJU, KARDIOLOGIJU, GINEKOLOGIJU, ONKOLOGIJU I PSIHIJATRIJU PARACELZUS</item>
    </izvorni_sadrzaj>
    <derivirana_varijabla naziv="DomainObject.Predmet.SudioniciListNaziv_1">
      <item>FINA Regionalni centar Zagreb</item>
      <item>POLIKLINIKA ZA INTERNU MEDICINU, PEDIJATRIJU, KARDIOLOGIJU, GINEKOLOGIJU, ONKOLOGIJU I PSIHIJATRIJU PARACELZUS</item>
    </derivirana_varijabla>
  </DomainObject.Predmet.SudioniciListNaziv>
  <DomainObject.Predmet.SudioniciListAdressOIB>
    <izvorni_sadrzaj>
      <item>FINA Regionalni centar Zagreb, OIB 85821130368, Trg svibanjskih žrtava 1995. 1,10000 Zagreb</item>
      <item>POLIKLINIKA ZA INTERNU MEDICINU, PEDIJATRIJU, KARDIOLOGIJU, GINEKOLOGIJU, ONKOLOGIJU I PSIHIJATRIJU PARACELZUS, OIB 39759560374, STARA KAPELA 90,10342 Stara Kapela</item>
    </izvorni_sadrzaj>
    <derivirana_varijabla naziv="DomainObject.Predmet.SudioniciListAdressOIB_1">
      <item>FINA Regionalni centar Zagreb, OIB 85821130368, Trg svibanjskih žrtava 1995. 1,10000 Zagreb</item>
      <item>POLIKLINIKA ZA INTERNU MEDICINU, PEDIJATRIJU, KARDIOLOGIJU, GINEKOLOGIJU, ONKOLOGIJU I PSIHIJATRIJU PARACELZUS, OIB 39759560374, STARA KAPELA 90,10342 Stara Kapela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39759560374</item>
    </izvorni_sadrzaj>
    <derivirana_varijabla naziv="DomainObject.Predmet.SudioniciListNazivOIB_1">
      <item>, OIB 85821130368</item>
      <item>, OIB 39759560374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1408</properties:Characters>
  <properties:Lines>49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2015-11-11T12:36:00Z</dcterms:created>
  <dc:creator>ilukac</dc:creator>
  <cp:lastModifiedBy>Karmen Malkoč</cp:lastModifiedBy>
  <cp:lastPrinted>2015-11-11T12:36:00Z</cp:lastPrinted>
  <dcterms:modified xmlns:xsi="http://www.w3.org/2001/XMLSchema-instance" xsi:type="dcterms:W3CDTF">2015-11-11T12:39:00Z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