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f2f9" w14:paraId="25bf2f9" w:rsidRDefault="00324040" w:rsidP="00324040" w:rsidR="00324040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324040" w:rsidP="00324040" w:rsidR="0032404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r>
        <w:t xml:space="preserve"> TRGOVAČKI SUD U </w:t>
      </w:r>
      <w:proofErr w:type="spellStart"/>
      <w:r>
        <w:t>PAZINU</w:t>
      </w:r>
      <w:proofErr w:type="spellEnd"/>
    </w:p>
    <w:p w:rsidRDefault="00324040" w:rsidP="00324040" w:rsidR="00324040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R E P U B L I K A  H R V A T S K A</w:t>
      </w:r>
    </w:p>
    <w:p w:rsidRDefault="00324040" w:rsidP="00324040" w:rsidR="00324040">
      <w:pPr>
        <w:jc w:val="center"/>
      </w:pPr>
      <w:r>
        <w:t>R J E Š E NJ 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Trgovački sud u Pazinu, po stečajnom sucu Damiru Rabaru, po prijedlogu predlagatelja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553BE0">
        <w:t xml:space="preserve">K.I.M.B. j.d.o.o. Medulin, Centar </w:t>
      </w:r>
      <w:proofErr w:type="spellStart"/>
      <w:r w:rsidR="00553BE0">
        <w:t>242</w:t>
      </w:r>
      <w:proofErr w:type="spellEnd"/>
      <w:r w:rsidR="00553BE0">
        <w:t xml:space="preserve">, </w:t>
      </w:r>
      <w:proofErr w:type="spellStart"/>
      <w:r w:rsidR="00553BE0">
        <w:t>OIB</w:t>
      </w:r>
      <w:proofErr w:type="spellEnd"/>
      <w:r w:rsidR="00553BE0">
        <w:t xml:space="preserve">: </w:t>
      </w:r>
      <w:proofErr w:type="spellStart"/>
      <w:r w:rsidR="00553BE0">
        <w:t>91242878879</w:t>
      </w:r>
      <w:proofErr w:type="spellEnd"/>
      <w:r>
        <w:t xml:space="preserve">, </w:t>
      </w:r>
      <w:r w:rsidR="00553BE0">
        <w:t xml:space="preserve">zastupan po punomoćnici Ireni </w:t>
      </w:r>
      <w:proofErr w:type="spellStart"/>
      <w:r w:rsidR="00553BE0">
        <w:t>Braičin</w:t>
      </w:r>
      <w:proofErr w:type="spellEnd"/>
      <w:r w:rsidR="00553BE0">
        <w:t xml:space="preserve">, odvjetnici u Puli, </w:t>
      </w:r>
      <w:r>
        <w:t xml:space="preserve">dana </w:t>
      </w:r>
      <w:proofErr w:type="spellStart"/>
      <w:r w:rsidR="00553BE0">
        <w:t>10</w:t>
      </w:r>
      <w:proofErr w:type="spellEnd"/>
      <w:r w:rsidR="00553BE0">
        <w:t>. rujna</w:t>
      </w:r>
      <w:r w:rsidR="00D56C15">
        <w:t xml:space="preserve"> </w:t>
      </w:r>
      <w:proofErr w:type="spellStart"/>
      <w:r w:rsidR="00D56C15">
        <w:t>2018</w:t>
      </w:r>
      <w:proofErr w:type="spellEnd"/>
      <w:r>
        <w:t xml:space="preserve">. </w:t>
      </w:r>
    </w:p>
    <w:p w:rsidRDefault="00324040" w:rsidP="00324040" w:rsidR="00324040">
      <w:pPr>
        <w:jc w:val="both"/>
      </w:pPr>
    </w:p>
    <w:p w:rsidRDefault="00324040" w:rsidP="00324040" w:rsidR="0032404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324040" w:rsidP="00324040" w:rsidR="00324040">
      <w:pPr>
        <w:ind w:firstLine="708"/>
      </w:pPr>
    </w:p>
    <w:p w:rsidRDefault="00324040" w:rsidP="00324040" w:rsidR="00324040">
      <w:pPr>
        <w:jc w:val="both"/>
      </w:pPr>
      <w:r>
        <w:tab/>
        <w:t xml:space="preserve">I. </w:t>
      </w:r>
      <w:r>
        <w:tab/>
        <w:t xml:space="preserve">Obustavlja se postupak po prijedlogu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553BE0">
        <w:t xml:space="preserve">K.I.M.B. j.d.o.o. Medulin, Centar </w:t>
      </w:r>
      <w:proofErr w:type="spellStart"/>
      <w:r w:rsidR="00553BE0">
        <w:t>242</w:t>
      </w:r>
      <w:proofErr w:type="spellEnd"/>
      <w:r w:rsidR="00553BE0">
        <w:t xml:space="preserve">, </w:t>
      </w:r>
      <w:proofErr w:type="spellStart"/>
      <w:r w:rsidR="00553BE0">
        <w:t>OIB</w:t>
      </w:r>
      <w:proofErr w:type="spellEnd"/>
      <w:r w:rsidR="00553BE0">
        <w:t xml:space="preserve">: </w:t>
      </w:r>
      <w:proofErr w:type="spellStart"/>
      <w:r w:rsidR="00553BE0">
        <w:t>91242878879</w:t>
      </w:r>
      <w:proofErr w:type="spellEnd"/>
      <w:r>
        <w:t xml:space="preserve">, koji je zaprimljen </w:t>
      </w:r>
      <w:proofErr w:type="spellStart"/>
      <w:r w:rsidR="00553BE0">
        <w:t>28</w:t>
      </w:r>
      <w:proofErr w:type="spellEnd"/>
      <w:r w:rsidR="00553BE0">
        <w:t>. svibnja</w:t>
      </w:r>
      <w:r>
        <w:t xml:space="preserve"> </w:t>
      </w:r>
      <w:proofErr w:type="spellStart"/>
      <w:r>
        <w:t>201</w:t>
      </w:r>
      <w:r w:rsidR="00D56C15">
        <w:t>8</w:t>
      </w:r>
      <w:proofErr w:type="spellEnd"/>
      <w:r>
        <w:t xml:space="preserve">. </w:t>
      </w:r>
    </w:p>
    <w:p w:rsidRDefault="00D63119" w:rsidP="00324040" w:rsidR="00D63119">
      <w:pPr>
        <w:jc w:val="both"/>
      </w:pPr>
    </w:p>
    <w:p w:rsidRDefault="00D63119" w:rsidP="00D63119" w:rsidR="00324040">
      <w:pPr>
        <w:ind w:firstLine="708"/>
        <w:jc w:val="both"/>
      </w:pPr>
      <w:r>
        <w:t xml:space="preserve">II. </w:t>
      </w:r>
      <w:r>
        <w:tab/>
        <w:t xml:space="preserve">Ročište zakazano za dan </w:t>
      </w:r>
      <w:proofErr w:type="spellStart"/>
      <w:r w:rsidR="00553BE0">
        <w:t>18</w:t>
      </w:r>
      <w:proofErr w:type="spellEnd"/>
      <w:r w:rsidR="00553BE0">
        <w:t>. rujna</w:t>
      </w:r>
      <w:r>
        <w:t xml:space="preserve"> </w:t>
      </w:r>
      <w:proofErr w:type="spellStart"/>
      <w:r>
        <w:t>2018</w:t>
      </w:r>
      <w:proofErr w:type="spellEnd"/>
      <w:r>
        <w:t>. godine otkazuje se kao bespredmetno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Obrazloženje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Pozivom na odredbu čl. </w:t>
      </w:r>
      <w:proofErr w:type="spellStart"/>
      <w:r>
        <w:t>110</w:t>
      </w:r>
      <w:proofErr w:type="spellEnd"/>
      <w:r>
        <w:t xml:space="preserve">. st. 1. Stečajnog zakona FINA je podnijela prijedlog za pokretanje stečajnog postupka nad dužnikom </w:t>
      </w:r>
      <w:r w:rsidR="00553BE0">
        <w:t xml:space="preserve">K.I.M.B. j.d.o.o. Medulin, Centar </w:t>
      </w:r>
      <w:proofErr w:type="spellStart"/>
      <w:r w:rsidR="00553BE0">
        <w:t>242</w:t>
      </w:r>
      <w:proofErr w:type="spellEnd"/>
      <w:r w:rsidR="00553BE0">
        <w:t xml:space="preserve">, </w:t>
      </w:r>
      <w:proofErr w:type="spellStart"/>
      <w:r w:rsidR="00553BE0">
        <w:t>OIB</w:t>
      </w:r>
      <w:proofErr w:type="spellEnd"/>
      <w:r w:rsidR="00553BE0">
        <w:t xml:space="preserve">: </w:t>
      </w:r>
      <w:proofErr w:type="spellStart"/>
      <w:r w:rsidR="00553BE0">
        <w:t>91242878879</w:t>
      </w:r>
      <w:proofErr w:type="spellEnd"/>
      <w:r>
        <w:t>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both"/>
      </w:pPr>
      <w:r>
        <w:tab/>
        <w:t xml:space="preserve">Budući je dana </w:t>
      </w:r>
      <w:r w:rsidR="00553BE0">
        <w:t>7. rujna</w:t>
      </w:r>
      <w:r>
        <w:t xml:space="preserve"> </w:t>
      </w:r>
      <w:proofErr w:type="spellStart"/>
      <w:r>
        <w:t>201</w:t>
      </w:r>
      <w:r w:rsidR="00D56C15">
        <w:t>8</w:t>
      </w:r>
      <w:proofErr w:type="spellEnd"/>
      <w:r>
        <w:t xml:space="preserve">. g. dužnik </w:t>
      </w:r>
      <w:r w:rsidR="00553BE0">
        <w:t xml:space="preserve">po pun. </w:t>
      </w:r>
      <w:r>
        <w:t xml:space="preserve">dostavio potvrdu FINE od </w:t>
      </w:r>
      <w:r w:rsidR="00553BE0">
        <w:t>4. rujna</w:t>
      </w:r>
      <w:r w:rsidR="00D56C15">
        <w:t xml:space="preserve"> </w:t>
      </w:r>
      <w:proofErr w:type="spellStart"/>
      <w:r w:rsidR="00D56C15">
        <w:t>2018</w:t>
      </w:r>
      <w:proofErr w:type="spellEnd"/>
      <w:r>
        <w:t xml:space="preserve">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 xml:space="preserve">U Pazinu, </w:t>
      </w:r>
      <w:proofErr w:type="spellStart"/>
      <w:r w:rsidR="00553BE0">
        <w:t>10</w:t>
      </w:r>
      <w:proofErr w:type="spellEnd"/>
      <w:r w:rsidR="00553BE0">
        <w:t>. rujna</w:t>
      </w:r>
      <w:r w:rsidR="00D56C15">
        <w:t xml:space="preserve"> </w:t>
      </w:r>
      <w:proofErr w:type="spellStart"/>
      <w:r w:rsidR="00D56C15">
        <w:t>2018</w:t>
      </w:r>
      <w:proofErr w:type="spellEnd"/>
      <w:r w:rsidR="00D56C15">
        <w:t>.</w:t>
      </w:r>
    </w:p>
    <w:p w:rsidRDefault="00324040" w:rsidP="00324040" w:rsidR="00324040"/>
    <w:p w:rsidRDefault="00324040" w:rsidP="00324040" w:rsidR="0032404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 xml:space="preserve">  </w:t>
      </w:r>
      <w:r>
        <w:tab/>
        <w:t>Stečajni sudac</w:t>
      </w:r>
    </w:p>
    <w:p w:rsidRDefault="00324040" w:rsidP="00D56C15" w:rsidR="00D56C15">
      <w:pPr>
        <w:jc w:val="center"/>
      </w:pPr>
      <w:r>
        <w:tab/>
        <w:t xml:space="preserve">                                                                     </w:t>
      </w:r>
      <w:r w:rsidR="002C7FD5">
        <w:t xml:space="preserve">  </w:t>
      </w:r>
      <w:r>
        <w:t xml:space="preserve"> </w:t>
      </w:r>
      <w:r>
        <w:tab/>
      </w:r>
      <w:r w:rsidR="00095894">
        <w:t>Damir Rabar</w:t>
      </w:r>
      <w:r w:rsidR="00EE7F7B">
        <w:t>, v.r.</w:t>
      </w:r>
    </w:p>
    <w:p w:rsidRDefault="00D56C15" w:rsidP="00D56C15" w:rsidR="00D56C15">
      <w:pPr>
        <w:jc w:val="center"/>
      </w:pPr>
    </w:p>
    <w:p w:rsidRDefault="00D56C15" w:rsidP="00D56C15" w:rsidR="00324040">
      <w:pPr>
        <w:jc w:val="center"/>
      </w:pPr>
      <w:r>
        <w:t xml:space="preserve"> </w:t>
      </w:r>
    </w:p>
    <w:p w:rsidRDefault="00324040" w:rsidP="00324040" w:rsidR="00324040">
      <w:r>
        <w:t>UPUTA O PRAVNOM LIJEKU:</w:t>
      </w:r>
    </w:p>
    <w:p w:rsidRDefault="00324040" w:rsidP="00324040" w:rsidR="00324040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324040" w:rsidP="00324040" w:rsidR="00324040">
      <w:pPr>
        <w:ind w:firstLine="720"/>
        <w:jc w:val="both"/>
      </w:pPr>
    </w:p>
    <w:p w:rsidRDefault="00324040" w:rsidP="00324040" w:rsidR="00324040" w:rsidRPr="00A34AAF">
      <w:pPr>
        <w:jc w:val="both"/>
      </w:pPr>
      <w:r w:rsidRPr="00A34AAF">
        <w:t>DNA:</w:t>
      </w:r>
    </w:p>
    <w:p w:rsidRDefault="00324040" w:rsidP="00324040" w:rsidR="00324040" w:rsidRPr="00A34AAF">
      <w:pPr>
        <w:jc w:val="both"/>
      </w:pPr>
      <w:r w:rsidRPr="00A34AAF">
        <w:t>- predlagatelju</w:t>
      </w:r>
    </w:p>
    <w:p w:rsidRDefault="00324040" w:rsidP="00324040" w:rsidR="00324040" w:rsidRPr="00A34AAF">
      <w:r w:rsidRPr="00A34AAF">
        <w:t xml:space="preserve">- dužniku </w:t>
      </w:r>
      <w:r w:rsidR="00553BE0" w:rsidRPr="00A34AAF">
        <w:t>po pun.</w:t>
      </w:r>
    </w:p>
    <w:p w:rsidRDefault="00324040" w:rsidR="00281B41" w:rsidRPr="00A34AAF">
      <w:r w:rsidRPr="00A34AAF">
        <w:t>- e-oglasna ploča (8 dana).</w:t>
      </w:r>
    </w:p>
    <w:sectPr w:rsidSect="00A34AAF" w:rsidR="00281B41" w:rsidRPr="00A34AAF">
      <w:headerReference w:type="default" r:id="rId10"/>
      <w:headerReference w:type="first" r:id="rId11"/>
      <w:pgSz w:h="16838" w:w="11906"/>
      <w:pgMar w:gutter="0" w:footer="709" w:header="709" w:left="1418" w:bottom="1361" w:right="1418" w:top="136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34AAF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4B6EA4">
          <w:t>Posl</w:t>
        </w:r>
        <w:proofErr w:type="spellEnd"/>
        <w:r w:rsidR="004B6EA4">
          <w:t>. br.: 1 St-</w:t>
        </w:r>
        <w:proofErr w:type="spellStart"/>
        <w:r w:rsidR="004B6EA4">
          <w:t>67</w:t>
        </w:r>
        <w:proofErr w:type="spellEnd"/>
        <w:r w:rsidR="004B6EA4">
          <w:t>/</w:t>
        </w:r>
        <w:proofErr w:type="spellStart"/>
        <w:r w:rsidR="004B6EA4">
          <w:t>17</w:t>
        </w:r>
        <w:proofErr w:type="spellEnd"/>
        <w:r w:rsidR="004B6EA4">
          <w:t>-</w:t>
        </w:r>
        <w:proofErr w:type="spellStart"/>
        <w:r w:rsidR="004B6EA4">
          <w:t>13</w:t>
        </w:r>
        <w:proofErr w:type="spellEnd"/>
      </w:p>
      <w:p w:rsidRDefault="00605195" w:rsidP="00A806CB" w:rsidR="00605195">
        <w:pPr>
          <w:pStyle w:val="Zaglavlje"/>
          <w:jc w:val="center"/>
        </w:pPr>
      </w:p>
      <w:p w:rsidRDefault="007650AC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r>
      <w:t>1 St-</w:t>
    </w:r>
    <w:proofErr w:type="spellStart"/>
    <w:r w:rsidR="00553BE0">
      <w:t>182</w:t>
    </w:r>
    <w:proofErr w:type="spellEnd"/>
    <w:r>
      <w:t>/</w:t>
    </w:r>
    <w:proofErr w:type="spellStart"/>
    <w:r w:rsidR="00D56C15">
      <w:t>20</w:t>
    </w:r>
    <w:r>
      <w:t>1</w:t>
    </w:r>
    <w:r w:rsidR="00D56C15">
      <w:t>8</w:t>
    </w:r>
    <w:proofErr w:type="spellEnd"/>
    <w:r>
      <w:t>-</w:t>
    </w:r>
    <w:proofErr w:type="spellStart"/>
    <w:r w:rsidR="00553BE0">
      <w:t>11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95894"/>
    <w:rsid w:val="000C0B89"/>
    <w:rsid w:val="000D4511"/>
    <w:rsid w:val="000E12D3"/>
    <w:rsid w:val="00177AA1"/>
    <w:rsid w:val="002024A6"/>
    <w:rsid w:val="00234464"/>
    <w:rsid w:val="00242276"/>
    <w:rsid w:val="00255A90"/>
    <w:rsid w:val="00281B41"/>
    <w:rsid w:val="00284B1B"/>
    <w:rsid w:val="002C7FD5"/>
    <w:rsid w:val="00312B8A"/>
    <w:rsid w:val="00323ADD"/>
    <w:rsid w:val="00324040"/>
    <w:rsid w:val="00362C5D"/>
    <w:rsid w:val="00381D7F"/>
    <w:rsid w:val="00386A76"/>
    <w:rsid w:val="003B47F7"/>
    <w:rsid w:val="003E60BB"/>
    <w:rsid w:val="0040033F"/>
    <w:rsid w:val="004554A1"/>
    <w:rsid w:val="00494693"/>
    <w:rsid w:val="00497F19"/>
    <w:rsid w:val="004B6EA4"/>
    <w:rsid w:val="004C7D16"/>
    <w:rsid w:val="004D1E0F"/>
    <w:rsid w:val="00503B17"/>
    <w:rsid w:val="00532546"/>
    <w:rsid w:val="00553BE0"/>
    <w:rsid w:val="00584F88"/>
    <w:rsid w:val="005B34BA"/>
    <w:rsid w:val="005D2E08"/>
    <w:rsid w:val="005D75B9"/>
    <w:rsid w:val="006037F9"/>
    <w:rsid w:val="00605195"/>
    <w:rsid w:val="00623459"/>
    <w:rsid w:val="00650D23"/>
    <w:rsid w:val="006E0981"/>
    <w:rsid w:val="006F6A21"/>
    <w:rsid w:val="00727640"/>
    <w:rsid w:val="007650AC"/>
    <w:rsid w:val="00782897"/>
    <w:rsid w:val="007B7EAA"/>
    <w:rsid w:val="007F6FB4"/>
    <w:rsid w:val="00805861"/>
    <w:rsid w:val="00841ABC"/>
    <w:rsid w:val="00884A76"/>
    <w:rsid w:val="008865B0"/>
    <w:rsid w:val="008B0054"/>
    <w:rsid w:val="008B38F6"/>
    <w:rsid w:val="008E59FA"/>
    <w:rsid w:val="009B68A0"/>
    <w:rsid w:val="00A34AAF"/>
    <w:rsid w:val="00A806CB"/>
    <w:rsid w:val="00A81B6B"/>
    <w:rsid w:val="00AD60B3"/>
    <w:rsid w:val="00B32C54"/>
    <w:rsid w:val="00B36D66"/>
    <w:rsid w:val="00B51034"/>
    <w:rsid w:val="00B672D1"/>
    <w:rsid w:val="00B76F49"/>
    <w:rsid w:val="00B80DD5"/>
    <w:rsid w:val="00BF5145"/>
    <w:rsid w:val="00BF6082"/>
    <w:rsid w:val="00C15BB4"/>
    <w:rsid w:val="00C23396"/>
    <w:rsid w:val="00C33200"/>
    <w:rsid w:val="00CC43B0"/>
    <w:rsid w:val="00CD2403"/>
    <w:rsid w:val="00D45922"/>
    <w:rsid w:val="00D51920"/>
    <w:rsid w:val="00D56C15"/>
    <w:rsid w:val="00D63119"/>
    <w:rsid w:val="00D76B6E"/>
    <w:rsid w:val="00DA4EF4"/>
    <w:rsid w:val="00DB15B3"/>
    <w:rsid w:val="00DD0741"/>
    <w:rsid w:val="00DE5301"/>
    <w:rsid w:val="00E01F33"/>
    <w:rsid w:val="00E87BEB"/>
    <w:rsid w:val="00EA0F0A"/>
    <w:rsid w:val="00EE21F0"/>
    <w:rsid w:val="00EE7F7B"/>
    <w:rsid w:val="00EF64B0"/>
    <w:rsid w:val="00F06F78"/>
    <w:rsid w:val="00F13E67"/>
    <w:rsid w:val="00F337B5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5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0A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0A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0A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0A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5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0A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0A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0A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0A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58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St-182/2018</izvorni_sadrzaj>
    <derivirana_varijabla naziv="DomainObject.Predmet.OznakaBroj_1">St-182/2018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K.I.M.B. j.d.o.o. MEDULIN zastupanog po punomoćniku Odvj. Irena Braičin</izvorni_sadrzaj>
    <derivirana_varijabla naziv="DomainObject.Predmet.ProtustrankaFormated_1">  K.I.M.B. j.d.o.o. MEDULIN zastupanog po punomoćniku Odvj. Irena Braičin</derivirana_varijabla>
  </DomainObject.Predmet.ProtustrankaFormated>
  <DomainObject.Predmet.ProtustrankaFormatedOIB>
    <izvorni_sadrzaj>  K.I.M.B. j.d.o.o. MEDULIN, OIB 91242878879 zastupanog po punomoćniku Odvj. Irena Braičin</izvorni_sadrzaj>
    <derivirana_varijabla naziv="DomainObject.Predmet.ProtustrankaFormatedOIB_1">  K.I.M.B. j.d.o.o. MEDULIN, OIB 91242878879 zastupanog po punomoćniku Odvj. Irena Braičin</derivirana_varijabla>
  </DomainObject.Predmet.ProtustrankaFormatedOIB>
  <DomainObject.Predmet.ProtustrankaFormatedWithAdress>
    <izvorni_sadrzaj> K.I.M.B. j.d.o.o. MEDULIN, Centar 242, 52100 Medulin zastupanog po punomoćniku Odvj. Irena Braičin</izvorni_sadrzaj>
    <derivirana_varijabla naziv="DomainObject.Predmet.ProtustrankaFormatedWithAdress_1"> K.I.M.B. j.d.o.o. MEDULIN, Centar 242, 52100 Medulin zastupanog po punomoćniku Odvj. Irena Braičin</derivirana_varijabla>
  </DomainObject.Predmet.ProtustrankaFormatedWithAdress>
  <DomainObject.Predmet.ProtustrankaFormatedWithAdressOIB>
    <izvorni_sadrzaj> K.I.M.B. j.d.o.o. MEDULIN, OIB 91242878879, Centar 242, 52100 Medulin zastupanog po punomoćniku Odvj. Irena Braičin</izvorni_sadrzaj>
    <derivirana_varijabla naziv="DomainObject.Predmet.ProtustrankaFormatedWithAdressOIB_1"> K.I.M.B. j.d.o.o. MEDULIN, OIB 91242878879, Centar 242, 52100 Medulin zastupanog po punomoćniku Odvj. Irena Braičin</derivirana_varijabla>
  </DomainObject.Predmet.ProtustrankaFormatedWithAdressOIB>
  <DomainObject.Predmet.ProtustrankaWithAdress>
    <izvorni_sadrzaj>K.I.M.B. j.d.o.o. MEDULIN Centar 242, 52100 Medulin</izvorni_sadrzaj>
    <derivirana_varijabla naziv="DomainObject.Predmet.ProtustrankaWithAdress_1">K.I.M.B. j.d.o.o. MEDULIN Centar 242, 52100 Medulin</derivirana_varijabla>
  </DomainObject.Predmet.ProtustrankaWithAdress>
  <DomainObject.Predmet.ProtustrankaWithAdressOIB>
    <izvorni_sadrzaj>K.I.M.B. j.d.o.o. MEDULIN, OIB 91242878879, Centar 242, 52100 Medulin</izvorni_sadrzaj>
    <derivirana_varijabla naziv="DomainObject.Predmet.ProtustrankaWithAdressOIB_1">K.I.M.B. j.d.o.o. MEDULIN, OIB 91242878879, Centar 242, 52100 Medulin</derivirana_varijabla>
  </DomainObject.Predmet.ProtustrankaWithAdressOIB>
  <DomainObject.Predmet.ProtustrankaNazivFormated>
    <izvorni_sadrzaj>K.I.M.B. j.d.o.o. MEDULIN</izvorni_sadrzaj>
    <derivirana_varijabla naziv="DomainObject.Predmet.ProtustrankaNazivFormated_1">K.I.M.B. j.d.o.o. MEDULIN</derivirana_varijabla>
  </DomainObject.Predmet.ProtustrankaNazivFormated>
  <DomainObject.Predmet.ProtustrankaNazivFormatedOIB>
    <izvorni_sadrzaj>K.I.M.B. j.d.o.o. MEDULIN, OIB 91242878879</izvorni_sadrzaj>
    <derivirana_varijabla naziv="DomainObject.Predmet.ProtustrankaNazivFormatedOIB_1">K.I.M.B. j.d.o.o. MEDULIN, OIB 91242878879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5748.61</izvorni_sadrzaj>
    <derivirana_varijabla naziv="DomainObject.Predmet.TrenutnaVrijednost_1">5748.61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K.I.M.B. j.d.o.o. MEDULIN zastupanog po punomoćniku Odvj. Irena Braičin</item>
    </izvorni_sadrzaj>
    <derivirana_varijabla naziv="DomainObject.Predmet.ProtuStrankaListFormated_1">
      <item>K.I.M.B. j.d.o.o. MEDULIN zastupanog po punomoćniku Odvj. Irena Braičin</item>
    </derivirana_varijabla>
  </DomainObject.Predmet.ProtuStrankaListFormated>
  <DomainObject.Predmet.ProtuStrankaListFormatedOIB>
    <izvorni_sadrzaj>
      <item>K.I.M.B. j.d.o.o. MEDULIN, OIB 91242878879 zastupanog po punomoćniku Odvj. Irena Braičin</item>
    </izvorni_sadrzaj>
    <derivirana_varijabla naziv="DomainObject.Predmet.ProtuStrankaListFormatedOIB_1">
      <item>K.I.M.B. j.d.o.o. MEDULIN, OIB 91242878879 zastupanog po punomoćniku Odvj. Irena Braičin</item>
    </derivirana_varijabla>
  </DomainObject.Predmet.ProtuStrankaListFormatedOIB>
  <DomainObject.Predmet.ProtuStrankaListFormatedWithAdress>
    <izvorni_sadrzaj>
      <item>K.I.M.B. j.d.o.o. MEDULIN, Centar 242, 52100 Medulin zastupanog po punomoćniku Odvj. Irena Braičin</item>
    </izvorni_sadrzaj>
    <derivirana_varijabla naziv="DomainObject.Predmet.ProtuStrankaListFormatedWithAdress_1">
      <item>K.I.M.B. j.d.o.o. MEDULIN, Centar 242, 52100 Medulin zastupanog po punomoćniku Odvj. Irena Braičin</item>
    </derivirana_varijabla>
  </DomainObject.Predmet.ProtuStrankaListFormatedWithAdress>
  <DomainObject.Predmet.ProtuStrankaListFormatedWithAdressOIB>
    <izvorni_sadrzaj>
      <item>K.I.M.B. j.d.o.o. MEDULIN, OIB 91242878879, Centar 242, 52100 Medulin zastupanog po punomoćniku Odvj. Irena Braičin</item>
    </izvorni_sadrzaj>
    <derivirana_varijabla naziv="DomainObject.Predmet.ProtuStrankaListFormatedWithAdressOIB_1">
      <item>K.I.M.B. j.d.o.o. MEDULIN, OIB 91242878879, Centar 242, 52100 Medulin zastupanog po punomoćniku Odvj. Irena Braičin</item>
    </derivirana_varijabla>
  </DomainObject.Predmet.ProtuStrankaListFormatedWithAdressOIB>
  <DomainObject.Predmet.ProtuStrankaListNazivFormated>
    <izvorni_sadrzaj>
      <item>K.I.M.B. j.d.o.o. MEDULIN</item>
    </izvorni_sadrzaj>
    <derivirana_varijabla naziv="DomainObject.Predmet.ProtuStrankaListNazivFormated_1">
      <item>K.I.M.B. j.d.o.o. MEDULIN</item>
    </derivirana_varijabla>
  </DomainObject.Predmet.ProtuStrankaListNazivFormated>
  <DomainObject.Predmet.ProtuStrankaListNazivFormatedOIB>
    <izvorni_sadrzaj>
      <item>K.I.M.B. j.d.o.o. MEDULIN, OIB 91242878879</item>
    </izvorni_sadrzaj>
    <derivirana_varijabla naziv="DomainObject.Predmet.ProtuStrankaListNazivFormatedOIB_1">
      <item>K.I.M.B. j.d.o.o. MEDULIN, OIB 91242878879</item>
    </derivirana_varijabla>
  </DomainObject.Predmet.ProtuStrankaListNazivFormatedOIB>
  <DomainObject.Predmet.OstaliListFormated>
    <izvorni_sadrzaj>
      <item>Odvj. Irena Braičin punomoćnik sudionika u postupku K.I.M.B. j.d.o.o. MEDULIN</item>
    </izvorni_sadrzaj>
    <derivirana_varijabla naziv="DomainObject.Predmet.OstaliListFormated_1">
      <item>Odvj. Irena Braičin punomoćnik sudionika u postupku K.I.M.B. j.d.o.o. MEDULIN</item>
    </derivirana_varijabla>
  </DomainObject.Predmet.OstaliListFormated>
  <DomainObject.Predmet.OstaliListFormatedOIB>
    <izvorni_sadrzaj>
      <item>Odvj. Irena Braičin punomoćnik sudionika u postupku K.I.M.B. j.d.o.o. MEDULIN</item>
    </izvorni_sadrzaj>
    <derivirana_varijabla naziv="DomainObject.Predmet.OstaliListFormatedOIB_1">
      <item>Odvj. Irena Braičin punomoćnik sudionika u postupku K.I.M.B. j.d.o.o. MEDULIN</item>
    </derivirana_varijabla>
  </DomainObject.Predmet.OstaliListFormatedOIB>
  <DomainObject.Predmet.OstaliListFormatedWithAdress>
    <izvorni_sadrzaj>
      <item>Odvj. Irena Braičin, Kolodvorska 10/III, 52100 Pula punomoćnik sudionika u postupku K.I.M.B. j.d.o.o. MEDULIN</item>
    </izvorni_sadrzaj>
    <derivirana_varijabla naziv="DomainObject.Predmet.OstaliListFormatedWithAdress_1">
      <item>Odvj. Irena Braičin, Kolodvorska 10/III, 52100 Pula punomoćnik sudionika u postupku K.I.M.B. j.d.o.o. MEDULIN</item>
    </derivirana_varijabla>
  </DomainObject.Predmet.OstaliListFormatedWithAdress>
  <DomainObject.Predmet.OstaliListFormatedWithAdressOIB>
    <izvorni_sadrzaj>
      <item>Odvj. Irena Braičin, Kolodvorska 10/III, 52100 Pula punomoćnik sudionika u postupku K.I.M.B. j.d.o.o. MEDULIN</item>
    </izvorni_sadrzaj>
    <derivirana_varijabla naziv="DomainObject.Predmet.OstaliListFormatedWithAdressOIB_1">
      <item>Odvj. Irena Braičin, Kolodvorska 10/III, 52100 Pula punomoćnik sudionika u postupku K.I.M.B. j.d.o.o. MEDULIN</item>
    </derivirana_varijabla>
  </DomainObject.Predmet.OstaliListFormatedWithAdressOIB>
  <DomainObject.Predmet.OstaliListNazivFormated>
    <izvorni_sadrzaj>
      <item>Odvj. Irena Braičin</item>
    </izvorni_sadrzaj>
    <derivirana_varijabla naziv="DomainObject.Predmet.OstaliListNazivFormated_1">
      <item>Odvj. Irena Braičin</item>
    </derivirana_varijabla>
  </DomainObject.Predmet.OstaliListNazivFormated>
  <DomainObject.Predmet.OstaliListNazivFormatedOIB>
    <izvorni_sadrzaj>
      <item>Odvj. Irena Braičin</item>
    </izvorni_sadrzaj>
    <derivirana_varijabla naziv="DomainObject.Predmet.OstaliListNazivFormatedOIB_1">
      <item>Odvj. Irena Braičin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K.I.M.B. j.d.o.o. MEDULIN</izvorni_sadrzaj>
    <derivirana_varijabla naziv="DomainObject.Predmet.ProtustrankaIDrugi_1">K.I.M.B. j.d.o.o. MEDULIN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K.I.M.B. j.d.o.o. MEDULIN, OIB 91242878879, Centar 242, 52100 Medulin</izvorni_sadrzaj>
    <derivirana_varijabla naziv="DomainObject.Predmet.ProtustrankaIDrugiAdressOIB_1">K.I.M.B. j.d.o.o. MEDULIN, OIB 91242878879, Centar 242,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K.I.M.B. j.d.o.o. MEDULIN</item>
      <item>Odvj. Irena Braičin</item>
    </izvorni_sadrzaj>
    <derivirana_varijabla naziv="DomainObject.Predmet.SudioniciListNaziv_1">
      <item>FINANCIJSKA AGENCIJA, RC RIJEKA, PODRUŽNICA PULA, PULA</item>
      <item>K.I.M.B. j.d.o.o. MEDULIN</item>
      <item>Odvj. Irena Braičin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K.I.M.B. j.d.o.o. MEDULIN, OIB 91242878879, Centar 242,52100 Medulin</item>
      <item>Odvj. Irena Braičin, Kolodvorska 10/III,52100 Pula</item>
    </izvorni_sadrzaj>
    <derivirana_varijabla naziv="DomainObject.Predmet.SudioniciListAdressOIB_1">
      <item>FINANCIJSKA AGENCIJA, RC RIJEKA, PODRUŽNICA PULA, PULA, OIB 85821130368, F. Kurelca 8,51000 Rijeka</item>
      <item>K.I.M.B. j.d.o.o. MEDULIN, OIB 91242878879, Centar 242,52100 Medulin</item>
      <item>Odvj. Irena Braičin, Kolodvorska 10/III,52100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91242878879</item>
      <item>, OIB null</item>
    </izvorni_sadrzaj>
    <derivirana_varijabla naziv="DomainObject.Predmet.SudioniciListNazivOIB_1">
      <item>, OIB 85821130368</item>
      <item>, OIB 91242878879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824E60-48BE-40B4-9E29-77EEFF917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1481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2018-09-10T06:56:00Z</dcterms:created>
  <dc:creator>Damir Rabar</dc:creator>
  <cp:lastModifiedBy>Lorena Paris Aničić</cp:lastModifiedBy>
  <cp:lastPrinted>2018-09-10T06:59:00Z</cp:lastPrinted>
  <dcterms:modified xmlns:xsi="http://www.w3.org/2001/XMLSchema-instance" xsi:type="dcterms:W3CDTF">2018-09-10T07:00:00Z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St-182-18.docx)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