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leftFromText="180" w:rightFromText="180" w:vertAnchor="text" w:tblpY="1"/>
        <w:tblOverlap w:val="nev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531"/>
      </w:tblGrid>
      <w:tr w:rsidRPr="005F7BBA" w:rsidR="006328A0" w:rsidTr="00B01392">
        <w:trPr>
          <w:trHeight w:val="1435"/>
        </w:trPr>
        <w:tc>
          <w:tcPr>
            <w:tcW w:w="2531" w:type="dxa"/>
          </w:tcPr>
          <w:p w:rsidR="006328A0" w:rsidP="00662C10" w:rsidRDefault="006328A0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T="0" distB="0" distL="0" distR="0">
                  <wp:extent cx="458516" cy="6120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Grb_RH.png"/>
                          <pic:cNvPicPr/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516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DE2C26" w:rsidR="006328A0" w:rsidP="00B01392" w:rsidRDefault="006328A0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Pr="00DE2C26" w:rsidR="006328A0" w:rsidP="00B01392" w:rsidRDefault="006328A0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Pr="005F7BBA" w:rsidR="006328A0" w:rsidP="00B01392" w:rsidRDefault="006328A0">
            <w:pPr>
              <w:jc w:val="center"/>
            </w:pPr>
            <w:r w:rsidRPr="00DE2C26">
              <w:rPr>
                <w:sz w:val="24"/>
              </w:rPr>
              <w:t>Split, Sukoišanska 6</w:t>
            </w:r>
          </w:p>
        </w:tc>
      </w:tr>
    </w:tbl>
    <w:p w:rsidR="00CF623D" w:rsidP="00D01B4E" w:rsidRDefault="006328A0" w14:paraId="16f7534" w14:textId="16f7534">
      <w:pPr>
        <w:jc w:val="right"/>
        <w15:collapsed w:val="false"/>
      </w:pPr>
      <w:r>
        <w:br w:type="textWrapping" w:clear="all"/>
        <w:t>Poslovni broj: 4. St-</w:t>
      </w:r>
      <w:r w:rsidR="003D04B9">
        <w:t>344/2019-9</w:t>
      </w:r>
    </w:p>
    <w:p w:rsidRPr="00B25EAD" w:rsidR="00D01B4E" w:rsidP="00D01B4E" w:rsidRDefault="00D01B4E">
      <w:pPr>
        <w:jc w:val="right"/>
      </w:pPr>
    </w:p>
    <w:p w:rsidRPr="00766452" w:rsidR="00CF623D" w:rsidP="00766452" w:rsidRDefault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Pr="00B25EAD" w:rsidR="00766452" w:rsidP="00766452" w:rsidRDefault="00766452">
      <w:pPr>
        <w:jc w:val="center"/>
      </w:pPr>
    </w:p>
    <w:p w:rsidRPr="00B25EAD" w:rsidR="00CF623D" w:rsidP="00CF623D" w:rsidRDefault="00CF623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Pr="00B25EAD" w:rsidR="00CF623D" w:rsidP="00CF623D" w:rsidRDefault="00CF623D"/>
    <w:p w:rsidR="0056296F" w:rsidP="0056296F" w:rsidRDefault="0056296F">
      <w:pPr>
        <w:ind w:firstLine="708"/>
        <w:jc w:val="both"/>
      </w:pPr>
      <w:r>
        <w:t xml:space="preserve">Trgovački sud u Splitu, po sucu tog suda Katarini Mikulić, odlučujući o </w:t>
      </w:r>
      <w:r w:rsidR="003D04B9">
        <w:t>prijedlogu</w:t>
      </w:r>
      <w:r>
        <w:t xml:space="preserve"> predlagatelja FINANCIJSKE AGENCIJE, Regionalni centar Split, Podružnica Split, Mažuranićevo šetalište 24 b, OIB: </w:t>
      </w:r>
      <w:r w:rsidRPr="00152CB8">
        <w:t>85821130368</w:t>
      </w:r>
      <w:r>
        <w:t xml:space="preserve"> za </w:t>
      </w:r>
      <w:r w:rsidR="003D04B9">
        <w:t>otvaranje</w:t>
      </w:r>
      <w:r>
        <w:t xml:space="preserve"> stečajnog postupka nad dužnikom </w:t>
      </w:r>
      <w:r w:rsidRPr="00C76E47" w:rsidR="003D04B9">
        <w:t>PROSPERITY d.o.o.</w:t>
      </w:r>
      <w:r w:rsidR="003D04B9">
        <w:t xml:space="preserve">, </w:t>
      </w:r>
      <w:r w:rsidRPr="00C76E47" w:rsidR="003D04B9">
        <w:t>Ulica Frane Novakovića 3</w:t>
      </w:r>
      <w:r w:rsidR="003D04B9">
        <w:t xml:space="preserve">, Sumartin, OIB: </w:t>
      </w:r>
      <w:r w:rsidRPr="00C76E47" w:rsidR="003D04B9">
        <w:t>62775767822</w:t>
      </w:r>
      <w:r>
        <w:t xml:space="preserve">, 30. </w:t>
      </w:r>
      <w:r w:rsidR="003D04B9">
        <w:t>rujna</w:t>
      </w:r>
      <w:r>
        <w:t xml:space="preserve"> 2019.  </w:t>
      </w:r>
    </w:p>
    <w:p w:rsidR="00CF623D" w:rsidP="005F2277" w:rsidRDefault="00CF623D">
      <w:pPr>
        <w:jc w:val="both"/>
      </w:pPr>
    </w:p>
    <w:p w:rsidRPr="00CF623D" w:rsidR="00CF623D" w:rsidP="00CF623D" w:rsidRDefault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="00CF623D" w:rsidP="00B30A17" w:rsidRDefault="00CF623D">
      <w:pPr>
        <w:ind w:firstLine="708"/>
        <w:jc w:val="both"/>
      </w:pPr>
    </w:p>
    <w:p w:rsidR="00193FB0" w:rsidP="00193FB0" w:rsidRDefault="00193FB0">
      <w:pPr>
        <w:spacing w:after="135"/>
        <w:ind w:firstLine="708"/>
        <w:jc w:val="both"/>
      </w:pPr>
      <w:r>
        <w:t>Nalaže se FINANCIJSKOJ AGENCIJI, Regionalni centar Split, Podružnica Split, Mažuranićevo šetalište 24b, OIB:</w:t>
      </w:r>
      <w:r w:rsidRPr="005A635C">
        <w:t xml:space="preserve"> </w:t>
      </w:r>
      <w:r>
        <w:t>85821130368</w:t>
      </w:r>
      <w:r w:rsidRPr="00FA3128">
        <w:t xml:space="preserve"> </w:t>
      </w:r>
      <w:r>
        <w:t xml:space="preserve"> da</w:t>
      </w:r>
      <w:r w:rsidRPr="006947F3">
        <w:t xml:space="preserve"> </w:t>
      </w:r>
      <w:r w:rsidRPr="005C6B3C">
        <w:t xml:space="preserve">oslobodi sredstva zaplijenjena na </w:t>
      </w:r>
      <w:r>
        <w:t xml:space="preserve">računu dužnika na </w:t>
      </w:r>
      <w:r w:rsidRPr="005C6B3C">
        <w:t xml:space="preserve">ime predujma za namirenje troškova stečajnog postupka. </w:t>
      </w:r>
    </w:p>
    <w:p w:rsidR="00193FB0" w:rsidP="00193FB0" w:rsidRDefault="00193FB0">
      <w:pPr>
        <w:jc w:val="center"/>
      </w:pPr>
    </w:p>
    <w:p w:rsidRPr="00D01344" w:rsidR="00193FB0" w:rsidP="00193FB0" w:rsidRDefault="00193FB0">
      <w:pPr>
        <w:jc w:val="center"/>
      </w:pPr>
      <w:r w:rsidRPr="00D01344">
        <w:t>Obrazloženje</w:t>
      </w:r>
    </w:p>
    <w:p w:rsidR="00193FB0" w:rsidP="00193FB0" w:rsidRDefault="00193FB0">
      <w:pPr>
        <w:jc w:val="both"/>
      </w:pPr>
    </w:p>
    <w:p w:rsidRPr="008A76E3" w:rsidR="0056296F" w:rsidP="0056296F" w:rsidRDefault="0056296F">
      <w:pPr>
        <w:ind w:firstLine="708"/>
        <w:jc w:val="both"/>
      </w:pPr>
      <w:r w:rsidRPr="008A76E3">
        <w:t xml:space="preserve">Financijska agencija, Regionalni centar Split podnijela je ovom sudu </w:t>
      </w:r>
      <w:r w:rsidR="003D04B9">
        <w:t>7. kolovoza</w:t>
      </w:r>
      <w:r>
        <w:t xml:space="preserve"> 2019</w:t>
      </w:r>
      <w:r w:rsidRPr="008A76E3">
        <w:t xml:space="preserve">. </w:t>
      </w:r>
      <w:r w:rsidR="003D04B9">
        <w:t>prijedlog</w:t>
      </w:r>
      <w:r w:rsidRPr="008A76E3">
        <w:t xml:space="preserve"> za </w:t>
      </w:r>
      <w:r w:rsidR="003D04B9">
        <w:t>otvaranje</w:t>
      </w:r>
      <w:r w:rsidRPr="008A76E3">
        <w:t xml:space="preserve"> stečajnog postupka nad dužnikom </w:t>
      </w:r>
      <w:r w:rsidRPr="003D04B9" w:rsidR="003D04B9">
        <w:t>PROSPERITY d.o.o., Ulica Frane Novakovića 3, Sumartin, OIB: 62775767822</w:t>
      </w:r>
      <w:r w:rsidRPr="008A76E3">
        <w:t>.</w:t>
      </w:r>
    </w:p>
    <w:p w:rsidRPr="008A76E3" w:rsidR="0056296F" w:rsidP="0056296F" w:rsidRDefault="0056296F">
      <w:pPr>
        <w:ind w:firstLine="708"/>
        <w:jc w:val="both"/>
      </w:pPr>
    </w:p>
    <w:p w:rsidRPr="008A76E3" w:rsidR="0056296F" w:rsidP="0056296F" w:rsidRDefault="0056296F">
      <w:pPr>
        <w:ind w:firstLine="708"/>
        <w:jc w:val="both"/>
      </w:pPr>
      <w:r w:rsidRPr="008A76E3">
        <w:t xml:space="preserve">U podnesenom zahtjevu je navedeno da dužnik na dan </w:t>
      </w:r>
      <w:r w:rsidR="003D04B9">
        <w:t>2. kolovoza</w:t>
      </w:r>
      <w:r>
        <w:t xml:space="preserve"> 2019</w:t>
      </w:r>
      <w:r w:rsidRPr="008A76E3">
        <w:t>., u Očevidniku redoslijeda osnov</w:t>
      </w:r>
      <w:r>
        <w:t>a za plaćanje</w:t>
      </w:r>
      <w:r w:rsidRPr="008A76E3">
        <w:t xml:space="preserve"> ima evidentirane neizvršene osnove za plaćanje u neprekinutom razdoblju od 120 dana, u ukupnom iznosu od </w:t>
      </w:r>
      <w:r w:rsidR="003D04B9">
        <w:t>57.108,19</w:t>
      </w:r>
      <w:r w:rsidRPr="008A76E3">
        <w:t xml:space="preserve"> </w:t>
      </w:r>
      <w:r>
        <w:t>kuna</w:t>
      </w:r>
      <w:r w:rsidRPr="008A76E3">
        <w:t>, kao i da prema podacima koji su dostavljeni od Hrvatskog zavoda za mirovinsko osiguranje, dužnik nema zaposlenih.</w:t>
      </w:r>
    </w:p>
    <w:p w:rsidR="00193FB0" w:rsidP="00193FB0" w:rsidRDefault="00193FB0">
      <w:pPr>
        <w:jc w:val="both"/>
      </w:pPr>
    </w:p>
    <w:p w:rsidR="00193FB0" w:rsidP="00193FB0" w:rsidRDefault="00193FB0">
      <w:pPr>
        <w:ind w:firstLine="708"/>
        <w:jc w:val="both"/>
      </w:pPr>
      <w:r>
        <w:t xml:space="preserve">Rješenjem ovog suda pod gornjim poslovnim brojem od </w:t>
      </w:r>
      <w:r w:rsidR="003D04B9">
        <w:t>24. rujna</w:t>
      </w:r>
      <w:r>
        <w:t xml:space="preserve"> 2019. odbačen je </w:t>
      </w:r>
      <w:r w:rsidR="0056296F">
        <w:t>zahtjev</w:t>
      </w:r>
      <w:r>
        <w:t xml:space="preserve"> za </w:t>
      </w:r>
      <w:r w:rsidR="0056296F">
        <w:t>provedbu skraćenog</w:t>
      </w:r>
      <w:r>
        <w:t xml:space="preserve"> stečajnog postupka iz razloga što je FINA u spis dostavila potvrdu iz koje je </w:t>
      </w:r>
      <w:r w:rsidRPr="00271D1E">
        <w:t xml:space="preserve">vidljivo da je kod dužnika </w:t>
      </w:r>
      <w:r>
        <w:t xml:space="preserve">na dan </w:t>
      </w:r>
      <w:r w:rsidR="003D04B9">
        <w:t>23. rujna</w:t>
      </w:r>
      <w:r>
        <w:t xml:space="preserve"> 2019. </w:t>
      </w:r>
      <w:r w:rsidRPr="00271D1E">
        <w:t xml:space="preserve">evidentirano </w:t>
      </w:r>
      <w:r>
        <w:t>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="00193FB0" w:rsidP="00193FB0" w:rsidRDefault="00193FB0">
      <w:pPr>
        <w:jc w:val="both"/>
      </w:pPr>
    </w:p>
    <w:p w:rsidR="00193FB0" w:rsidP="00193FB0" w:rsidRDefault="00193FB0">
      <w:pPr>
        <w:ind w:firstLine="708"/>
        <w:jc w:val="both"/>
      </w:pPr>
      <w:r>
        <w:t xml:space="preserve">Financijska agencija je </w:t>
      </w:r>
      <w:r w:rsidR="003D04B9">
        <w:t>27. rujna</w:t>
      </w:r>
      <w:r>
        <w:t xml:space="preserve"> 2019. u spis dostavila obavijest o osiguranju sredstava za namirenje troškova stečajnog postupka iz koje je razvidno da dužnik na ime predujma za namirenje troškova stečajnog postupka ima zaplijenjena novčana sredstva u iznosu od </w:t>
      </w:r>
      <w:r w:rsidR="003D04B9">
        <w:t>4.825</w:t>
      </w:r>
      <w:r>
        <w:t xml:space="preserve">,00 kuna.  </w:t>
      </w:r>
    </w:p>
    <w:p w:rsidR="00193FB0" w:rsidP="00193FB0" w:rsidRDefault="00193FB0">
      <w:pPr>
        <w:ind w:firstLine="708"/>
        <w:jc w:val="both"/>
      </w:pPr>
    </w:p>
    <w:p w:rsidRPr="005C6B3C" w:rsidR="00193FB0" w:rsidP="00193FB0" w:rsidRDefault="00193FB0">
      <w:pPr>
        <w:ind w:firstLine="708"/>
        <w:jc w:val="both"/>
      </w:pPr>
      <w:r w:rsidRPr="005C6B3C">
        <w:t>Odredbom članka 112. stavak 1. Stečajnog zakona ("Narodne novine" broj 71/15</w:t>
      </w:r>
      <w:r>
        <w:t xml:space="preserve"> i 104/17</w:t>
      </w:r>
      <w:r w:rsidRPr="005C6B3C">
        <w:t xml:space="preserve">, dalje SZ) propisano je da će nakon što Financijska agencija utvrdi nemogućnost izvršenja osnove za plaćanje radi nedostatka novčanih sredstava na računima dužnika pravne </w:t>
      </w:r>
      <w:r w:rsidRPr="005C6B3C">
        <w:lastRenderedPageBreak/>
        <w:t xml:space="preserve">osobe, naložit banci da zaplijeni novčana sredstva s računa dužnika, u iznosu od </w:t>
      </w:r>
      <w:r w:rsidR="003D04B9">
        <w:t>4.825,00</w:t>
      </w:r>
      <w:r w:rsidRPr="005C6B3C">
        <w:t xml:space="preserve"> kuna za predujam za namirenje troškova stečajnoga postupka, dok je stavkom 7. istog članka propisano da ako sud odbaci ili odbije prijedlog za otvaranje stečajnoga postupka, rješenjem o odbacivanju odnosno odbijanju naložit će Financijskoj agenciji da oslobodi sredstva zaplijenjena na temelju stavka 1. ovoga članka.</w:t>
      </w:r>
    </w:p>
    <w:p w:rsidR="00193FB0" w:rsidP="00193FB0" w:rsidRDefault="00193FB0">
      <w:pPr>
        <w:ind w:firstLine="708"/>
        <w:jc w:val="both"/>
      </w:pPr>
      <w:r>
        <w:t xml:space="preserve"> </w:t>
      </w:r>
    </w:p>
    <w:p w:rsidR="00193FB0" w:rsidP="00193FB0" w:rsidRDefault="00193FB0">
      <w:pPr>
        <w:ind w:firstLine="708"/>
        <w:jc w:val="both"/>
      </w:pPr>
      <w:r>
        <w:t xml:space="preserve">Budući da je FINA, temeljem članka 112. stavak 1. SZ,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3D04B9">
        <w:t>4.825,00</w:t>
      </w:r>
      <w:r>
        <w:t xml:space="preserve"> kuna kao </w:t>
      </w:r>
      <w:r w:rsidRPr="00CC6109">
        <w:t>predujam za namirenje troškova</w:t>
      </w:r>
      <w:r>
        <w:t xml:space="preserve"> naprijed navedenog</w:t>
      </w:r>
      <w:r w:rsidRPr="00CC6109">
        <w:t xml:space="preserve"> stečajnoga postupka</w:t>
      </w:r>
      <w:r>
        <w:t xml:space="preserve">, te pošto je ovaj sud donio rješenje o odbačaju </w:t>
      </w:r>
      <w:r w:rsidR="0056296F">
        <w:t>zahtjeva</w:t>
      </w:r>
      <w:r>
        <w:t xml:space="preserve"> za </w:t>
      </w:r>
      <w:r w:rsidR="003D04B9">
        <w:t>otvaranje</w:t>
      </w:r>
      <w:r>
        <w:t xml:space="preserve"> stečajnog postupka nad naprijed navedenim dužnikom, valjalo je, odlučiti kao u izreci ovog rješenja.</w:t>
      </w:r>
    </w:p>
    <w:p w:rsidR="00193FB0" w:rsidP="00193FB0" w:rsidRDefault="00193FB0">
      <w:pPr>
        <w:ind w:firstLine="708"/>
        <w:jc w:val="both"/>
      </w:pPr>
    </w:p>
    <w:p w:rsidRPr="00E82A70" w:rsidR="00193FB0" w:rsidP="00193FB0" w:rsidRDefault="00193FB0">
      <w:pPr>
        <w:jc w:val="center"/>
      </w:pPr>
      <w:r>
        <w:t xml:space="preserve">U Splitu </w:t>
      </w:r>
      <w:r w:rsidR="0056296F">
        <w:t>30</w:t>
      </w:r>
      <w:r>
        <w:t xml:space="preserve">. </w:t>
      </w:r>
      <w:r w:rsidR="003D04B9">
        <w:t>rujna</w:t>
      </w:r>
      <w:r>
        <w:t xml:space="preserve"> 2019. </w:t>
      </w:r>
    </w:p>
    <w:p w:rsidR="00193FB0" w:rsidP="00193FB0" w:rsidRDefault="00193FB0">
      <w:r>
        <w:tab/>
      </w:r>
      <w:r>
        <w:tab/>
      </w:r>
      <w:r>
        <w:tab/>
      </w:r>
    </w:p>
    <w:tbl>
      <w:tblPr>
        <w:tblStyle w:val="Reetkatablice"/>
        <w:tblW w:w="4227" w:type="dxa"/>
        <w:tblInd w:w="56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4227"/>
      </w:tblGrid>
      <w:tr w:rsidR="00193FB0" w:rsidTr="00ED130E">
        <w:trPr>
          <w:trHeight w:val="488"/>
        </w:trPr>
        <w:tc>
          <w:tcPr>
            <w:tcW w:w="4227" w:type="dxa"/>
          </w:tcPr>
          <w:p w:rsidRPr="00193FB0" w:rsidR="00193FB0" w:rsidP="00ED130E" w:rsidRDefault="00193FB0">
            <w:pPr>
              <w:jc w:val="center"/>
              <w:rPr>
                <w:bCs/>
                <w:sz w:val="24"/>
              </w:rPr>
            </w:pPr>
            <w:r w:rsidRPr="00193FB0">
              <w:rPr>
                <w:bCs/>
                <w:sz w:val="24"/>
              </w:rPr>
              <w:t>Sudac</w:t>
            </w:r>
          </w:p>
          <w:p w:rsidRPr="00193FB0" w:rsidR="00193FB0" w:rsidP="00ED130E" w:rsidRDefault="00193FB0">
            <w:pPr>
              <w:jc w:val="center"/>
              <w:rPr>
                <w:bCs/>
                <w:sz w:val="24"/>
              </w:rPr>
            </w:pPr>
          </w:p>
          <w:p w:rsidR="00193FB0" w:rsidP="00ED130E" w:rsidRDefault="00193FB0">
            <w:pPr>
              <w:jc w:val="center"/>
              <w:rPr>
                <w:bCs/>
                <w:sz w:val="24"/>
              </w:rPr>
            </w:pPr>
          </w:p>
          <w:p w:rsidRPr="00193FB0" w:rsidR="0056296F" w:rsidP="00ED130E" w:rsidRDefault="0056296F">
            <w:pPr>
              <w:jc w:val="center"/>
              <w:rPr>
                <w:bCs/>
                <w:sz w:val="24"/>
              </w:rPr>
            </w:pPr>
          </w:p>
        </w:tc>
      </w:tr>
      <w:tr w:rsidR="00193FB0" w:rsidTr="00ED130E">
        <w:trPr>
          <w:trHeight w:val="816"/>
        </w:trPr>
        <w:tc>
          <w:tcPr>
            <w:tcW w:w="4227" w:type="dxa"/>
          </w:tcPr>
          <w:p w:rsidRPr="00193FB0" w:rsidR="00193FB0" w:rsidP="00ED130E" w:rsidRDefault="00193FB0">
            <w:pPr>
              <w:jc w:val="center"/>
              <w:rPr>
                <w:bCs/>
                <w:sz w:val="24"/>
              </w:rPr>
            </w:pPr>
            <w:r w:rsidRPr="00193FB0">
              <w:rPr>
                <w:bCs/>
                <w:sz w:val="24"/>
              </w:rPr>
              <w:t xml:space="preserve">Katarina Mikulić </w:t>
            </w:r>
          </w:p>
        </w:tc>
      </w:tr>
    </w:tbl>
    <w:p w:rsidRPr="00D01344" w:rsidR="00193FB0" w:rsidP="00193FB0" w:rsidRDefault="00193FB0">
      <w:pPr>
        <w:pStyle w:val="Tijeloteksta"/>
      </w:pPr>
      <w:r w:rsidRPr="00D01344">
        <w:t xml:space="preserve">Pouka o pravnom lijeku: </w:t>
      </w:r>
    </w:p>
    <w:p w:rsidRPr="00D01344" w:rsidR="00193FB0" w:rsidP="00193FB0" w:rsidRDefault="00193FB0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Pr="00D01344" w:rsidR="00193FB0" w:rsidP="00193FB0" w:rsidRDefault="00193FB0">
      <w:pPr>
        <w:pStyle w:val="Tijeloteksta"/>
      </w:pPr>
    </w:p>
    <w:p w:rsidRPr="00D01344" w:rsidR="00193FB0" w:rsidP="00193FB0" w:rsidRDefault="00193FB0">
      <w:pPr>
        <w:pStyle w:val="Tijeloteksta"/>
      </w:pPr>
    </w:p>
    <w:p w:rsidRPr="00D01344" w:rsidR="00193FB0" w:rsidP="00193FB0" w:rsidRDefault="00193FB0">
      <w:pPr>
        <w:pStyle w:val="Tijeloteksta"/>
      </w:pPr>
      <w:r w:rsidRPr="00D01344">
        <w:t>DNA:</w:t>
      </w:r>
    </w:p>
    <w:p w:rsidRPr="00D01344" w:rsidR="00193FB0" w:rsidP="00193FB0" w:rsidRDefault="00193FB0">
      <w:pPr>
        <w:pStyle w:val="Tijeloteksta"/>
      </w:pPr>
      <w:r w:rsidRPr="00D01344">
        <w:t>- predlagatelju - FINA</w:t>
      </w:r>
    </w:p>
    <w:p w:rsidRPr="00D01344" w:rsidR="00193FB0" w:rsidP="00193FB0" w:rsidRDefault="00193FB0">
      <w:pPr>
        <w:pStyle w:val="Tijeloteksta"/>
      </w:pPr>
      <w:r w:rsidRPr="00D01344">
        <w:t>- mrežna stranica e-Oglasna ploča sudova</w:t>
      </w:r>
    </w:p>
    <w:p w:rsidRPr="00D01344" w:rsidR="00193FB0" w:rsidP="00193FB0" w:rsidRDefault="00193FB0">
      <w:pPr>
        <w:pStyle w:val="Tijeloteksta"/>
      </w:pPr>
      <w:r w:rsidRPr="00D01344">
        <w:t>- u spis</w:t>
      </w:r>
    </w:p>
    <w:p w:rsidRPr="00D01344" w:rsidR="00193FB0" w:rsidP="00193FB0" w:rsidRDefault="00193FB0">
      <w:pPr>
        <w:pStyle w:val="Tijeloteksta"/>
      </w:pPr>
    </w:p>
    <w:p w:rsidR="00193FB0" w:rsidP="00193FB0" w:rsidRDefault="00193FB0">
      <w:pPr>
        <w:jc w:val="center"/>
      </w:pPr>
    </w:p>
    <w:p w:rsidR="00193FB0" w:rsidP="00193FB0" w:rsidRDefault="00193FB0">
      <w:pPr>
        <w:spacing w:after="100"/>
        <w:jc w:val="both"/>
      </w:pPr>
      <w:r>
        <w:tab/>
      </w:r>
    </w:p>
    <w:p w:rsidR="00193FB0" w:rsidP="00193FB0" w:rsidRDefault="00193FB0">
      <w:pPr>
        <w:spacing w:before="100" w:beforeAutospacing="true" w:after="100" w:afterAutospacing="true"/>
        <w:jc w:val="both"/>
      </w:pPr>
      <w:r>
        <w:tab/>
      </w:r>
    </w:p>
    <w:p w:rsidRPr="00236892" w:rsidR="00193FB0" w:rsidP="00193FB0" w:rsidRDefault="00193FB0"/>
    <w:p w:rsidRPr="00236892" w:rsidR="00193FB0" w:rsidP="00193FB0" w:rsidRDefault="00193FB0"/>
    <w:p w:rsidRPr="00D01344" w:rsidR="00193FB0" w:rsidP="00193FB0" w:rsidRDefault="00193FB0">
      <w:pPr>
        <w:jc w:val="both"/>
      </w:pPr>
    </w:p>
    <w:p w:rsidR="00853B3E" w:rsidP="00193FB0" w:rsidRDefault="00853B3E">
      <w:pPr>
        <w:ind w:firstLine="708"/>
        <w:jc w:val="both"/>
      </w:pPr>
    </w:p>
    <w:sectPr w:rsidR="00853B3E" w:rsidSect="00766452">
      <w:headerReference w:type="default" r:id="rId10"/>
      <w:footerReference w:type="default" r:id="rId11"/>
      <w:headerReference w:type="first" r:id="rId12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623D" w:rsidP="00CF623D" w:rsidRDefault="00CF623D">
      <w:r>
        <w:separator/>
      </w:r>
    </w:p>
  </w:endnote>
  <w:endnote w:type="continuationSeparator" w:id="0">
    <w:p w:rsidR="00CF623D" w:rsidP="00CF623D" w:rsidRDefault="00CF623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623D" w:rsidRDefault="00CF623D">
    <w:pPr>
      <w:pStyle w:val="Podnoje"/>
      <w:jc w:val="center"/>
    </w:pPr>
  </w:p>
  <w:p w:rsidR="00CF623D" w:rsidRDefault="00CF623D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623D" w:rsidP="00CF623D" w:rsidRDefault="00CF623D">
      <w:r>
        <w:separator/>
      </w:r>
    </w:p>
  </w:footnote>
  <w:footnote w:type="continuationSeparator" w:id="0">
    <w:p w:rsidR="00CF623D" w:rsidP="00CF623D" w:rsidRDefault="00CF623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="003E6296" w:rsidP="006328A0" w:rsidRDefault="00CF623D">
        <w:pPr>
          <w:jc w:val="right"/>
        </w:pPr>
        <w:r>
          <w:t xml:space="preserve"> </w:t>
        </w:r>
        <w:r>
          <w:tab/>
        </w:r>
        <w:r w:rsidR="006328A0">
          <w:t>Poslovni broj: 4. St</w:t>
        </w:r>
        <w:r w:rsidR="00662C10">
          <w:t>-</w:t>
        </w:r>
        <w:r w:rsidR="003D04B9">
          <w:t>344/2019-9</w:t>
        </w:r>
      </w:p>
    </w:sdtContent>
  </w:sdt>
  <w:p w:rsidR="006B1865" w:rsidRDefault="00817EC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66452" w:rsidRDefault="00766452">
    <w:pPr>
      <w:pStyle w:val="Zaglavlje"/>
      <w:jc w:val="center"/>
    </w:pPr>
  </w:p>
  <w:p w:rsidR="003E6296" w:rsidP="003E6296" w:rsidRDefault="00817EC1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A17"/>
    <w:rsid w:val="00066650"/>
    <w:rsid w:val="00085E7C"/>
    <w:rsid w:val="000B4D96"/>
    <w:rsid w:val="000D5416"/>
    <w:rsid w:val="00193FB0"/>
    <w:rsid w:val="002423E3"/>
    <w:rsid w:val="003B75FB"/>
    <w:rsid w:val="003C2F22"/>
    <w:rsid w:val="003D04B9"/>
    <w:rsid w:val="00417EA6"/>
    <w:rsid w:val="0056296F"/>
    <w:rsid w:val="005F2277"/>
    <w:rsid w:val="006328A0"/>
    <w:rsid w:val="00662C10"/>
    <w:rsid w:val="0071519E"/>
    <w:rsid w:val="00766452"/>
    <w:rsid w:val="007F7A84"/>
    <w:rsid w:val="00814EDB"/>
    <w:rsid w:val="00815142"/>
    <w:rsid w:val="00817EC1"/>
    <w:rsid w:val="00853B3E"/>
    <w:rsid w:val="00981D37"/>
    <w:rsid w:val="00A127CD"/>
    <w:rsid w:val="00A51DE9"/>
    <w:rsid w:val="00A76C07"/>
    <w:rsid w:val="00B244DD"/>
    <w:rsid w:val="00B30A17"/>
    <w:rsid w:val="00B7506F"/>
    <w:rsid w:val="00BD7DD7"/>
    <w:rsid w:val="00C52CCE"/>
    <w:rsid w:val="00CF623D"/>
    <w:rsid w:val="00D01B4E"/>
    <w:rsid w:val="00D8632A"/>
    <w:rsid w:val="00DD0D5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0A17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A1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30A17"/>
    <w:rPr>
      <w:rFonts w:eastAsia="Times New Roman" w:cs="Times New Roman"/>
      <w:szCs w:val="24"/>
      <w:lang w:eastAsia="hr-HR"/>
    </w:rPr>
  </w:style>
  <w:style w:type="paragraph" w:styleId="Podnaslov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B30A17"/>
    <w:rPr>
      <w:rFonts w:ascii="Tahoma" w:hAnsi="Tahoma" w:eastAsia="Times New Roman" w:cs="Times New Roman"/>
      <w:b/>
      <w:color w:val="0000FF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B30A17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CF623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F623D"/>
    <w:rPr>
      <w:rFonts w:eastAsia="Times New Roman" w:cs="Times New Roman"/>
      <w:szCs w:val="24"/>
      <w:lang w:eastAsia="hr-HR"/>
    </w:rPr>
  </w:style>
  <w:style w:type="character" w:styleId="Naslov1Char" w:customStyle="true">
    <w:name w:val="Naslov 1 Char"/>
    <w:basedOn w:val="Zadanifontodlomka"/>
    <w:link w:val="Naslov1"/>
    <w:rsid w:val="00CF623D"/>
    <w:rPr>
      <w:rFonts w:eastAsia="Arial Unicode MS" w:cs="Times New Roman"/>
      <w:b/>
      <w:bCs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rsid w:val="00CF623D"/>
    <w:rPr>
      <w:rFonts w:eastAsia="Arial Unicode MS" w:cs="Times New Roman"/>
      <w:szCs w:val="20"/>
    </w:rPr>
  </w:style>
  <w:style w:type="paragraph" w:styleId="Tijeloteksta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type="character" w:styleId="TijelotekstaChar" w:customStyle="true">
    <w:name w:val="Tijelo teksta Char"/>
    <w:aliases w:val=" uvlaka 3 Char,  uvlaka 2 Char,uvlaka 3 Char,uvlaka 2 Char"/>
    <w:basedOn w:val="Zadanifontodlomka"/>
    <w:link w:val="Tijeloteksta"/>
    <w:rsid w:val="00CF623D"/>
    <w:rPr>
      <w:rFonts w:eastAsia="Times New Roman" w:cs="Times New Roman"/>
      <w:szCs w:val="20"/>
      <w:lang w:val="en-AU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F62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F623D"/>
    <w:rPr>
      <w:rFonts w:ascii="Tahoma" w:hAnsi="Tahoma" w:eastAsia="Times New Roman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rsid w:val="006328A0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817E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7EC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7EC1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7EC1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7EC1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17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EC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EC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EC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7. kolovoza 2019.</izvorni_sadrzaj>
    <derivirana_varijabla naziv="DomainObject.Predmet.DatumOsnivanja_1">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>24. rujna 2019.</izvorni_sadrzaj>
    <derivirana_varijabla naziv="DomainObject.Predmet.DatumRjesavanja_1">24.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St-344/2019</izvorni_sadrzaj>
    <derivirana_varijabla naziv="DomainObject.Predmet.OznakaBroj_1">St-344/2019</derivirana_varijabla>
  </DomainObject.Predmet.OznakaBroj>
  <DomainObject.Predmet.OznakaBrojOptuznogAkta>
    <izvorni_sadrzaj>04-06-19-3332</izvorni_sadrzaj>
    <derivirana_varijabla naziv="DomainObject.Predmet.OznakaBrojOptuznogAkta_1">04-06-19-3332</derivirana_varijabla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PROSPERITY d.o.o. za ribarstvo, trgovinu i turizam</izvorni_sadrzaj>
    <derivirana_varijabla naziv="DomainObject.Predmet.ProtustrankaFormated_1">  PROSPERITY d.o.o. za ribarstvo, trgovinu i turizam</derivirana_varijabla>
  </DomainObject.Predmet.ProtustrankaFormated>
  <DomainObject.Predmet.ProtustrankaFormatedOIB>
    <izvorni_sadrzaj>  PROSPERITY d.o.o. za ribarstvo, trgovinu i turizam, OIB 62775767822</izvorni_sadrzaj>
    <derivirana_varijabla naziv="DomainObject.Predmet.ProtustrankaFormatedOIB_1">  PROSPERITY d.o.o. za ribarstvo, trgovinu i turizam, OIB 62775767822</derivirana_varijabla>
  </DomainObject.Predmet.ProtustrankaFormatedOIB>
  <DomainObject.Predmet.ProtustrankaFormatedWithAdress>
    <izvorni_sadrzaj> PROSPERITY d.o.o. za ribarstvo, trgovinu i turizam, Ulica Frane Novakovića 3, 21425 Sumartin</izvorni_sadrzaj>
    <derivirana_varijabla naziv="DomainObject.Predmet.ProtustrankaFormatedWithAdress_1"> PROSPERITY d.o.o. za ribarstvo, trgovinu i turizam, Ulica Frane Novakovića 3, 21425 Sumartin</derivirana_varijabla>
  </DomainObject.Predmet.ProtustrankaFormatedWithAdress>
  <DomainObject.Predmet.ProtustrankaFormatedWithAdressOIB>
    <izvorni_sadrzaj> PROSPERITY d.o.o. za ribarstvo, trgovinu i turizam, OIB 62775767822, Ulica Frane Novakovića 3, 21425 Sumartin</izvorni_sadrzaj>
    <derivirana_varijabla naziv="DomainObject.Predmet.ProtustrankaFormatedWithAdressOIB_1"> PROSPERITY d.o.o. za ribarstvo, trgovinu i turizam, OIB 62775767822, Ulica Frane Novakovića 3, 21425 Sumartin</derivirana_varijabla>
  </DomainObject.Predmet.ProtustrankaFormatedWithAdressOIB>
  <DomainObject.Predmet.ProtustrankaWithAdress>
    <izvorni_sadrzaj>PROSPERITY d.o.o. za ribarstvo, trgovinu i turizam Ulica Frane Novakovića 3, 21425 Sumartin</izvorni_sadrzaj>
    <derivirana_varijabla naziv="DomainObject.Predmet.ProtustrankaWithAdress_1">PROSPERITY d.o.o. za ribarstvo, trgovinu i turizam Ulica Frane Novakovića 3, 21425 Sumartin</derivirana_varijabla>
  </DomainObject.Predmet.ProtustrankaWithAdress>
  <DomainObject.Predmet.ProtustrankaWithAdressOIB>
    <izvorni_sadrzaj>PROSPERITY d.o.o. za ribarstvo, trgovinu i turizam, OIB 62775767822, Ulica Frane Novakovića 3, 21425 Sumartin</izvorni_sadrzaj>
    <derivirana_varijabla naziv="DomainObject.Predmet.ProtustrankaWithAdressOIB_1">PROSPERITY d.o.o. za ribarstvo, trgovinu i turizam, OIB 62775767822, Ulica Frane Novakovića 3, 21425 Sumartin</derivirana_varijabla>
  </DomainObject.Predmet.ProtustrankaWithAdressOIB>
  <DomainObject.Predmet.ProtustrankaNazivFormated>
    <izvorni_sadrzaj>PROSPERITY d.o.o. za ribarstvo, trgovinu i turizam</izvorni_sadrzaj>
    <derivirana_varijabla naziv="DomainObject.Predmet.ProtustrankaNazivFormated_1">PROSPERITY d.o.o. za ribarstvo, trgovinu i turizam</derivirana_varijabla>
  </DomainObject.Predmet.ProtustrankaNazivFormated>
  <DomainObject.Predmet.ProtustrankaNazivFormatedOIB>
    <izvorni_sadrzaj>PROSPERITY d.o.o. za ribarstvo, trgovinu i turizam, OIB 62775767822</izvorni_sadrzaj>
    <derivirana_varijabla naziv="DomainObject.Predmet.ProtustrankaNazivFormatedOIB_1">PROSPERITY d.o.o. za ribarstvo, trgovinu i turizam, OIB 62775767822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57108.19</izvorni_sadrzaj>
    <derivirana_varijabla naziv="DomainObject.Predmet.TrenutnaVrijednost_1">57108.19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PROSPERITY d.o.o. za ribarstvo, trgovinu i turizam</item>
    </izvorni_sadrzaj>
    <derivirana_varijabla naziv="DomainObject.Predmet.ProtuStrankaListFormated_1">
      <item>PROSPERITY d.o.o. za ribarstvo, trgovinu i turizam</item>
    </derivirana_varijabla>
  </DomainObject.Predmet.ProtuStrankaListFormated>
  <DomainObject.Predmet.ProtuStrankaListFormatedOIB>
    <izvorni_sadrzaj>
      <item>PROSPERITY d.o.o. za ribarstvo, trgovinu i turizam, OIB 62775767822</item>
    </izvorni_sadrzaj>
    <derivirana_varijabla naziv="DomainObject.Predmet.ProtuStrankaListFormatedOIB_1">
      <item>PROSPERITY d.o.o. za ribarstvo, trgovinu i turizam, OIB 62775767822</item>
    </derivirana_varijabla>
  </DomainObject.Predmet.ProtuStrankaListFormatedOIB>
  <DomainObject.Predmet.ProtuStrankaListFormatedWithAdress>
    <izvorni_sadrzaj>
      <item>PROSPERITY d.o.o. za ribarstvo, trgovinu i turizam, Ulica Frane Novakovića 3, 21425 Sumartin</item>
    </izvorni_sadrzaj>
    <derivirana_varijabla naziv="DomainObject.Predmet.ProtuStrankaListFormatedWithAdress_1">
      <item>PROSPERITY d.o.o. za ribarstvo, trgovinu i turizam, Ulica Frane Novakovića 3, 21425 Sumartin</item>
    </derivirana_varijabla>
  </DomainObject.Predmet.ProtuStrankaListFormatedWithAdress>
  <DomainObject.Predmet.ProtuStrankaListFormatedWithAdressOIB>
    <izvorni_sadrzaj>
      <item>PROSPERITY d.o.o. za ribarstvo, trgovinu i turizam, OIB 62775767822, Ulica Frane Novakovića 3, 21425 Sumartin</item>
    </izvorni_sadrzaj>
    <derivirana_varijabla naziv="DomainObject.Predmet.ProtuStrankaListFormatedWithAdressOIB_1">
      <item>PROSPERITY d.o.o. za ribarstvo, trgovinu i turizam, OIB 62775767822, Ulica Frane Novakovića 3, 21425 Sumartin</item>
    </derivirana_varijabla>
  </DomainObject.Predmet.ProtuStrankaListFormatedWithAdressOIB>
  <DomainObject.Predmet.ProtuStrankaListNazivFormated>
    <izvorni_sadrzaj>
      <item>PROSPERITY d.o.o. za ribarstvo, trgovinu i turizam</item>
    </izvorni_sadrzaj>
    <derivirana_varijabla naziv="DomainObject.Predmet.ProtuStrankaListNazivFormated_1">
      <item>PROSPERITY d.o.o. za ribarstvo, trgovinu i turizam</item>
    </derivirana_varijabla>
  </DomainObject.Predmet.ProtuStrankaListNazivFormated>
  <DomainObject.Predmet.ProtuStrankaListNazivFormatedOIB>
    <izvorni_sadrzaj>
      <item>PROSPERITY d.o.o. za ribarstvo, trgovinu i turizam, OIB 62775767822</item>
    </izvorni_sadrzaj>
    <derivirana_varijabla naziv="DomainObject.Predmet.ProtuStrankaListNazivFormatedOIB_1">
      <item>PROSPERITY d.o.o. za ribarstvo, trgovinu i turizam, OIB 62775767822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PROSPERITY d.o.o. za ribarstvo, trgovinu i turizam</izvorni_sadrzaj>
    <derivirana_varijabla naziv="DomainObject.Predmet.ProtustrankaIDrugi_1">PROSPERITY d.o.o. za ribarstvo, trgovinu i turizam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PROSPERITY d.o.o. za ribarstvo, trgovinu i turizam, OIB 62775767822, Ulica Frane Novakovića 3, 21425 Sumartin</izvorni_sadrzaj>
    <derivirana_varijabla naziv="DomainObject.Predmet.ProtustrankaIDrugiAdressOIB_1">PROSPERITY d.o.o. za ribarstvo, trgovinu i turizam, OIB 62775767822, Ulica Frane Novakovića 3, 21425 Sumartin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2019.</izvorni_sadrzaj>
    <derivirana_varijabla naziv="DomainObject.Predmet.OdlukaRjesenje.DatumDonosenjaOdluke_1">24.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St-344/2019-6</izvorni_sadrzaj>
    <derivirana_varijabla naziv="DomainObject.Predmet.OdlukaRjesenje.Oznaka_1">St-344/2019-6</derivirana_varijabla>
  </DomainObject.Predmet.OdlukaRjesenje.Oznaka>
  <DomainObject.Predmet.SudioniciListNaziv>
    <izvorni_sadrzaj>
      <item>PROSPERITY d.o.o. za ribarstvo, trgovinu i turizam</item>
      <item>Financijska agencija</item>
    </izvorni_sadrzaj>
    <derivirana_varijabla naziv="DomainObject.Predmet.SudioniciListNaziv_1">
      <item>PROSPERITY d.o.o. za ribarstvo, trgovinu i turizam</item>
      <item>Financijska agencija</item>
    </derivirana_varijabla>
  </DomainObject.Predmet.SudioniciListNaziv>
  <DomainObject.Predmet.SudioniciListAdressOIB>
    <izvorni_sadrzaj>
      <item>PROSPERITY d.o.o. za ribarstvo, trgovinu i turizam, OIB 62775767822, Ulica Frane Novakovića 3,21425 Sumartin</item>
      <item>Financijska agencija, OIB 85821130368, MAŽURANIĆEVO ŠETALIŠTE 24b,21000 Split</item>
    </izvorni_sadrzaj>
    <derivirana_varijabla naziv="DomainObject.Predmet.SudioniciListAdressOIB_1">
      <item>PROSPERITY d.o.o. za ribarstvo, trgovinu i turizam, OIB 62775767822, Ulica Frane Novakovića 3,21425 Sumartin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62775767822</item>
      <item>, OIB 85821130368</item>
    </izvorni_sadrzaj>
    <derivirana_varijabla naziv="DomainObject.Predmet.SudioniciListNazivOIB_1">
      <item>, OIB 62775767822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503</properties:Words>
  <properties:Characters>2893</properties:Characters>
  <properties:Lines>86</properties:Lines>
  <properties:Paragraphs>25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2019-09-30T06:37:00Z</cp:lastPrinted>
  <dcterms:modified xmlns:xsi="http://www.w3.org/2001/XMLSchema-instance" xsi:type="dcterms:W3CDTF">2019-09-30T06:39:00Z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FINI DA OSLOBODI ZAPLJENJENA SREDSTVA.docx)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