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c3173" w14:paraId="67c3173" w:rsidRDefault="001D1730" w:rsidR="001D1730">
      <w:pPr>
        <w:tabs>
          <w:tab w:pos="9447" w:val="right"/>
        </w:tabs>
        <w15:collapsed w:val="false"/>
        <w:rPr>
          <w:i/>
          <w:lang w:val="hr-HR"/>
        </w:rPr>
      </w:pPr>
      <w:bookmarkStart w:name="_GoBack" w:id="0"/>
      <w:bookmarkEnd w:id="0"/>
      <w:r>
        <w:rPr>
          <w:sz w:val="22"/>
          <w:lang w:val="hr-HR"/>
        </w:rPr>
        <w:t xml:space="preserve"> </w:t>
      </w:r>
      <w:r w:rsidR="002067EC" w:rsidRPr="002067EC">
        <w:rPr>
          <w:sz w:val="22"/>
          <w:lang w:val="hr-HR"/>
        </w:rPr>
        <w:t xml:space="preserve">                          </w:t>
      </w:r>
      <w:r w:rsidR="002067EC" w:rsidRPr="002067EC">
        <w:rPr>
          <w:lang w:val="hr-HR"/>
        </w:rPr>
        <w:t xml:space="preserve">             </w:t>
      </w:r>
      <w:r w:rsidR="002067EC" w:rsidRPr="002067EC">
        <w:rPr>
          <w:i/>
          <w:lang w:val="hr-HR"/>
        </w:rPr>
        <w:t xml:space="preserve"> </w:t>
      </w:r>
      <w:r w:rsidR="002067EC" w:rsidRPr="002067EC">
        <w:rPr>
          <w:i/>
          <w:lang w:val="hr-HR"/>
        </w:rPr>
        <w:tab/>
      </w:r>
    </w:p>
    <w:p w:rsidRDefault="001D1730" w:rsidR="001D1730">
      <w:pPr>
        <w:tabs>
          <w:tab w:pos="9447" w:val="right"/>
        </w:tabs>
        <w:rPr>
          <w:i/>
          <w:lang w:val="hr-HR"/>
        </w:rPr>
      </w:pPr>
    </w:p>
    <w:p w:rsidRDefault="002067EC" w:rsidP="001D1730" w:rsidR="006B44C3">
      <w:pPr>
        <w:tabs>
          <w:tab w:pos="9447" w:val="right"/>
        </w:tabs>
        <w:jc w:val="right"/>
        <w:rPr>
          <w:lang w:val="hr-HR"/>
        </w:rPr>
      </w:pPr>
      <w:r w:rsidRPr="002067EC">
        <w:rPr>
          <w:lang w:val="hr-HR"/>
        </w:rPr>
        <w:t>Poslovni broj:</w:t>
      </w:r>
      <w:r w:rsidR="00943949">
        <w:rPr>
          <w:lang w:val="hr-HR"/>
        </w:rPr>
        <w:t xml:space="preserve"> </w:t>
      </w:r>
      <w:r w:rsidR="000E5A59">
        <w:rPr>
          <w:lang w:val="hr-HR"/>
        </w:rPr>
        <w:t>20</w:t>
      </w:r>
      <w:r w:rsidR="002C277D">
        <w:rPr>
          <w:lang w:val="hr-HR"/>
        </w:rPr>
        <w:t xml:space="preserve"> </w:t>
      </w:r>
      <w:proofErr w:type="spellStart"/>
      <w:r w:rsidR="00125102">
        <w:rPr>
          <w:lang w:val="hr-HR"/>
        </w:rPr>
        <w:t>Sp</w:t>
      </w:r>
      <w:proofErr w:type="spellEnd"/>
      <w:r w:rsidR="00125102">
        <w:rPr>
          <w:lang w:val="hr-HR"/>
        </w:rPr>
        <w:t>-87/17-4</w:t>
      </w:r>
    </w:p>
    <w:p w:rsidRDefault="00775818" w:rsidP="003B608D" w:rsidR="00775818">
      <w:pPr>
        <w:tabs>
          <w:tab w:pos="9447" w:val="right"/>
        </w:tabs>
        <w:jc w:val="right"/>
        <w:rPr>
          <w:lang w:val="hr-HR"/>
        </w:rPr>
      </w:pPr>
    </w:p>
    <w:p w:rsidRDefault="00ED0507" w:rsidR="00ED0507" w:rsidRPr="002067EC">
      <w:pPr>
        <w:tabs>
          <w:tab w:pos="9447" w:val="right"/>
        </w:tabs>
        <w:rPr>
          <w:lang w:val="hr-HR"/>
        </w:rPr>
      </w:pPr>
    </w:p>
    <w:p w:rsidRDefault="001D1730" w:rsidP="001D1730" w:rsidR="001D1730">
      <w:pPr>
        <w:rPr>
          <w:szCs w:val="24"/>
          <w:lang w:val="hr-HR"/>
        </w:rPr>
      </w:pPr>
      <w:r>
        <w:rPr>
          <w:noProof/>
          <w:lang w:val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1066800</wp:posOffset>
            </wp:positionH>
            <wp:positionV relativeFrom="paragraph">
              <wp:posOffset>-304800</wp:posOffset>
            </wp:positionV>
            <wp:extent cy="666750" cx="523875"/>
            <wp:effectExtent b="0" r="9525" t="0" l="0"/>
            <wp:wrapSquare wrapText="bothSides"/>
            <wp:docPr descr="grb-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D1730" w:rsidP="001D1730" w:rsidR="001D1730">
      <w:pPr>
        <w:rPr>
          <w:szCs w:val="24"/>
          <w:lang w:val="hr-HR"/>
        </w:rPr>
      </w:pPr>
    </w:p>
    <w:p w:rsidRDefault="001D1730" w:rsidP="001D1730" w:rsidR="001D1730">
      <w:pPr>
        <w:rPr>
          <w:szCs w:val="24"/>
          <w:lang w:val="hr-HR"/>
        </w:rPr>
      </w:pPr>
    </w:p>
    <w:p w:rsidRDefault="001D1730" w:rsidP="001D1730" w:rsidR="001D1730">
      <w:pPr>
        <w:rPr>
          <w:szCs w:val="24"/>
          <w:lang w:val="hr-HR"/>
        </w:rPr>
      </w:pPr>
      <w:r>
        <w:rPr>
          <w:szCs w:val="24"/>
          <w:lang w:val="hr-HR"/>
        </w:rPr>
        <w:t xml:space="preserve">               REPUBLIKA HRVATSKA</w:t>
      </w:r>
    </w:p>
    <w:p w:rsidRDefault="001D1730" w:rsidP="001D1730" w:rsidR="001D1730">
      <w:pPr>
        <w:rPr>
          <w:b/>
          <w:szCs w:val="24"/>
          <w:lang w:val="hr-HR"/>
        </w:rPr>
      </w:pPr>
      <w:r>
        <w:rPr>
          <w:b/>
          <w:szCs w:val="24"/>
          <w:lang w:val="hr-HR"/>
        </w:rPr>
        <w:t>OPĆINSKI GRAĐANSKI SUD U ZAGREBU</w:t>
      </w:r>
    </w:p>
    <w:p w:rsidRDefault="001D1730" w:rsidP="001D1730" w:rsidR="001D1730" w:rsidRPr="00C02FD2">
      <w:pPr>
        <w:rPr>
          <w:szCs w:val="24"/>
          <w:lang w:val="hr-HR"/>
        </w:rPr>
      </w:pPr>
      <w:r>
        <w:rPr>
          <w:b/>
          <w:szCs w:val="24"/>
          <w:lang w:val="hr-HR"/>
        </w:rPr>
        <w:tab/>
        <w:t xml:space="preserve">     </w:t>
      </w:r>
      <w:r>
        <w:rPr>
          <w:szCs w:val="24"/>
          <w:lang w:val="hr-HR"/>
        </w:rPr>
        <w:t>Ulica grada Vukovara 84</w:t>
      </w:r>
    </w:p>
    <w:p w:rsidRDefault="002067EC" w:rsidR="002067EC">
      <w:pPr>
        <w:pStyle w:val="Naslov2"/>
      </w:pPr>
    </w:p>
    <w:p w:rsidRDefault="001D1730" w:rsidP="001D1730" w:rsidR="002067EC">
      <w:pPr>
        <w:pStyle w:val="Naslov2"/>
        <w:ind w:left="567"/>
        <w:rPr>
          <w:b w:val="false"/>
          <w:sz w:val="24"/>
        </w:rPr>
      </w:pPr>
      <w:r>
        <w:rPr>
          <w:b w:val="false"/>
          <w:sz w:val="24"/>
        </w:rPr>
        <w:t xml:space="preserve">R E P U B L I K A   H R V A T S K A </w:t>
      </w:r>
    </w:p>
    <w:p w:rsidRDefault="001D1730" w:rsidP="001D1730" w:rsidR="001D1730" w:rsidRPr="001D1730">
      <w:pPr>
        <w:jc w:val="center"/>
        <w:rPr>
          <w:lang w:val="hr-HR"/>
        </w:rPr>
      </w:pPr>
      <w:r>
        <w:rPr>
          <w:lang w:val="hr-HR"/>
        </w:rPr>
        <w:t xml:space="preserve">      R J E Š E N J E </w:t>
      </w:r>
    </w:p>
    <w:p w:rsidRDefault="002067EC" w:rsidP="00AD289C" w:rsidR="002067EC">
      <w:pPr>
        <w:jc w:val="both"/>
        <w:rPr>
          <w:lang w:val="hr-HR"/>
        </w:rPr>
      </w:pPr>
    </w:p>
    <w:p w:rsidRDefault="00AD289C" w:rsidP="00AD289C" w:rsidR="00AD289C">
      <w:pPr>
        <w:jc w:val="both"/>
        <w:rPr>
          <w:lang w:val="hr-HR"/>
        </w:rPr>
      </w:pPr>
    </w:p>
    <w:p w:rsidRDefault="002067EC" w:rsidP="0093175F" w:rsidR="002067EC" w:rsidRPr="0093175F">
      <w:pPr>
        <w:ind w:firstLine="720" w:left="567"/>
        <w:jc w:val="both"/>
        <w:rPr>
          <w:szCs w:val="24"/>
        </w:rPr>
      </w:pPr>
      <w:r>
        <w:rPr>
          <w:lang w:val="hr-HR"/>
        </w:rPr>
        <w:t>Općinski</w:t>
      </w:r>
      <w:r w:rsidR="00A93C11">
        <w:rPr>
          <w:lang w:val="hr-HR"/>
        </w:rPr>
        <w:t xml:space="preserve"> građanski</w:t>
      </w:r>
      <w:r>
        <w:rPr>
          <w:lang w:val="hr-HR"/>
        </w:rPr>
        <w:t xml:space="preserve"> sud u Zagrebu, </w:t>
      </w:r>
      <w:r w:rsidR="00E756C6">
        <w:rPr>
          <w:lang w:val="hr-HR"/>
        </w:rPr>
        <w:t xml:space="preserve">po </w:t>
      </w:r>
      <w:r w:rsidR="00C64DCB">
        <w:rPr>
          <w:lang w:val="hr-HR"/>
        </w:rPr>
        <w:t>sucu toga suda</w:t>
      </w:r>
      <w:r w:rsidR="00E756C6">
        <w:rPr>
          <w:lang w:val="hr-HR"/>
        </w:rPr>
        <w:t xml:space="preserve"> Vladimiru </w:t>
      </w:r>
      <w:proofErr w:type="spellStart"/>
      <w:r>
        <w:rPr>
          <w:lang w:val="hr-HR"/>
        </w:rPr>
        <w:t>Dimanovskom</w:t>
      </w:r>
      <w:proofErr w:type="spellEnd"/>
      <w:r>
        <w:rPr>
          <w:lang w:val="hr-HR"/>
        </w:rPr>
        <w:t xml:space="preserve">, </w:t>
      </w:r>
      <w:r w:rsidR="00DE6CCC">
        <w:rPr>
          <w:lang w:val="hr-HR"/>
        </w:rPr>
        <w:t xml:space="preserve">u </w:t>
      </w:r>
      <w:r w:rsidR="00125102">
        <w:rPr>
          <w:lang w:val="hr-HR"/>
        </w:rPr>
        <w:t>pravno</w:t>
      </w:r>
      <w:r w:rsidR="00DE6CCC">
        <w:rPr>
          <w:lang w:val="hr-HR"/>
        </w:rPr>
        <w:t xml:space="preserve">j stvari </w:t>
      </w:r>
      <w:r w:rsidR="00125102">
        <w:rPr>
          <w:lang w:val="hr-HR"/>
        </w:rPr>
        <w:t>stečaja potrošača nad imovinom potrošača</w:t>
      </w:r>
      <w:r w:rsidR="00125102">
        <w:rPr>
          <w:szCs w:val="24"/>
        </w:rPr>
        <w:t xml:space="preserve"> </w:t>
      </w:r>
      <w:proofErr w:type="spellStart"/>
      <w:r w:rsidR="00125102">
        <w:rPr>
          <w:szCs w:val="24"/>
        </w:rPr>
        <w:t>Božice</w:t>
      </w:r>
      <w:proofErr w:type="spellEnd"/>
      <w:r w:rsidR="00125102">
        <w:rPr>
          <w:szCs w:val="24"/>
        </w:rPr>
        <w:t xml:space="preserve"> </w:t>
      </w:r>
      <w:proofErr w:type="spellStart"/>
      <w:r w:rsidR="00125102">
        <w:rPr>
          <w:szCs w:val="24"/>
        </w:rPr>
        <w:t>Tomac</w:t>
      </w:r>
      <w:proofErr w:type="spellEnd"/>
      <w:r w:rsidR="00125102">
        <w:rPr>
          <w:szCs w:val="24"/>
        </w:rPr>
        <w:t xml:space="preserve">, OIB: 70048418943 </w:t>
      </w:r>
      <w:proofErr w:type="spellStart"/>
      <w:r w:rsidR="00125102">
        <w:rPr>
          <w:szCs w:val="24"/>
        </w:rPr>
        <w:t>iz</w:t>
      </w:r>
      <w:proofErr w:type="spellEnd"/>
      <w:r w:rsidR="00125102">
        <w:rPr>
          <w:szCs w:val="24"/>
        </w:rPr>
        <w:t xml:space="preserve"> </w:t>
      </w:r>
      <w:proofErr w:type="spellStart"/>
      <w:r w:rsidR="00125102">
        <w:rPr>
          <w:szCs w:val="24"/>
        </w:rPr>
        <w:t>Zagreba</w:t>
      </w:r>
      <w:proofErr w:type="spellEnd"/>
      <w:r w:rsidR="00125102">
        <w:rPr>
          <w:szCs w:val="24"/>
        </w:rPr>
        <w:t xml:space="preserve">, </w:t>
      </w:r>
      <w:proofErr w:type="spellStart"/>
      <w:r w:rsidR="00125102">
        <w:rPr>
          <w:szCs w:val="24"/>
        </w:rPr>
        <w:t>Ulica</w:t>
      </w:r>
      <w:proofErr w:type="spellEnd"/>
      <w:r w:rsidR="00125102">
        <w:rPr>
          <w:szCs w:val="24"/>
        </w:rPr>
        <w:t xml:space="preserve"> </w:t>
      </w:r>
      <w:proofErr w:type="spellStart"/>
      <w:r w:rsidR="00125102">
        <w:rPr>
          <w:szCs w:val="24"/>
        </w:rPr>
        <w:t>Ladislava</w:t>
      </w:r>
      <w:proofErr w:type="spellEnd"/>
      <w:r w:rsidR="00125102">
        <w:rPr>
          <w:szCs w:val="24"/>
        </w:rPr>
        <w:t xml:space="preserve"> </w:t>
      </w:r>
      <w:proofErr w:type="spellStart"/>
      <w:r w:rsidR="00125102">
        <w:rPr>
          <w:szCs w:val="24"/>
        </w:rPr>
        <w:t>Šabana</w:t>
      </w:r>
      <w:proofErr w:type="spellEnd"/>
      <w:r w:rsidR="00125102">
        <w:rPr>
          <w:szCs w:val="24"/>
        </w:rPr>
        <w:t xml:space="preserve"> 30</w:t>
      </w:r>
      <w:r w:rsidR="00637710">
        <w:t>,</w:t>
      </w:r>
      <w:r w:rsidR="00357AFA">
        <w:t xml:space="preserve"> </w:t>
      </w:r>
      <w:r w:rsidR="00266331">
        <w:rPr>
          <w:lang w:val="hr-HR"/>
        </w:rPr>
        <w:t xml:space="preserve"> </w:t>
      </w:r>
      <w:r w:rsidR="00125102">
        <w:rPr>
          <w:lang w:val="hr-HR"/>
        </w:rPr>
        <w:t>dana 25. svibnja 2017.</w:t>
      </w:r>
    </w:p>
    <w:p w:rsidRDefault="001D1730" w:rsidP="00AD289C" w:rsidR="001D1730">
      <w:pPr>
        <w:ind w:left="567"/>
        <w:jc w:val="center"/>
        <w:rPr>
          <w:lang w:val="hr-HR"/>
        </w:rPr>
      </w:pPr>
    </w:p>
    <w:p w:rsidRDefault="001D1730" w:rsidP="00AD289C" w:rsidR="002067EC">
      <w:pPr>
        <w:ind w:left="567"/>
        <w:jc w:val="center"/>
        <w:rPr>
          <w:lang w:val="hr-HR"/>
        </w:rPr>
      </w:pPr>
      <w:r>
        <w:rPr>
          <w:lang w:val="hr-HR"/>
        </w:rPr>
        <w:t>r i j e š i o</w:t>
      </w:r>
      <w:r w:rsidR="002067EC">
        <w:rPr>
          <w:lang w:val="hr-HR"/>
        </w:rPr>
        <w:t xml:space="preserve">    j e</w:t>
      </w:r>
    </w:p>
    <w:p w:rsidRDefault="001F34DB" w:rsidR="001F34DB">
      <w:pPr>
        <w:ind w:left="567"/>
        <w:rPr>
          <w:lang w:val="hr-HR"/>
        </w:rPr>
      </w:pPr>
    </w:p>
    <w:p w:rsidRDefault="002067EC" w:rsidP="0081132E" w:rsidR="0081132E">
      <w:pPr>
        <w:ind w:firstLine="567" w:left="567"/>
        <w:jc w:val="both"/>
        <w:rPr>
          <w:lang w:val="hr-HR"/>
        </w:rPr>
      </w:pPr>
      <w:r>
        <w:rPr>
          <w:lang w:val="hr-HR"/>
        </w:rPr>
        <w:t>Produljuje se rok</w:t>
      </w:r>
      <w:r w:rsidR="00564F61">
        <w:rPr>
          <w:lang w:val="hr-HR"/>
        </w:rPr>
        <w:t xml:space="preserve"> </w:t>
      </w:r>
      <w:r w:rsidR="00125102">
        <w:rPr>
          <w:lang w:val="hr-HR"/>
        </w:rPr>
        <w:t>potrošaču Božici Tomac, OIB: 70048418943</w:t>
      </w:r>
      <w:r w:rsidR="00637710">
        <w:rPr>
          <w:lang w:val="hr-HR"/>
        </w:rPr>
        <w:t xml:space="preserve">, </w:t>
      </w:r>
      <w:r>
        <w:rPr>
          <w:lang w:val="hr-HR"/>
        </w:rPr>
        <w:t xml:space="preserve">za </w:t>
      </w:r>
      <w:r w:rsidR="007C6293">
        <w:rPr>
          <w:lang w:val="hr-HR"/>
        </w:rPr>
        <w:t>p</w:t>
      </w:r>
      <w:r w:rsidR="005D0A01">
        <w:rPr>
          <w:lang w:val="hr-HR"/>
        </w:rPr>
        <w:t>o</w:t>
      </w:r>
      <w:r w:rsidR="00073F51">
        <w:rPr>
          <w:lang w:val="hr-HR"/>
        </w:rPr>
        <w:t xml:space="preserve">stupanje </w:t>
      </w:r>
      <w:r w:rsidR="00125102">
        <w:rPr>
          <w:lang w:val="hr-HR"/>
        </w:rPr>
        <w:t xml:space="preserve">po zaključku ovog suda od 12. svibnja 2017. </w:t>
      </w:r>
      <w:r w:rsidR="00835859">
        <w:rPr>
          <w:lang w:val="hr-HR"/>
        </w:rPr>
        <w:t>do</w:t>
      </w:r>
      <w:r w:rsidR="00943949">
        <w:rPr>
          <w:lang w:val="hr-HR"/>
        </w:rPr>
        <w:t xml:space="preserve"> </w:t>
      </w:r>
      <w:r w:rsidR="00125102">
        <w:rPr>
          <w:lang w:val="hr-HR"/>
        </w:rPr>
        <w:t>9. lipnja</w:t>
      </w:r>
      <w:r w:rsidR="001D1730">
        <w:rPr>
          <w:lang w:val="hr-HR"/>
        </w:rPr>
        <w:t xml:space="preserve"> 2017</w:t>
      </w:r>
      <w:r w:rsidR="005219F5">
        <w:rPr>
          <w:lang w:val="hr-HR"/>
        </w:rPr>
        <w:t>.</w:t>
      </w:r>
      <w:r w:rsidR="00825B59">
        <w:rPr>
          <w:lang w:val="hr-HR"/>
        </w:rPr>
        <w:t xml:space="preserve"> </w:t>
      </w:r>
    </w:p>
    <w:p w:rsidRDefault="001D1730" w:rsidP="001D1730" w:rsidR="001D1730">
      <w:pPr>
        <w:ind w:firstLine="567" w:left="567"/>
        <w:jc w:val="center"/>
        <w:rPr>
          <w:lang w:val="hr-HR"/>
        </w:rPr>
      </w:pPr>
    </w:p>
    <w:p w:rsidRDefault="001D1730" w:rsidP="001D1730" w:rsidR="001D1730">
      <w:pPr>
        <w:ind w:firstLine="567" w:left="567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Obrazloženje </w:t>
      </w:r>
    </w:p>
    <w:p w:rsidRDefault="00637710" w:rsidP="001D1730" w:rsidR="00637710">
      <w:pPr>
        <w:ind w:firstLine="567" w:left="567"/>
        <w:rPr>
          <w:lang w:val="hr-HR"/>
        </w:rPr>
      </w:pPr>
    </w:p>
    <w:p w:rsidRDefault="00125102" w:rsidP="002067EC" w:rsidR="002067EC">
      <w:pPr>
        <w:ind w:firstLine="567" w:left="567"/>
        <w:jc w:val="both"/>
        <w:rPr>
          <w:lang w:val="hr-HR"/>
        </w:rPr>
      </w:pPr>
      <w:r>
        <w:rPr>
          <w:lang w:val="hr-HR"/>
        </w:rPr>
        <w:t>Potrošač Božica Tomac</w:t>
      </w:r>
      <w:r w:rsidR="00637710">
        <w:rPr>
          <w:lang w:val="hr-HR"/>
        </w:rPr>
        <w:t xml:space="preserve">, tražila je produljenje roka za </w:t>
      </w:r>
      <w:r>
        <w:rPr>
          <w:lang w:val="hr-HR"/>
        </w:rPr>
        <w:t>postupanje po zaključku ovog suda od 12. svibnja 2017.</w:t>
      </w:r>
    </w:p>
    <w:p w:rsidRDefault="002067EC" w:rsidP="002067EC" w:rsidR="002067EC">
      <w:pPr>
        <w:ind w:firstLine="567" w:left="567"/>
        <w:jc w:val="both"/>
        <w:rPr>
          <w:lang w:val="hr-HR"/>
        </w:rPr>
      </w:pPr>
      <w:r>
        <w:rPr>
          <w:lang w:val="hr-HR"/>
        </w:rPr>
        <w:t xml:space="preserve">Obzirom da je </w:t>
      </w:r>
      <w:r w:rsidR="00023AF1">
        <w:rPr>
          <w:lang w:val="hr-HR"/>
        </w:rPr>
        <w:t xml:space="preserve">osnovan, sud je produljio </w:t>
      </w:r>
      <w:r>
        <w:rPr>
          <w:lang w:val="hr-HR"/>
        </w:rPr>
        <w:t xml:space="preserve">rok za postupanje temeljem odredbe članka </w:t>
      </w:r>
      <w:smartTag w:element="metricconverter" w:uri="urn:schemas-microsoft-com:office:smarttags">
        <w:smartTagPr>
          <w:attr w:val="111. st" w:name="ProductID"/>
        </w:smartTagPr>
        <w:r>
          <w:rPr>
            <w:lang w:val="hr-HR"/>
          </w:rPr>
          <w:t>111. st</w:t>
        </w:r>
      </w:smartTag>
      <w:r w:rsidR="001D1730">
        <w:rPr>
          <w:lang w:val="hr-HR"/>
        </w:rPr>
        <w:t>. 2</w:t>
      </w:r>
      <w:r>
        <w:rPr>
          <w:lang w:val="hr-HR"/>
        </w:rPr>
        <w:t>.</w:t>
      </w:r>
      <w:r w:rsidR="001D1730">
        <w:rPr>
          <w:lang w:val="hr-HR"/>
        </w:rPr>
        <w:t xml:space="preserve"> i 3. Zakona o parničnom postupku ( "Narodne novine" br. </w:t>
      </w:r>
      <w:r w:rsidR="001D1730" w:rsidRPr="00326510">
        <w:rPr>
          <w:lang w:val="hr-HR"/>
        </w:rPr>
        <w:t>53/91, 91/92, 112/99, 88/01, 117/03, 88/05, 02/07, 84/08, 96/08, 123/08, 57/11, 148/11 - pročišćeni tekst, 25/13 i 89/14</w:t>
      </w:r>
      <w:r w:rsidR="001D1730">
        <w:rPr>
          <w:lang w:val="hr-HR"/>
        </w:rPr>
        <w:t xml:space="preserve"> ).</w:t>
      </w:r>
    </w:p>
    <w:p w:rsidRDefault="00FF5BCE" w:rsidR="00FF5BCE">
      <w:pPr>
        <w:ind w:left="567"/>
        <w:jc w:val="center"/>
        <w:rPr>
          <w:lang w:val="hr-HR"/>
        </w:rPr>
      </w:pPr>
    </w:p>
    <w:p w:rsidRDefault="002067EC" w:rsidP="00335099" w:rsidR="002067EC">
      <w:pPr>
        <w:ind w:left="567"/>
        <w:jc w:val="center"/>
        <w:rPr>
          <w:lang w:val="hr-HR"/>
        </w:rPr>
      </w:pPr>
      <w:r>
        <w:rPr>
          <w:lang w:val="hr-HR"/>
        </w:rPr>
        <w:t xml:space="preserve">U Zagrebu, </w:t>
      </w:r>
      <w:r w:rsidR="00125102">
        <w:rPr>
          <w:lang w:val="hr-HR"/>
        </w:rPr>
        <w:t>25. svibnja 2017</w:t>
      </w:r>
      <w:r>
        <w:rPr>
          <w:lang w:val="hr-HR"/>
        </w:rPr>
        <w:t>.</w:t>
      </w:r>
    </w:p>
    <w:p w:rsidRDefault="002067EC" w:rsidP="00101E77" w:rsidR="002067EC">
      <w:pPr>
        <w:tabs>
          <w:tab w:pos="5310" w:val="left"/>
          <w:tab w:pos="7371" w:val="left"/>
        </w:tabs>
        <w:ind w:left="567"/>
        <w:jc w:val="both"/>
        <w:rPr>
          <w:lang w:val="hr-HR"/>
        </w:rPr>
      </w:pPr>
      <w:r>
        <w:rPr>
          <w:lang w:val="hr-HR"/>
        </w:rPr>
        <w:tab/>
      </w:r>
    </w:p>
    <w:p w:rsidRDefault="009E14E8" w:rsidP="00AD289C" w:rsidR="002067EC">
      <w:pPr>
        <w:tabs>
          <w:tab w:pos="7371" w:val="left"/>
        </w:tabs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</w:t>
      </w:r>
      <w:r w:rsidR="001D3A5E">
        <w:rPr>
          <w:lang w:val="hr-HR"/>
        </w:rPr>
        <w:t xml:space="preserve">     </w:t>
      </w:r>
      <w:r>
        <w:rPr>
          <w:lang w:val="hr-HR"/>
        </w:rPr>
        <w:t xml:space="preserve"> </w:t>
      </w:r>
      <w:r w:rsidR="00C64DCB">
        <w:rPr>
          <w:lang w:val="hr-HR"/>
        </w:rPr>
        <w:t>Sudac</w:t>
      </w:r>
      <w:r w:rsidR="002067EC">
        <w:rPr>
          <w:lang w:val="hr-HR"/>
        </w:rPr>
        <w:t xml:space="preserve"> :</w:t>
      </w:r>
    </w:p>
    <w:p w:rsidRDefault="002067EC" w:rsidP="003405C5" w:rsidR="00047A97" w:rsidRPr="001D173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9469" w:val="right"/>
        </w:tabs>
        <w:ind w:left="567"/>
        <w:jc w:val="both"/>
        <w:rPr>
          <w:lang w:val="hr-HR"/>
        </w:rPr>
      </w:pPr>
      <w:r>
        <w:rPr>
          <w:lang w:val="hr-HR"/>
        </w:rPr>
        <w:t xml:space="preserve">        </w:t>
      </w:r>
      <w:r w:rsidR="00597D90">
        <w:rPr>
          <w:lang w:val="hr-HR"/>
        </w:rPr>
        <w:t xml:space="preserve">                              </w:t>
      </w:r>
      <w:r>
        <w:rPr>
          <w:lang w:val="hr-HR"/>
        </w:rPr>
        <w:t xml:space="preserve">                                         </w:t>
      </w:r>
      <w:r w:rsidR="009E14E8">
        <w:rPr>
          <w:lang w:val="hr-HR"/>
        </w:rPr>
        <w:t xml:space="preserve">                          </w:t>
      </w:r>
      <w:r w:rsidR="00836E38">
        <w:rPr>
          <w:lang w:val="hr-HR"/>
        </w:rPr>
        <w:t>Vladimir Dimanovsk</w:t>
      </w:r>
      <w:r w:rsidR="007F4CD3">
        <w:rPr>
          <w:lang w:val="hr-HR"/>
        </w:rPr>
        <w:t>i</w:t>
      </w:r>
      <w:r w:rsidR="00760127">
        <w:rPr>
          <w:lang w:val="hr-HR"/>
        </w:rPr>
        <w:t>,v.r.</w:t>
      </w:r>
    </w:p>
    <w:p w:rsidRDefault="002067EC" w:rsidR="002067EC">
      <w:pPr>
        <w:ind w:firstLine="567" w:left="567"/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2067EC" w:rsidP="001D1730" w:rsidR="002067EC">
      <w:pPr>
        <w:ind w:firstLine="567" w:left="567"/>
        <w:jc w:val="both"/>
        <w:rPr>
          <w:lang w:val="hr-HR"/>
        </w:rPr>
      </w:pPr>
      <w:r>
        <w:rPr>
          <w:lang w:val="hr-HR"/>
        </w:rPr>
        <w:t xml:space="preserve">Protiv </w:t>
      </w:r>
      <w:r w:rsidR="001D1730">
        <w:rPr>
          <w:lang w:val="hr-HR"/>
        </w:rPr>
        <w:t xml:space="preserve">ovog rješenja </w:t>
      </w:r>
      <w:r>
        <w:rPr>
          <w:lang w:val="hr-HR"/>
        </w:rPr>
        <w:t>nije dopušten pravni lijek</w:t>
      </w:r>
      <w:r w:rsidR="001D1730">
        <w:rPr>
          <w:lang w:val="hr-HR"/>
        </w:rPr>
        <w:t xml:space="preserve"> ( čl. 111. st. 4. ZPP-a ).</w:t>
      </w:r>
    </w:p>
    <w:p w:rsidRDefault="001E2312" w:rsidR="001E2312">
      <w:pPr>
        <w:rPr>
          <w:lang w:val="hr-HR"/>
        </w:rPr>
      </w:pPr>
    </w:p>
    <w:p w:rsidRDefault="002067EC" w:rsidR="002067EC">
      <w:pPr>
        <w:ind w:firstLine="567" w:left="567"/>
        <w:rPr>
          <w:lang w:val="hr-HR"/>
        </w:rPr>
      </w:pPr>
      <w:r>
        <w:rPr>
          <w:lang w:val="en-US"/>
        </w:rPr>
        <w:t>DNA</w:t>
      </w:r>
      <w:r>
        <w:rPr>
          <w:lang w:val="hr-HR"/>
        </w:rPr>
        <w:t>:</w:t>
      </w:r>
    </w:p>
    <w:p w:rsidRDefault="00125102" w:rsidP="002851C8" w:rsidR="00637710">
      <w:pPr>
        <w:numPr>
          <w:ilvl w:val="0"/>
          <w:numId w:val="2"/>
        </w:numPr>
        <w:rPr>
          <w:lang w:val="hr-HR"/>
        </w:rPr>
      </w:pPr>
      <w:r>
        <w:rPr>
          <w:lang w:val="hr-HR"/>
        </w:rPr>
        <w:t>e-oglasna ploča suda</w:t>
      </w:r>
    </w:p>
    <w:p w:rsidRDefault="00125102" w:rsidP="00125102" w:rsidR="00125102">
      <w:pPr>
        <w:rPr>
          <w:lang w:val="hr-HR"/>
        </w:rPr>
      </w:pPr>
    </w:p>
    <w:p w:rsidRDefault="00125102" w:rsidP="00760127" w:rsidR="002851C8">
      <w:pPr>
        <w:jc w:val="right"/>
        <w:rPr>
          <w:lang w:val="hr-HR"/>
        </w:rPr>
      </w:pPr>
      <w:r>
        <w:rPr>
          <w:lang w:val="hr-HR"/>
        </w:rPr>
        <w:t>Z</w:t>
      </w:r>
      <w:r w:rsidR="00760127">
        <w:rPr>
          <w:lang w:val="hr-HR"/>
        </w:rPr>
        <w:t xml:space="preserve">a točnost </w:t>
      </w:r>
      <w:proofErr w:type="spellStart"/>
      <w:r w:rsidR="00760127">
        <w:rPr>
          <w:lang w:val="hr-HR"/>
        </w:rPr>
        <w:t>otpravka</w:t>
      </w:r>
      <w:proofErr w:type="spellEnd"/>
      <w:r w:rsidR="00760127">
        <w:rPr>
          <w:lang w:val="hr-HR"/>
        </w:rPr>
        <w:t xml:space="preserve"> ovlašteni službenik:</w:t>
      </w:r>
    </w:p>
    <w:p w:rsidRDefault="00760127" w:rsidP="00760127" w:rsidR="00760127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Ivana Golub</w:t>
      </w:r>
    </w:p>
    <w:p w:rsidRDefault="00637710" w:rsidP="00125102" w:rsidR="002A3FEF" w:rsidRPr="002851C8">
      <w:pPr>
        <w:jc w:val="right"/>
        <w:rPr>
          <w:lang w:val="hr-HR"/>
        </w:rPr>
      </w:pPr>
      <w:r>
        <w:rPr>
          <w:lang w:val="hr-HR"/>
        </w:rPr>
        <w:t xml:space="preserve"> </w:t>
      </w:r>
      <w:r w:rsidR="00125102">
        <w:rPr>
          <w:lang w:val="hr-HR"/>
        </w:rPr>
        <w:t xml:space="preserve"> </w:t>
      </w:r>
      <w:r>
        <w:rPr>
          <w:lang w:val="hr-HR"/>
        </w:rPr>
        <w:t xml:space="preserve"> </w:t>
      </w:r>
      <w:r w:rsidR="002851C8">
        <w:rPr>
          <w:lang w:val="hr-HR"/>
        </w:rPr>
        <w:t xml:space="preserve"> </w:t>
      </w:r>
      <w:r w:rsidR="002851C8" w:rsidRPr="002851C8">
        <w:rPr>
          <w:lang w:val="hr-HR"/>
        </w:rPr>
        <w:t xml:space="preserve"> </w:t>
      </w:r>
      <w:r w:rsidR="001D1730" w:rsidRPr="002851C8">
        <w:rPr>
          <w:lang w:val="hr-HR"/>
        </w:rPr>
        <w:t xml:space="preserve"> </w:t>
      </w:r>
      <w:r w:rsidR="00EF0841" w:rsidRPr="002851C8">
        <w:rPr>
          <w:lang w:val="hr-HR"/>
        </w:rPr>
        <w:t xml:space="preserve"> </w:t>
      </w:r>
      <w:r w:rsidR="002A3FEF" w:rsidRPr="002851C8">
        <w:rPr>
          <w:lang w:val="hr-HR"/>
        </w:rPr>
        <w:t xml:space="preserve"> </w:t>
      </w:r>
    </w:p>
    <w:sectPr w:rsidSect="009A4FEF" w:rsidR="002A3FEF" w:rsidRPr="002851C8">
      <w:pgSz w:code="9" w:h="16840" w:w="11907"/>
      <w:pgMar w:gutter="0" w:footer="720" w:header="720" w:left="964" w:bottom="873" w:right="1474" w:top="1134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874EE"/>
    <w:multiLevelType w:val="hybridMultilevel"/>
    <w:tmpl w:val="D26C1766"/>
    <w:lvl w:tplc="BDD054DC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">
    <w:nsid w:val="6D0D4DB2"/>
    <w:multiLevelType w:val="hybridMultilevel"/>
    <w:tmpl w:val="B700166E"/>
    <w:lvl w:tplc="184A4606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67EC"/>
    <w:rsid w:val="000002BE"/>
    <w:rsid w:val="00003656"/>
    <w:rsid w:val="00003BF6"/>
    <w:rsid w:val="000055BE"/>
    <w:rsid w:val="00007166"/>
    <w:rsid w:val="000072A2"/>
    <w:rsid w:val="0001360A"/>
    <w:rsid w:val="00023AF1"/>
    <w:rsid w:val="000278F7"/>
    <w:rsid w:val="000300AD"/>
    <w:rsid w:val="000304D7"/>
    <w:rsid w:val="00034763"/>
    <w:rsid w:val="00045A37"/>
    <w:rsid w:val="00046CEE"/>
    <w:rsid w:val="00047A97"/>
    <w:rsid w:val="00054BA7"/>
    <w:rsid w:val="000614E5"/>
    <w:rsid w:val="00062C5C"/>
    <w:rsid w:val="00064782"/>
    <w:rsid w:val="00071F63"/>
    <w:rsid w:val="00073F51"/>
    <w:rsid w:val="0007476D"/>
    <w:rsid w:val="00074CE7"/>
    <w:rsid w:val="00093E25"/>
    <w:rsid w:val="000A144F"/>
    <w:rsid w:val="000A2B2F"/>
    <w:rsid w:val="000A36EB"/>
    <w:rsid w:val="000A6478"/>
    <w:rsid w:val="000A79FF"/>
    <w:rsid w:val="000B5B31"/>
    <w:rsid w:val="000B5CE8"/>
    <w:rsid w:val="000C252F"/>
    <w:rsid w:val="000C3DB6"/>
    <w:rsid w:val="000D3825"/>
    <w:rsid w:val="000D3B35"/>
    <w:rsid w:val="000D71D4"/>
    <w:rsid w:val="000E2019"/>
    <w:rsid w:val="000E50A2"/>
    <w:rsid w:val="000E50E8"/>
    <w:rsid w:val="000E5A59"/>
    <w:rsid w:val="000E6085"/>
    <w:rsid w:val="000E747B"/>
    <w:rsid w:val="000F19C2"/>
    <w:rsid w:val="000F69E6"/>
    <w:rsid w:val="00101E77"/>
    <w:rsid w:val="00103F1B"/>
    <w:rsid w:val="00104961"/>
    <w:rsid w:val="00125102"/>
    <w:rsid w:val="00135D06"/>
    <w:rsid w:val="00142A30"/>
    <w:rsid w:val="001546FA"/>
    <w:rsid w:val="00177C6F"/>
    <w:rsid w:val="00182360"/>
    <w:rsid w:val="0019546D"/>
    <w:rsid w:val="0019661D"/>
    <w:rsid w:val="001A5D2C"/>
    <w:rsid w:val="001A7826"/>
    <w:rsid w:val="001C41C1"/>
    <w:rsid w:val="001C7E1E"/>
    <w:rsid w:val="001D1730"/>
    <w:rsid w:val="001D3A5E"/>
    <w:rsid w:val="001D5C71"/>
    <w:rsid w:val="001D6868"/>
    <w:rsid w:val="001E097F"/>
    <w:rsid w:val="001E2312"/>
    <w:rsid w:val="001E3FBA"/>
    <w:rsid w:val="001E4E07"/>
    <w:rsid w:val="001E79CB"/>
    <w:rsid w:val="001F34DB"/>
    <w:rsid w:val="001F760D"/>
    <w:rsid w:val="00200C70"/>
    <w:rsid w:val="002067EC"/>
    <w:rsid w:val="00214D77"/>
    <w:rsid w:val="00220302"/>
    <w:rsid w:val="002250E2"/>
    <w:rsid w:val="00231828"/>
    <w:rsid w:val="00233C6C"/>
    <w:rsid w:val="00250673"/>
    <w:rsid w:val="0025170B"/>
    <w:rsid w:val="00260913"/>
    <w:rsid w:val="00262C3A"/>
    <w:rsid w:val="00263CE3"/>
    <w:rsid w:val="00266331"/>
    <w:rsid w:val="00271A73"/>
    <w:rsid w:val="00275E64"/>
    <w:rsid w:val="00277F3C"/>
    <w:rsid w:val="002851C8"/>
    <w:rsid w:val="00296E37"/>
    <w:rsid w:val="002A01C7"/>
    <w:rsid w:val="002A261D"/>
    <w:rsid w:val="002A3FEF"/>
    <w:rsid w:val="002B5B48"/>
    <w:rsid w:val="002B5E97"/>
    <w:rsid w:val="002C277D"/>
    <w:rsid w:val="002C4346"/>
    <w:rsid w:val="002C44B9"/>
    <w:rsid w:val="002E02CC"/>
    <w:rsid w:val="002E0355"/>
    <w:rsid w:val="002E5B86"/>
    <w:rsid w:val="002E6B20"/>
    <w:rsid w:val="002F1BDC"/>
    <w:rsid w:val="002F6AA7"/>
    <w:rsid w:val="002F6B0B"/>
    <w:rsid w:val="003136AA"/>
    <w:rsid w:val="003137E9"/>
    <w:rsid w:val="0031454D"/>
    <w:rsid w:val="003200E9"/>
    <w:rsid w:val="00321CC1"/>
    <w:rsid w:val="00325D80"/>
    <w:rsid w:val="00327087"/>
    <w:rsid w:val="00335099"/>
    <w:rsid w:val="003405C5"/>
    <w:rsid w:val="003445DC"/>
    <w:rsid w:val="0034475E"/>
    <w:rsid w:val="00350F1D"/>
    <w:rsid w:val="003511A3"/>
    <w:rsid w:val="00355A53"/>
    <w:rsid w:val="00357AFA"/>
    <w:rsid w:val="00364CA9"/>
    <w:rsid w:val="003769C3"/>
    <w:rsid w:val="00377D6B"/>
    <w:rsid w:val="00384763"/>
    <w:rsid w:val="0038520E"/>
    <w:rsid w:val="00395A12"/>
    <w:rsid w:val="00396A3E"/>
    <w:rsid w:val="003A24AE"/>
    <w:rsid w:val="003B5393"/>
    <w:rsid w:val="003B608D"/>
    <w:rsid w:val="003C2EF0"/>
    <w:rsid w:val="003C437A"/>
    <w:rsid w:val="003C4DA7"/>
    <w:rsid w:val="003F243F"/>
    <w:rsid w:val="003F299D"/>
    <w:rsid w:val="003F423A"/>
    <w:rsid w:val="00400ED4"/>
    <w:rsid w:val="00401734"/>
    <w:rsid w:val="004063E8"/>
    <w:rsid w:val="00411FF6"/>
    <w:rsid w:val="004150B8"/>
    <w:rsid w:val="00423619"/>
    <w:rsid w:val="0042481B"/>
    <w:rsid w:val="00430340"/>
    <w:rsid w:val="004307B3"/>
    <w:rsid w:val="00431495"/>
    <w:rsid w:val="00431857"/>
    <w:rsid w:val="00440B50"/>
    <w:rsid w:val="00446EAC"/>
    <w:rsid w:val="0045544D"/>
    <w:rsid w:val="00463463"/>
    <w:rsid w:val="0046494D"/>
    <w:rsid w:val="004717C2"/>
    <w:rsid w:val="00475791"/>
    <w:rsid w:val="00475B05"/>
    <w:rsid w:val="0048208A"/>
    <w:rsid w:val="004821F2"/>
    <w:rsid w:val="004905CB"/>
    <w:rsid w:val="00492B21"/>
    <w:rsid w:val="00494F70"/>
    <w:rsid w:val="004A11E1"/>
    <w:rsid w:val="004A26C7"/>
    <w:rsid w:val="004A3EC7"/>
    <w:rsid w:val="004A5E21"/>
    <w:rsid w:val="004A75CA"/>
    <w:rsid w:val="004C0C0E"/>
    <w:rsid w:val="004C195D"/>
    <w:rsid w:val="004C3CDB"/>
    <w:rsid w:val="004C43D7"/>
    <w:rsid w:val="004D1BDA"/>
    <w:rsid w:val="004D4585"/>
    <w:rsid w:val="004D7884"/>
    <w:rsid w:val="004E37B7"/>
    <w:rsid w:val="004F23F3"/>
    <w:rsid w:val="004F54DD"/>
    <w:rsid w:val="00502A83"/>
    <w:rsid w:val="00505E8A"/>
    <w:rsid w:val="00506459"/>
    <w:rsid w:val="005105A5"/>
    <w:rsid w:val="00513372"/>
    <w:rsid w:val="00513AC5"/>
    <w:rsid w:val="00516FA3"/>
    <w:rsid w:val="005219F5"/>
    <w:rsid w:val="00522272"/>
    <w:rsid w:val="00531E37"/>
    <w:rsid w:val="005322BB"/>
    <w:rsid w:val="00532AFB"/>
    <w:rsid w:val="005363D1"/>
    <w:rsid w:val="00537988"/>
    <w:rsid w:val="00540BBE"/>
    <w:rsid w:val="0054778D"/>
    <w:rsid w:val="00550528"/>
    <w:rsid w:val="00551693"/>
    <w:rsid w:val="005520E2"/>
    <w:rsid w:val="00554630"/>
    <w:rsid w:val="00560188"/>
    <w:rsid w:val="00564F61"/>
    <w:rsid w:val="00565FAA"/>
    <w:rsid w:val="00566576"/>
    <w:rsid w:val="00567EEC"/>
    <w:rsid w:val="00584CCF"/>
    <w:rsid w:val="00587D03"/>
    <w:rsid w:val="005916F2"/>
    <w:rsid w:val="0059260B"/>
    <w:rsid w:val="00597D90"/>
    <w:rsid w:val="005A4CD1"/>
    <w:rsid w:val="005B3FB5"/>
    <w:rsid w:val="005B5ED0"/>
    <w:rsid w:val="005B6257"/>
    <w:rsid w:val="005C26D8"/>
    <w:rsid w:val="005D0A01"/>
    <w:rsid w:val="005D3D6B"/>
    <w:rsid w:val="005D4624"/>
    <w:rsid w:val="005D467A"/>
    <w:rsid w:val="005D5904"/>
    <w:rsid w:val="005D5E55"/>
    <w:rsid w:val="005E1B95"/>
    <w:rsid w:val="005E1D37"/>
    <w:rsid w:val="005E623B"/>
    <w:rsid w:val="005F06EA"/>
    <w:rsid w:val="005F1674"/>
    <w:rsid w:val="005F4405"/>
    <w:rsid w:val="005F49FF"/>
    <w:rsid w:val="00602913"/>
    <w:rsid w:val="00607117"/>
    <w:rsid w:val="00610FAF"/>
    <w:rsid w:val="006245CE"/>
    <w:rsid w:val="006258B0"/>
    <w:rsid w:val="00625DBD"/>
    <w:rsid w:val="0062625C"/>
    <w:rsid w:val="00636168"/>
    <w:rsid w:val="00637710"/>
    <w:rsid w:val="00641F46"/>
    <w:rsid w:val="006420C6"/>
    <w:rsid w:val="0065460C"/>
    <w:rsid w:val="00655BEA"/>
    <w:rsid w:val="0067642A"/>
    <w:rsid w:val="006808FF"/>
    <w:rsid w:val="00681FE5"/>
    <w:rsid w:val="00682690"/>
    <w:rsid w:val="0068739A"/>
    <w:rsid w:val="00687D6B"/>
    <w:rsid w:val="006B3E0F"/>
    <w:rsid w:val="006B44C3"/>
    <w:rsid w:val="006B5DFF"/>
    <w:rsid w:val="006C21A1"/>
    <w:rsid w:val="006C5641"/>
    <w:rsid w:val="006C67D6"/>
    <w:rsid w:val="006D3415"/>
    <w:rsid w:val="006D69EC"/>
    <w:rsid w:val="006D78DF"/>
    <w:rsid w:val="006E27BB"/>
    <w:rsid w:val="006F1D70"/>
    <w:rsid w:val="00701E47"/>
    <w:rsid w:val="00711D54"/>
    <w:rsid w:val="00714AC7"/>
    <w:rsid w:val="0072287B"/>
    <w:rsid w:val="007247A0"/>
    <w:rsid w:val="0072699B"/>
    <w:rsid w:val="00740C05"/>
    <w:rsid w:val="00741793"/>
    <w:rsid w:val="0074271A"/>
    <w:rsid w:val="00744720"/>
    <w:rsid w:val="00744A9F"/>
    <w:rsid w:val="00746966"/>
    <w:rsid w:val="00755648"/>
    <w:rsid w:val="00757C01"/>
    <w:rsid w:val="00760127"/>
    <w:rsid w:val="00760FD3"/>
    <w:rsid w:val="007616DD"/>
    <w:rsid w:val="007635B3"/>
    <w:rsid w:val="00765837"/>
    <w:rsid w:val="00765882"/>
    <w:rsid w:val="00775818"/>
    <w:rsid w:val="00783715"/>
    <w:rsid w:val="00790318"/>
    <w:rsid w:val="00797F67"/>
    <w:rsid w:val="007A079A"/>
    <w:rsid w:val="007A19BF"/>
    <w:rsid w:val="007A1C59"/>
    <w:rsid w:val="007A3258"/>
    <w:rsid w:val="007A38D8"/>
    <w:rsid w:val="007A7BF4"/>
    <w:rsid w:val="007B31C3"/>
    <w:rsid w:val="007B458E"/>
    <w:rsid w:val="007C3D5D"/>
    <w:rsid w:val="007C6293"/>
    <w:rsid w:val="007D33F5"/>
    <w:rsid w:val="007D6947"/>
    <w:rsid w:val="007D7CC8"/>
    <w:rsid w:val="007F328D"/>
    <w:rsid w:val="007F4729"/>
    <w:rsid w:val="007F4CD3"/>
    <w:rsid w:val="007F66DC"/>
    <w:rsid w:val="007F703C"/>
    <w:rsid w:val="0081132E"/>
    <w:rsid w:val="008132DC"/>
    <w:rsid w:val="008230A2"/>
    <w:rsid w:val="00825249"/>
    <w:rsid w:val="00825B59"/>
    <w:rsid w:val="00834515"/>
    <w:rsid w:val="00835859"/>
    <w:rsid w:val="00836E38"/>
    <w:rsid w:val="00840009"/>
    <w:rsid w:val="008426B9"/>
    <w:rsid w:val="00846E09"/>
    <w:rsid w:val="00851B57"/>
    <w:rsid w:val="00856C30"/>
    <w:rsid w:val="00863BE2"/>
    <w:rsid w:val="0086592F"/>
    <w:rsid w:val="00866F8A"/>
    <w:rsid w:val="0087149D"/>
    <w:rsid w:val="00883A68"/>
    <w:rsid w:val="00890D65"/>
    <w:rsid w:val="00892DC6"/>
    <w:rsid w:val="008A1A1C"/>
    <w:rsid w:val="008B2619"/>
    <w:rsid w:val="008B454B"/>
    <w:rsid w:val="008B49EE"/>
    <w:rsid w:val="008C41E2"/>
    <w:rsid w:val="008D118A"/>
    <w:rsid w:val="008D2FA4"/>
    <w:rsid w:val="008D3529"/>
    <w:rsid w:val="008E2CB1"/>
    <w:rsid w:val="008E2D90"/>
    <w:rsid w:val="008E48FB"/>
    <w:rsid w:val="0090511B"/>
    <w:rsid w:val="00905133"/>
    <w:rsid w:val="00907D71"/>
    <w:rsid w:val="00914A2B"/>
    <w:rsid w:val="00920CBD"/>
    <w:rsid w:val="00922EEC"/>
    <w:rsid w:val="00922FE0"/>
    <w:rsid w:val="00925D1E"/>
    <w:rsid w:val="0093175F"/>
    <w:rsid w:val="00933F59"/>
    <w:rsid w:val="00940132"/>
    <w:rsid w:val="009414D0"/>
    <w:rsid w:val="00943949"/>
    <w:rsid w:val="00944043"/>
    <w:rsid w:val="0094456B"/>
    <w:rsid w:val="0094612B"/>
    <w:rsid w:val="0095585C"/>
    <w:rsid w:val="00955CB2"/>
    <w:rsid w:val="009617E8"/>
    <w:rsid w:val="00961EDE"/>
    <w:rsid w:val="009657BD"/>
    <w:rsid w:val="00970746"/>
    <w:rsid w:val="009829A9"/>
    <w:rsid w:val="00987B0A"/>
    <w:rsid w:val="009A12EB"/>
    <w:rsid w:val="009A1952"/>
    <w:rsid w:val="009A4FEF"/>
    <w:rsid w:val="009A5FFF"/>
    <w:rsid w:val="009C0B70"/>
    <w:rsid w:val="009C4C5E"/>
    <w:rsid w:val="009E08F8"/>
    <w:rsid w:val="009E108E"/>
    <w:rsid w:val="009E14E8"/>
    <w:rsid w:val="009E1C3A"/>
    <w:rsid w:val="009E36D8"/>
    <w:rsid w:val="009E49A4"/>
    <w:rsid w:val="009F0C21"/>
    <w:rsid w:val="00A104E6"/>
    <w:rsid w:val="00A262CD"/>
    <w:rsid w:val="00A32BAD"/>
    <w:rsid w:val="00A40975"/>
    <w:rsid w:val="00A5420C"/>
    <w:rsid w:val="00A6103D"/>
    <w:rsid w:val="00A64B71"/>
    <w:rsid w:val="00A65733"/>
    <w:rsid w:val="00A6709C"/>
    <w:rsid w:val="00A7378C"/>
    <w:rsid w:val="00A858D1"/>
    <w:rsid w:val="00A87E8D"/>
    <w:rsid w:val="00A929BC"/>
    <w:rsid w:val="00A93582"/>
    <w:rsid w:val="00A93C11"/>
    <w:rsid w:val="00A9506D"/>
    <w:rsid w:val="00A966C3"/>
    <w:rsid w:val="00A96A14"/>
    <w:rsid w:val="00A96BC8"/>
    <w:rsid w:val="00AA32FC"/>
    <w:rsid w:val="00AA4896"/>
    <w:rsid w:val="00AA7859"/>
    <w:rsid w:val="00AB29BE"/>
    <w:rsid w:val="00AB3DF4"/>
    <w:rsid w:val="00AB483C"/>
    <w:rsid w:val="00AC54CC"/>
    <w:rsid w:val="00AC5E6A"/>
    <w:rsid w:val="00AD289C"/>
    <w:rsid w:val="00AD390E"/>
    <w:rsid w:val="00AD6395"/>
    <w:rsid w:val="00AD7018"/>
    <w:rsid w:val="00AE142E"/>
    <w:rsid w:val="00AE27E4"/>
    <w:rsid w:val="00AE6DB2"/>
    <w:rsid w:val="00AF0435"/>
    <w:rsid w:val="00AF0722"/>
    <w:rsid w:val="00AF36CB"/>
    <w:rsid w:val="00AF454A"/>
    <w:rsid w:val="00B02C95"/>
    <w:rsid w:val="00B03FB8"/>
    <w:rsid w:val="00B05EB8"/>
    <w:rsid w:val="00B10A98"/>
    <w:rsid w:val="00B2057D"/>
    <w:rsid w:val="00B2270F"/>
    <w:rsid w:val="00B25855"/>
    <w:rsid w:val="00B31D76"/>
    <w:rsid w:val="00B3725A"/>
    <w:rsid w:val="00B421B3"/>
    <w:rsid w:val="00B42B37"/>
    <w:rsid w:val="00B43C54"/>
    <w:rsid w:val="00B43FB4"/>
    <w:rsid w:val="00B44909"/>
    <w:rsid w:val="00B50FF5"/>
    <w:rsid w:val="00B55305"/>
    <w:rsid w:val="00B57CC4"/>
    <w:rsid w:val="00B63995"/>
    <w:rsid w:val="00B6427D"/>
    <w:rsid w:val="00B75E6F"/>
    <w:rsid w:val="00B845EE"/>
    <w:rsid w:val="00B86CC9"/>
    <w:rsid w:val="00B95BC4"/>
    <w:rsid w:val="00BA4D06"/>
    <w:rsid w:val="00BA6BD7"/>
    <w:rsid w:val="00BA7D02"/>
    <w:rsid w:val="00BB614B"/>
    <w:rsid w:val="00BC6E93"/>
    <w:rsid w:val="00BD5979"/>
    <w:rsid w:val="00BE0292"/>
    <w:rsid w:val="00BF2A55"/>
    <w:rsid w:val="00BF56F9"/>
    <w:rsid w:val="00C049D8"/>
    <w:rsid w:val="00C05949"/>
    <w:rsid w:val="00C10BD4"/>
    <w:rsid w:val="00C128C3"/>
    <w:rsid w:val="00C14F2D"/>
    <w:rsid w:val="00C21902"/>
    <w:rsid w:val="00C26C66"/>
    <w:rsid w:val="00C30388"/>
    <w:rsid w:val="00C33E2E"/>
    <w:rsid w:val="00C413ED"/>
    <w:rsid w:val="00C619DF"/>
    <w:rsid w:val="00C6332B"/>
    <w:rsid w:val="00C64DCB"/>
    <w:rsid w:val="00C6681D"/>
    <w:rsid w:val="00C70CFB"/>
    <w:rsid w:val="00C74C73"/>
    <w:rsid w:val="00C74C87"/>
    <w:rsid w:val="00C83BB5"/>
    <w:rsid w:val="00C8487C"/>
    <w:rsid w:val="00C876C9"/>
    <w:rsid w:val="00CA7480"/>
    <w:rsid w:val="00CB0CC3"/>
    <w:rsid w:val="00CB5DC6"/>
    <w:rsid w:val="00CC2815"/>
    <w:rsid w:val="00CD1D20"/>
    <w:rsid w:val="00CD4161"/>
    <w:rsid w:val="00CD6CEF"/>
    <w:rsid w:val="00CE492B"/>
    <w:rsid w:val="00CE574F"/>
    <w:rsid w:val="00CE624A"/>
    <w:rsid w:val="00CF1ECE"/>
    <w:rsid w:val="00CF3F0E"/>
    <w:rsid w:val="00CF3FB4"/>
    <w:rsid w:val="00CF5035"/>
    <w:rsid w:val="00D005FA"/>
    <w:rsid w:val="00D068D2"/>
    <w:rsid w:val="00D07195"/>
    <w:rsid w:val="00D11A92"/>
    <w:rsid w:val="00D11AC0"/>
    <w:rsid w:val="00D121E7"/>
    <w:rsid w:val="00D1550D"/>
    <w:rsid w:val="00D15BCE"/>
    <w:rsid w:val="00D25426"/>
    <w:rsid w:val="00D27AD0"/>
    <w:rsid w:val="00D30690"/>
    <w:rsid w:val="00D378A7"/>
    <w:rsid w:val="00D411C4"/>
    <w:rsid w:val="00D4181C"/>
    <w:rsid w:val="00D556C2"/>
    <w:rsid w:val="00D734C0"/>
    <w:rsid w:val="00D90621"/>
    <w:rsid w:val="00D92561"/>
    <w:rsid w:val="00D925A0"/>
    <w:rsid w:val="00D9475E"/>
    <w:rsid w:val="00D9547E"/>
    <w:rsid w:val="00D960D5"/>
    <w:rsid w:val="00DB4DAA"/>
    <w:rsid w:val="00DB7C1F"/>
    <w:rsid w:val="00DC0309"/>
    <w:rsid w:val="00DC23CC"/>
    <w:rsid w:val="00DC73A2"/>
    <w:rsid w:val="00DD0420"/>
    <w:rsid w:val="00DD4DCB"/>
    <w:rsid w:val="00DE344D"/>
    <w:rsid w:val="00DE6BD0"/>
    <w:rsid w:val="00DE6CCC"/>
    <w:rsid w:val="00DE7F7F"/>
    <w:rsid w:val="00DF3641"/>
    <w:rsid w:val="00DF4E1F"/>
    <w:rsid w:val="00E00355"/>
    <w:rsid w:val="00E0176A"/>
    <w:rsid w:val="00E203B8"/>
    <w:rsid w:val="00E2556B"/>
    <w:rsid w:val="00E42F27"/>
    <w:rsid w:val="00E50C39"/>
    <w:rsid w:val="00E50D08"/>
    <w:rsid w:val="00E51116"/>
    <w:rsid w:val="00E53CF8"/>
    <w:rsid w:val="00E56115"/>
    <w:rsid w:val="00E62722"/>
    <w:rsid w:val="00E62A75"/>
    <w:rsid w:val="00E62E5F"/>
    <w:rsid w:val="00E6354E"/>
    <w:rsid w:val="00E653EE"/>
    <w:rsid w:val="00E6588D"/>
    <w:rsid w:val="00E74D6F"/>
    <w:rsid w:val="00E756C6"/>
    <w:rsid w:val="00E809C3"/>
    <w:rsid w:val="00E81DAB"/>
    <w:rsid w:val="00E833FE"/>
    <w:rsid w:val="00E8778F"/>
    <w:rsid w:val="00E947D5"/>
    <w:rsid w:val="00E965B6"/>
    <w:rsid w:val="00E96F5A"/>
    <w:rsid w:val="00EA2598"/>
    <w:rsid w:val="00EA60E6"/>
    <w:rsid w:val="00EA63BC"/>
    <w:rsid w:val="00EC4101"/>
    <w:rsid w:val="00ED0507"/>
    <w:rsid w:val="00ED381B"/>
    <w:rsid w:val="00ED6B34"/>
    <w:rsid w:val="00EE5CF7"/>
    <w:rsid w:val="00EF0841"/>
    <w:rsid w:val="00EF1F16"/>
    <w:rsid w:val="00EF370D"/>
    <w:rsid w:val="00EF752C"/>
    <w:rsid w:val="00F003C3"/>
    <w:rsid w:val="00F04472"/>
    <w:rsid w:val="00F048AF"/>
    <w:rsid w:val="00F05AB1"/>
    <w:rsid w:val="00F221D2"/>
    <w:rsid w:val="00F2328E"/>
    <w:rsid w:val="00F25D9D"/>
    <w:rsid w:val="00F31F2A"/>
    <w:rsid w:val="00F361B4"/>
    <w:rsid w:val="00F51549"/>
    <w:rsid w:val="00F5303C"/>
    <w:rsid w:val="00F67608"/>
    <w:rsid w:val="00F75211"/>
    <w:rsid w:val="00F848DF"/>
    <w:rsid w:val="00F92ED2"/>
    <w:rsid w:val="00F94B8F"/>
    <w:rsid w:val="00F958A6"/>
    <w:rsid w:val="00F95E44"/>
    <w:rsid w:val="00F97BE5"/>
    <w:rsid w:val="00FA2C85"/>
    <w:rsid w:val="00FA7CEF"/>
    <w:rsid w:val="00FB0845"/>
    <w:rsid w:val="00FB117E"/>
    <w:rsid w:val="00FB3F99"/>
    <w:rsid w:val="00FB7014"/>
    <w:rsid w:val="00FC13EF"/>
    <w:rsid w:val="00FC188B"/>
    <w:rsid w:val="00FC3C2A"/>
    <w:rsid w:val="00FD42FD"/>
    <w:rsid w:val="00FE08C2"/>
    <w:rsid w:val="00FF12E9"/>
    <w:rsid w:val="00FF5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8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E14E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3A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3A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3AC5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3AC5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3AC5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8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E14E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3A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3A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3AC5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3AC5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3AC5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9055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2017.</izvorni_sadrzaj>
    <derivirana_varijabla naziv="DomainObject.Predmet.DatumOsnivanja_1">11.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Sp-87/2017</izvorni_sadrzaj>
    <derivirana_varijabla naziv="DomainObject.Predmet.OznakaBroj_1">Sp-87/2017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Božica Tomac</izvorni_sadrzaj>
    <derivirana_varijabla naziv="DomainObject.Predmet.StrankaFormated_1">  Božica Tomac</derivirana_varijabla>
  </DomainObject.Predmet.StrankaFormated>
  <DomainObject.Predmet.StrankaFormatedOIB>
    <izvorni_sadrzaj>  Božica Tomac, OIB 70048418943</izvorni_sadrzaj>
    <derivirana_varijabla naziv="DomainObject.Predmet.StrankaFormatedOIB_1">  Božica Tomac, OIB 70048418943</derivirana_varijabla>
  </DomainObject.Predmet.StrankaFormatedOIB>
  <DomainObject.Predmet.StrankaFormatedWithAdress>
    <izvorni_sadrzaj> Božica Tomac, Ulica Ladislava Šabana 30, 10360 Sesvete</izvorni_sadrzaj>
    <derivirana_varijabla naziv="DomainObject.Predmet.StrankaFormatedWithAdress_1"> Božica Tomac, Ulica Ladislava Šabana 30, 10360 Sesvete</derivirana_varijabla>
  </DomainObject.Predmet.StrankaFormatedWithAdress>
  <DomainObject.Predmet.StrankaFormatedWithAdressOIB>
    <izvorni_sadrzaj> Božica Tomac, OIB 70048418943, Ulica Ladislava Šabana 30, 10360 Sesvete</izvorni_sadrzaj>
    <derivirana_varijabla naziv="DomainObject.Predmet.StrankaFormatedWithAdressOIB_1"> Božica Tomac, OIB 70048418943, Ulica Ladislava Šabana 30, 10360 Sesvete</derivirana_varijabla>
  </DomainObject.Predmet.StrankaFormatedWithAdressOIB>
  <DomainObject.Predmet.StrankaWithAdress>
    <izvorni_sadrzaj>Božica Tomac Ulica Ladislava Šabana 30,10360 Sesvete</izvorni_sadrzaj>
    <derivirana_varijabla naziv="DomainObject.Predmet.StrankaWithAdress_1">Božica Tomac Ulica Ladislava Šabana 30,10360 Sesvete</derivirana_varijabla>
  </DomainObject.Predmet.StrankaWithAdress>
  <DomainObject.Predmet.StrankaWithAdressOIB>
    <izvorni_sadrzaj>Božica Tomac, OIB 70048418943, Ulica Ladislava Šabana 30,10360 Sesvete</izvorni_sadrzaj>
    <derivirana_varijabla naziv="DomainObject.Predmet.StrankaWithAdressOIB_1">Božica Tomac, OIB 70048418943, Ulica Ladislava Šabana 30,10360 Sesvete</derivirana_varijabla>
  </DomainObject.Predmet.StrankaWithAdressOIB>
  <DomainObject.Predmet.StrankaNazivFormated>
    <izvorni_sadrzaj>Božica Tomac</izvorni_sadrzaj>
    <derivirana_varijabla naziv="DomainObject.Predmet.StrankaNazivFormated_1">Božica Tomac</derivirana_varijabla>
  </DomainObject.Predmet.StrankaNazivFormated>
  <DomainObject.Predmet.StrankaNazivFormatedOIB>
    <izvorni_sadrzaj>Božica Tomac, OIB 70048418943</izvorni_sadrzaj>
    <derivirana_varijabla naziv="DomainObject.Predmet.StrankaNazivFormatedOIB_1">Božica Tomac, OIB 70048418943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Božica Tomac</item>
    </izvorni_sadrzaj>
    <derivirana_varijabla naziv="DomainObject.Predmet.StrankaListFormated_1">
      <item>Božica Tomac</item>
    </derivirana_varijabla>
  </DomainObject.Predmet.StrankaListFormated>
  <DomainObject.Predmet.StrankaListFormatedOIB>
    <izvorni_sadrzaj>
      <item>Božica Tomac, OIB 70048418943</item>
    </izvorni_sadrzaj>
    <derivirana_varijabla naziv="DomainObject.Predmet.StrankaListFormatedOIB_1">
      <item>Božica Tomac, OIB 70048418943</item>
    </derivirana_varijabla>
  </DomainObject.Predmet.StrankaListFormatedOIB>
  <DomainObject.Predmet.StrankaListFormatedWithAdress>
    <izvorni_sadrzaj>
      <item>Božica Tomac, Ulica Ladislava Šabana 30, 10360 Sesvete</item>
    </izvorni_sadrzaj>
    <derivirana_varijabla naziv="DomainObject.Predmet.StrankaListFormatedWithAdress_1">
      <item>Božica Tomac, Ulica Ladislava Šabana 30, 10360 Sesvete</item>
    </derivirana_varijabla>
  </DomainObject.Predmet.StrankaListFormatedWithAdress>
  <DomainObject.Predmet.StrankaListFormatedWithAdressOIB>
    <izvorni_sadrzaj>
      <item>Božica Tomac, OIB 70048418943, Ulica Ladislava Šabana 30, 10360 Sesvete</item>
    </izvorni_sadrzaj>
    <derivirana_varijabla naziv="DomainObject.Predmet.StrankaListFormatedWithAdressOIB_1">
      <item>Božica Tomac, OIB 70048418943, Ulica Ladislava Šabana 30, 10360 Sesvete</item>
    </derivirana_varijabla>
  </DomainObject.Predmet.StrankaListFormatedWithAdressOIB>
  <DomainObject.Predmet.StrankaListNazivFormated>
    <izvorni_sadrzaj>
      <item>Božica Tomac</item>
    </izvorni_sadrzaj>
    <derivirana_varijabla naziv="DomainObject.Predmet.StrankaListNazivFormated_1">
      <item>Božica Tomac</item>
    </derivirana_varijabla>
  </DomainObject.Predmet.StrankaListNazivFormated>
  <DomainObject.Predmet.StrankaListNazivFormatedOIB>
    <izvorni_sadrzaj>
      <item>Božica Tomac, OIB 70048418943</item>
    </izvorni_sadrzaj>
    <derivirana_varijabla naziv="DomainObject.Predmet.StrankaListNazivFormatedOIB_1">
      <item>Božica Tomac, OIB 70048418943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Božica Tomac</izvorni_sadrzaj>
    <derivirana_varijabla naziv="DomainObject.Predmet.StrankaIDrugi_1">Božica Tomac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Božica Tomac, OIB 70048418943, Ulica Ladislava Šabana 30, 10360 Sesvete</izvorni_sadrzaj>
    <derivirana_varijabla naziv="DomainObject.Predmet.StrankaIDrugiAdressOIB_1">Božica Tomac, OIB 70048418943, Ulica Ladislava Šabana 30, 10360 Sesvete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Božica Tomac</item>
    </izvorni_sadrzaj>
    <derivirana_varijabla naziv="DomainObject.Predmet.SudioniciListNaziv_1">
      <item>Božica Tomac</item>
    </derivirana_varijabla>
  </DomainObject.Predmet.SudioniciListNaziv>
  <DomainObject.Predmet.SudioniciListAdressOIB>
    <izvorni_sadrzaj>
      <item>Božica Tomac, OIB 70048418943, Ulica Ladislava Šabana 30,10360 Sesvete</item>
    </izvorni_sadrzaj>
    <derivirana_varijabla naziv="DomainObject.Predmet.SudioniciListAdressOIB_1">
      <item>Božica Tomac, OIB 70048418943, Ulica Ladislava Šabana 30,10360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70048418943</item>
    </izvorni_sadrzaj>
    <derivirana_varijabla naziv="DomainObject.Predmet.SudioniciListNazivOIB_1">
      <item>, OIB 70048418943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9C5E49-FEE4-44FF-908C-B4376F019B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206</properties:Words>
  <properties:Characters>969</properties:Characters>
  <properties:Lines>47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2017-05-25T08:40:00Z</dcterms:created>
  <dc:creator>Ministarstvo pravosuđa</dc:creator>
  <cp:lastModifiedBy>Ivana Golub</cp:lastModifiedBy>
  <cp:lastPrinted>2017-05-25T08:38:00Z</cp:lastPrinted>
  <dcterms:modified xmlns:xsi="http://www.w3.org/2001/XMLSchema-instance" xsi:type="dcterms:W3CDTF">2017-05-26T08:59:00Z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