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ae03" w14:paraId="01aae0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</w:t>
      </w:r>
      <w:r w:rsidR="00441E4A">
        <w:t>7</w:t>
      </w:r>
      <w:r w:rsidR="006C425C">
        <w:t>4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5A2E45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5A2E45">
        <w:t>AUTOPROCJENA jednostavno društvo s ograničenom odgovornošću za usluge i trgovinu</w:t>
      </w:r>
      <w:r>
        <w:t xml:space="preserve">, </w:t>
      </w:r>
      <w:proofErr w:type="spellStart"/>
      <w:r w:rsidR="005A2E45" w:rsidRPr="005A2E45">
        <w:t>Baburičina</w:t>
      </w:r>
      <w:proofErr w:type="spellEnd"/>
      <w:r w:rsidR="005A2E45" w:rsidRPr="005A2E45">
        <w:t xml:space="preserve"> 24</w:t>
      </w:r>
      <w:r>
        <w:t xml:space="preserve">, </w:t>
      </w:r>
      <w:r w:rsidR="0045684C" w:rsidRPr="0045684C">
        <w:t>Zagreb</w:t>
      </w:r>
      <w:r>
        <w:t xml:space="preserve">, MBS: </w:t>
      </w:r>
      <w:r w:rsidR="005A2E45" w:rsidRPr="005A2E45">
        <w:t>080904791</w:t>
      </w:r>
      <w:r>
        <w:t xml:space="preserve">, OIB: </w:t>
      </w:r>
      <w:r w:rsidR="005A2E45" w:rsidRPr="005A2E45">
        <w:t>02566986521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A2E45">
        <w:t xml:space="preserve">AUTOPROCJENA jednostavno društvo s ograničenom odgovornošću za usluge i trgovinu, </w:t>
      </w:r>
      <w:proofErr w:type="spellStart"/>
      <w:r w:rsidR="005A2E45" w:rsidRPr="005A2E45">
        <w:t>Baburičina</w:t>
      </w:r>
      <w:proofErr w:type="spellEnd"/>
      <w:r w:rsidR="005A2E45" w:rsidRPr="005A2E45">
        <w:t xml:space="preserve"> 24</w:t>
      </w:r>
      <w:r w:rsidR="005A2E45">
        <w:t xml:space="preserve">, </w:t>
      </w:r>
      <w:r w:rsidR="005A2E45" w:rsidRPr="0045684C">
        <w:t>Zagreb</w:t>
      </w:r>
      <w:r w:rsidR="005A2E45">
        <w:t xml:space="preserve">, MBS: </w:t>
      </w:r>
      <w:r w:rsidR="005A2E45" w:rsidRPr="005A2E45">
        <w:t>080904791</w:t>
      </w:r>
      <w:r w:rsidR="005A2E45">
        <w:t xml:space="preserve">, OIB: </w:t>
      </w:r>
      <w:r w:rsidR="005A2E45" w:rsidRPr="005A2E45">
        <w:t>02566986521</w:t>
      </w:r>
      <w:r>
        <w:t xml:space="preserve">, iznosi </w:t>
      </w:r>
      <w:r w:rsidR="005A2E45">
        <w:t>275.315,65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A47C38" w:rsidRPr="00A47C38">
        <w:t xml:space="preserve">Martin </w:t>
      </w:r>
      <w:proofErr w:type="spellStart"/>
      <w:r w:rsidR="00A47C38" w:rsidRPr="00A47C38">
        <w:t>Machaćek</w:t>
      </w:r>
      <w:proofErr w:type="spellEnd"/>
      <w:r w:rsidR="00A47C38" w:rsidRPr="00A47C38">
        <w:t>, OIB: 16849044688</w:t>
      </w:r>
      <w:r>
        <w:t xml:space="preserve">, </w:t>
      </w:r>
      <w:r w:rsidR="00A47C38" w:rsidRPr="00A47C38">
        <w:t xml:space="preserve">Češka, Prag, </w:t>
      </w:r>
      <w:proofErr w:type="spellStart"/>
      <w:r w:rsidR="00A47C38" w:rsidRPr="00A47C38">
        <w:t>Bryksova</w:t>
      </w:r>
      <w:proofErr w:type="spellEnd"/>
      <w:r w:rsidR="00A47C38" w:rsidRPr="00A47C38">
        <w:t xml:space="preserve"> 10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</w:t>
      </w:r>
      <w:r w:rsidR="00441E4A">
        <w:t>7</w:t>
      </w:r>
      <w:r w:rsidR="006C425C">
        <w:t>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E38" w:rsidR="00212E38">
      <w:r>
        <w:separator/>
      </w:r>
    </w:p>
  </w:endnote>
  <w:endnote w:id="0" w:type="continuationSeparator">
    <w:p w:rsidRDefault="00212E38" w:rsidR="00212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E38" w:rsidR="00212E38">
      <w:r>
        <w:separator/>
      </w:r>
    </w:p>
  </w:footnote>
  <w:footnote w:id="0" w:type="continuationSeparator">
    <w:p w:rsidRDefault="00212E38" w:rsidR="00212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2E38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5A6E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A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5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A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5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St-1874/2016</izvorni_sadrzaj>
    <derivirana_varijabla naziv="DomainObject.Predmet.OznakaBroj_1">St-1874/2016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AUTOPROCJENA jednostavno društvo s ograničenom odgovornošću za usluge i trgovinu</izvorni_sadrzaj>
    <derivirana_varijabla naziv="DomainObject.Predmet.ProtustrankaFormated_1">  AUTOPROCJENA jednostavno društvo s ograničenom odgovornošću za usluge i trgovinu</derivirana_varijabla>
  </DomainObject.Predmet.ProtustrankaFormated>
  <DomainObject.Predmet.ProtustrankaFormatedOIB>
    <izvorni_sadrzaj>  AUTOPROCJENA jednostavno društvo s ograničenom odgovornošću za usluge i trgovinu, OIB 02566986521</izvorni_sadrzaj>
    <derivirana_varijabla naziv="DomainObject.Predmet.ProtustrankaFormatedOIB_1">  AUTOPROCJENA jednostavno društvo s ograničenom odgovornošću za usluge i trgovinu, OIB 02566986521</derivirana_varijabla>
  </DomainObject.Predmet.ProtustrankaFormatedOIB>
  <DomainObject.Predmet.ProtustrankaFormatedWithAdress>
    <izvorni_sadrzaj> AUTOPROCJENA jednostavno društvo s ograničenom odgovornošću za usluge i trgovinu, Baburičina 24, 10000 Zagreb</izvorni_sadrzaj>
    <derivirana_varijabla naziv="DomainObject.Predmet.ProtustrankaFormatedWithAdress_1"> AUTOPROCJENA jednostavno društvo s ograničenom odgovornošću za usluge i trgovinu, Baburičina 24, 10000 Zagreb</derivirana_varijabla>
  </DomainObject.Predmet.ProtustrankaFormatedWithAdress>
  <DomainObject.Predmet.ProtustrankaFormatedWithAdressOIB>
    <izvorni_sadrzaj> AUTOPROCJENA jednostavno društvo s ograničenom odgovornošću za usluge i trgovinu, OIB 02566986521, Baburičina 24, 10000 Zagreb</izvorni_sadrzaj>
    <derivirana_varijabla naziv="DomainObject.Predmet.ProtustrankaFormatedWithAdressOIB_1"> AUTOPROCJENA jednostavno društvo s ograničenom odgovornošću za usluge i trgovinu, OIB 02566986521, Baburičina 24, 10000 Zagreb</derivirana_varijabla>
  </DomainObject.Predmet.ProtustrankaFormatedWithAdressOIB>
  <DomainObject.Predmet.ProtustrankaWithAdress>
    <izvorni_sadrzaj>AUTOPROCJENA jednostavno društvo s ograničenom odgovornošću za usluge i trgovinu Baburičina 24, 10000 Zagreb</izvorni_sadrzaj>
    <derivirana_varijabla naziv="DomainObject.Predmet.ProtustrankaWithAdress_1">AUTOPROCJENA jednostavno društvo s ograničenom odgovornošću za usluge i trgovinu Baburičina 24, 10000 Zagreb</derivirana_varijabla>
  </DomainObject.Predmet.ProtustrankaWithAdress>
  <DomainObject.Predmet.ProtustrankaWithAdressOIB>
    <izvorni_sadrzaj>AUTOPROCJENA jednostavno društvo s ograničenom odgovornošću za usluge i trgovinu, OIB 02566986521, Baburičina 24, 10000 Zagreb</izvorni_sadrzaj>
    <derivirana_varijabla naziv="DomainObject.Predmet.ProtustrankaWithAdressOIB_1">AUTOPROCJENA jednostavno društvo s ograničenom odgovornošću za usluge i trgovinu, OIB 02566986521, Baburičina 24, 10000 Zagreb</derivirana_varijabla>
  </DomainObject.Predmet.ProtustrankaWithAdressOIB>
  <DomainObject.Predmet.ProtustrankaNazivFormated>
    <izvorni_sadrzaj>AUTOPROCJENA jednostavno društvo s ograničenom odgovornošću za usluge i trgovinu</izvorni_sadrzaj>
    <derivirana_varijabla naziv="DomainObject.Predmet.ProtustrankaNazivFormated_1">AUTOPROCJENA jednostavno društvo s ograničenom odgovornošću za usluge i trgovinu</derivirana_varijabla>
  </DomainObject.Predmet.ProtustrankaNazivFormated>
  <DomainObject.Predmet.ProtustrankaNazivFormatedOIB>
    <izvorni_sadrzaj>AUTOPROCJENA jednostavno društvo s ograničenom odgovornošću za usluge i trgovinu, OIB 02566986521</izvorni_sadrzaj>
    <derivirana_varijabla naziv="DomainObject.Predmet.ProtustrankaNazivFormatedOIB_1">AUTOPROCJENA jednostavno društvo s ograničenom odgovornošću za usluge i trgovinu,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AUTOPROCJENA jednostavno društvo s ograničenom odgovornošću za usluge i trgovinu</item>
    </izvorni_sadrzaj>
    <derivirana_varijabla naziv="DomainObject.Predmet.ProtuStrankaListFormated_1">
      <item>AUTOPROCJENA jednostavno društvo s ograničenom odgovornošću za usluge i trgovinu</item>
    </derivirana_varijabla>
  </DomainObject.Predmet.ProtuStrankaListFormated>
  <DomainObject.Predmet.ProtuStrankaListFormatedOIB>
    <izvorni_sadrzaj>
      <item>AUTOPROCJENA jednostavno društvo s ograničenom odgovornošću za usluge i trgovinu, OIB 02566986521</item>
    </izvorni_sadrzaj>
    <derivirana_varijabla naziv="DomainObject.Predmet.ProtuStrankaListFormatedOIB_1">
      <item>AUTOPROCJENA jednostavno društvo s ograničenom odgovornošću za usluge i trgovinu, OIB 02566986521</item>
    </derivirana_varijabla>
  </DomainObject.Predmet.ProtuStrankaListFormatedOIB>
  <DomainObject.Predmet.ProtuStrankaListFormatedWithAdress>
    <izvorni_sadrzaj>
      <item>AUTOPROCJENA jednostavno društvo s ograničenom odgovornošću za usluge i trgovinu, Baburičina 24, 10000 Zagreb</item>
    </izvorni_sadrzaj>
    <derivirana_varijabla naziv="DomainObject.Predmet.ProtuStrankaListFormatedWithAdress_1">
      <item>AUTOPROCJENA jednostavno društvo s ograničenom odgovornošću za usluge i trgovinu, Baburičina 24, 10000 Zagreb</item>
    </derivirana_varijabla>
  </DomainObject.Predmet.ProtuStrankaListFormatedWithAdress>
  <DomainObject.Predmet.ProtuStrankaListFormatedWithAdressOIB>
    <izvorni_sadrzaj>
      <item>AUTOPROCJENA jednostavno društvo s ograničenom odgovornošću za usluge i trgovinu, OIB 02566986521, Baburičina 24, 10000 Zagreb</item>
    </izvorni_sadrzaj>
    <derivirana_varijabla naziv="DomainObject.Predmet.ProtuStrankaListFormatedWithAdressOIB_1">
      <item>AUTOPROCJENA jednostavno društvo s ograničenom odgovornošću za usluge i trgovinu, OIB 02566986521, Baburičina 24, 10000 Zagreb</item>
    </derivirana_varijabla>
  </DomainObject.Predmet.ProtuStrankaListFormatedWithAdressOIB>
  <DomainObject.Predmet.ProtuStrankaListNazivFormated>
    <izvorni_sadrzaj>
      <item>AUTOPROCJENA jednostavno društvo s ograničenom odgovornošću za usluge i trgovinu</item>
    </izvorni_sadrzaj>
    <derivirana_varijabla naziv="DomainObject.Predmet.ProtuStrankaListNazivFormated_1">
      <item>AUTOPROCJENA jednostavno društvo s ograničenom odgovornošću za usluge i trgovinu</item>
    </derivirana_varijabla>
  </DomainObject.Predmet.ProtuStrankaListNazivFormated>
  <DomainObject.Predmet.ProtuStrankaListNazivFormatedOIB>
    <izvorni_sadrzaj>
      <item>AUTOPROCJENA jednostavno društvo s ograničenom odgovornošću za usluge i trgovinu, OIB 02566986521</item>
    </izvorni_sadrzaj>
    <derivirana_varijabla naziv="DomainObject.Predmet.ProtuStrankaListNazivFormatedOIB_1">
      <item>AUTOPROCJENA jednostavno društvo s ograničenom odgovornošću za usluge i trgovinu, OIB 02566986521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AUTOPROCJENA jednostavno društvo s ograničenom odgovornošću za usluge i trgovinu</izvorni_sadrzaj>
    <derivirana_varijabla naziv="DomainObject.Predmet.ProtustrankaIDrugi_1">AUTOPROCJENA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AUTOPROCJENA jednostavno društvo s ograničenom odgovornošću za usluge i trgovinu, OIB 02566986521, Baburičina 24, 10000 Zagreb</izvorni_sadrzaj>
    <derivirana_varijabla naziv="DomainObject.Predmet.ProtustrankaIDrugiAdressOIB_1">AUTOPROCJENA jednostavno društvo s ograničenom odgovornošću za usluge i trgovinu,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AUTOPROCJENA jednostavno društvo s ograničenom odgovornošću za usluge i trgovinu</item>
      <item>FINA Regionalni centar Zagreb</item>
    </izvorni_sadrzaj>
    <derivirana_varijabla naziv="DomainObject.Predmet.SudioniciListNaziv_1">
      <item>AUTOPROCJENA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AUTOPROCJENA jednostavno društvo s ograničenom odgovornošću za usluge i trgovinu, OIB 02566986521, Baburičina 24,10000 Zagreb</item>
      <item>FINA Regionalni centar Zagreb, OIB 85821130368, Trg svibanjskih žrtava 1995. br. 1,10000 Zagreb</item>
    </izvorni_sadrzaj>
    <derivirana_varijabla naziv="DomainObject.Predmet.SudioniciListAdressOIB_1">
      <item>AUTOPROCJENA jednostavno društvo s ograničenom odgovornošću za usluge i trgovinu, OIB 02566986521, Baburičina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02566986521</item>
      <item>, OIB 85821130368</item>
    </izvorni_sadrzaj>
    <derivirana_varijabla naziv="DomainObject.Predmet.SudioniciListNazivOIB_1">
      <item>, OIB 02566986521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2020</properties:Characters>
  <properties:Lines>49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2016-07-01T06:32:00Z</dcterms:modified>
  <cp:revision>47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