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3bb7" w14:paraId="cbe3bb7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E5890">
        <w:rPr>
          <w:b/>
          <w:lang w:val="hr-HR"/>
        </w:rPr>
        <w:t>684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E5890">
        <w:rPr>
          <w:lang w:val="hr-HR"/>
        </w:rPr>
        <w:t>IMMOBILIARE DI FAMIGLIA j.d.o.o. Stobreč, Stepinčeva 23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EE5890">
        <w:rPr>
          <w:lang w:val="hr-HR"/>
        </w:rPr>
        <w:t>68377070654</w:t>
      </w:r>
      <w:r w:rsidR="005E5BE0">
        <w:rPr>
          <w:lang w:val="hr-HR"/>
        </w:rPr>
        <w:t xml:space="preserve">, MBS: </w:t>
      </w:r>
      <w:r w:rsidR="00EE5890">
        <w:rPr>
          <w:lang w:val="hr-HR"/>
        </w:rPr>
        <w:t>060308857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E5890">
        <w:rPr>
          <w:lang w:val="hr-HR"/>
        </w:rPr>
        <w:t>IMMOBILIARE DI FAMIGLIA j.d.o.o. Stobreč, Stepinčeva 23, OIB: 68377070654</w:t>
      </w:r>
      <w:r w:rsidR="00B70173">
        <w:rPr>
          <w:lang w:val="hr-HR"/>
        </w:rPr>
        <w:t xml:space="preserve">, na dan </w:t>
      </w:r>
      <w:r w:rsidR="00EE5890">
        <w:rPr>
          <w:lang w:val="hr-HR"/>
        </w:rPr>
        <w:t>3.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4B53C8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</w:t>
      </w:r>
      <w:r w:rsidR="007031C0">
        <w:rPr>
          <w:lang w:val="hr-HR"/>
        </w:rPr>
        <w:t>7.</w:t>
      </w:r>
      <w:r w:rsidR="00EE5890">
        <w:rPr>
          <w:lang w:val="hr-HR"/>
        </w:rPr>
        <w:t>931,24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5BBA"/>
    <w:rsid w:val="003E690C"/>
    <w:rsid w:val="003F03F2"/>
    <w:rsid w:val="003F3500"/>
    <w:rsid w:val="00403F01"/>
    <w:rsid w:val="00405361"/>
    <w:rsid w:val="004171BE"/>
    <w:rsid w:val="004379D8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B53C8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031C0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D678C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C71D7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936E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6195F"/>
    <w:rsid w:val="00E70E1F"/>
    <w:rsid w:val="00E80FCB"/>
    <w:rsid w:val="00E92ACB"/>
    <w:rsid w:val="00EB167D"/>
    <w:rsid w:val="00EB78C8"/>
    <w:rsid w:val="00EC0B4A"/>
    <w:rsid w:val="00EE3EFC"/>
    <w:rsid w:val="00EE5890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7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1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71D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71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71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St-684/2018</izvorni_sadrzaj>
    <derivirana_varijabla naziv="DomainObject.Predmet.OznakaBroj_1">St-684/2018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IMMOBILIARE DI FAMIGLIA j.d.o.o. za posredovanje i usluge</izvorni_sadrzaj>
    <derivirana_varijabla naziv="DomainObject.Predmet.ProtustrankaFormated_1">  IMMOBILIARE DI FAMIGLIA j.d.o.o. za posredovanje i usluge</derivirana_varijabla>
  </DomainObject.Predmet.ProtustrankaFormated>
  <DomainObject.Predmet.ProtustrankaFormatedOIB>
    <izvorni_sadrzaj>  IMMOBILIARE DI FAMIGLIA j.d.o.o. za posredovanje i usluge, OIB 68377070654</izvorni_sadrzaj>
    <derivirana_varijabla naziv="DomainObject.Predmet.ProtustrankaFormatedOIB_1">  IMMOBILIARE DI FAMIGLIA j.d.o.o. za posredovanje i usluge, OIB 68377070654</derivirana_varijabla>
  </DomainObject.Predmet.ProtustrankaFormatedOIB>
  <DomainObject.Predmet.ProtustrankaFormatedWithAdress>
    <izvorni_sadrzaj> IMMOBILIARE DI FAMIGLIA j.d.o.o. za posredovanje i usluge, Stepinčeva 23, 21311 Stobreč</izvorni_sadrzaj>
    <derivirana_varijabla naziv="DomainObject.Predmet.ProtustrankaFormatedWithAdress_1"> IMMOBILIARE DI FAMIGLIA j.d.o.o. za posredovanje i usluge, Stepinčeva 23, 21311 Stobreč</derivirana_varijabla>
  </DomainObject.Predmet.ProtustrankaFormatedWithAdress>
  <DomainObject.Predmet.ProtustrankaFormatedWithAdressOIB>
    <izvorni_sadrzaj> IMMOBILIARE DI FAMIGLIA j.d.o.o. za posredovanje i usluge, OIB 68377070654, Stepinčeva 23, 21311 Stobreč</izvorni_sadrzaj>
    <derivirana_varijabla naziv="DomainObject.Predmet.ProtustrankaFormatedWithAdressOIB_1"> IMMOBILIARE DI FAMIGLIA j.d.o.o. za posredovanje i usluge, OIB 68377070654, Stepinčeva 23, 21311 Stobreč</derivirana_varijabla>
  </DomainObject.Predmet.ProtustrankaFormatedWithAdressOIB>
  <DomainObject.Predmet.ProtustrankaWithAdress>
    <izvorni_sadrzaj>IMMOBILIARE DI FAMIGLIA j.d.o.o. za posredovanje i usluge Stepinčeva 23, 21311 Stobreč</izvorni_sadrzaj>
    <derivirana_varijabla naziv="DomainObject.Predmet.ProtustrankaWithAdress_1">IMMOBILIARE DI FAMIGLIA j.d.o.o. za posredovanje i usluge Stepinčeva 23, 21311 Stobreč</derivirana_varijabla>
  </DomainObject.Predmet.ProtustrankaWithAdress>
  <DomainObject.Predmet.ProtustrankaWithAdressOIB>
    <izvorni_sadrzaj>IMMOBILIARE DI FAMIGLIA j.d.o.o. za posredovanje i usluge, OIB 68377070654, Stepinčeva 23, 21311 Stobreč</izvorni_sadrzaj>
    <derivirana_varijabla naziv="DomainObject.Predmet.ProtustrankaWithAdressOIB_1">IMMOBILIARE DI FAMIGLIA j.d.o.o. za posredovanje i usluge, OIB 68377070654, Stepinčeva 23, 21311 Stobreč</derivirana_varijabla>
  </DomainObject.Predmet.ProtustrankaWithAdressOIB>
  <DomainObject.Predmet.ProtustrankaNazivFormated>
    <izvorni_sadrzaj>IMMOBILIARE DI FAMIGLIA j.d.o.o. za posredovanje i usluge</izvorni_sadrzaj>
    <derivirana_varijabla naziv="DomainObject.Predmet.ProtustrankaNazivFormated_1">IMMOBILIARE DI FAMIGLIA j.d.o.o. za posredovanje i usluge</derivirana_varijabla>
  </DomainObject.Predmet.ProtustrankaNazivFormated>
  <DomainObject.Predmet.ProtustrankaNazivFormatedOIB>
    <izvorni_sadrzaj>IMMOBILIARE DI FAMIGLIA j.d.o.o. za posredovanje i usluge, OIB 68377070654</izvorni_sadrzaj>
    <derivirana_varijabla naziv="DomainObject.Predmet.ProtustrankaNazivFormatedOIB_1">IMMOBILIARE DI FAMIGLIA j.d.o.o. za posredovanje i usluge, OIB 68377070654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IMMOBILIARE DI FAMIGLIA j.d.o.o. za posredovanje i usluge</item>
    </izvorni_sadrzaj>
    <derivirana_varijabla naziv="DomainObject.Predmet.ProtuStrankaListFormated_1">
      <item>IMMOBILIARE DI FAMIGLIA j.d.o.o. za posredovanje i usluge</item>
    </derivirana_varijabla>
  </DomainObject.Predmet.ProtuStrankaListFormated>
  <DomainObject.Predmet.ProtuStrankaListFormatedOIB>
    <izvorni_sadrzaj>
      <item>IMMOBILIARE DI FAMIGLIA j.d.o.o. za posredovanje i usluge, OIB 68377070654</item>
    </izvorni_sadrzaj>
    <derivirana_varijabla naziv="DomainObject.Predmet.ProtuStrankaListFormatedOIB_1">
      <item>IMMOBILIARE DI FAMIGLIA j.d.o.o. za posredovanje i usluge, OIB 68377070654</item>
    </derivirana_varijabla>
  </DomainObject.Predmet.ProtuStrankaListFormatedOIB>
  <DomainObject.Predmet.ProtuStrankaListFormatedWithAdress>
    <izvorni_sadrzaj>
      <item>IMMOBILIARE DI FAMIGLIA j.d.o.o. za posredovanje i usluge, Stepinčeva 23, 21311 Stobreč</item>
    </izvorni_sadrzaj>
    <derivirana_varijabla naziv="DomainObject.Predmet.ProtuStrankaListFormatedWithAdress_1">
      <item>IMMOBILIARE DI FAMIGLIA j.d.o.o. za posredovanje i usluge, Stepinčeva 23, 21311 Stobreč</item>
    </derivirana_varijabla>
  </DomainObject.Predmet.ProtuStrankaListFormatedWithAdress>
  <DomainObject.Predmet.ProtuStrankaListFormatedWithAdressOIB>
    <izvorni_sadrzaj>
      <item>IMMOBILIARE DI FAMIGLIA j.d.o.o. za posredovanje i usluge, OIB 68377070654, Stepinčeva 23, 21311 Stobreč</item>
    </izvorni_sadrzaj>
    <derivirana_varijabla naziv="DomainObject.Predmet.ProtuStrankaListFormatedWithAdressOIB_1">
      <item>IMMOBILIARE DI FAMIGLIA j.d.o.o. za posredovanje i usluge, OIB 68377070654, Stepinčeva 23, 21311 Stobreč</item>
    </derivirana_varijabla>
  </DomainObject.Predmet.ProtuStrankaListFormatedWithAdressOIB>
  <DomainObject.Predmet.ProtuStrankaListNazivFormated>
    <izvorni_sadrzaj>
      <item>IMMOBILIARE DI FAMIGLIA j.d.o.o. za posredovanje i usluge</item>
    </izvorni_sadrzaj>
    <derivirana_varijabla naziv="DomainObject.Predmet.ProtuStrankaListNazivFormated_1">
      <item>IMMOBILIARE DI FAMIGLIA j.d.o.o. za posredovanje i usluge</item>
    </derivirana_varijabla>
  </DomainObject.Predmet.ProtuStrankaListNazivFormated>
  <DomainObject.Predmet.ProtuStrankaListNazivFormatedOIB>
    <izvorni_sadrzaj>
      <item>IMMOBILIARE DI FAMIGLIA j.d.o.o. za posredovanje i usluge, OIB 68377070654</item>
    </izvorni_sadrzaj>
    <derivirana_varijabla naziv="DomainObject.Predmet.ProtuStrankaListNazivFormatedOIB_1">
      <item>IMMOBILIARE DI FAMIGLIA j.d.o.o. za posredovanje i usluge, OIB 68377070654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IMMOBILIARE DI FAMIGLIA j.d.o.o. za posredovanje i usluge</izvorni_sadrzaj>
    <derivirana_varijabla naziv="DomainObject.Predmet.ProtustrankaIDrugi_1">IMMOBILIARE DI FAMIGLIA j.d.o.o. za posredovanje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IMMOBILIARE DI FAMIGLIA j.d.o.o. za posredovanje i usluge, OIB 68377070654, Stepinčeva 23, 21311 Stobreč</izvorni_sadrzaj>
    <derivirana_varijabla naziv="DomainObject.Predmet.ProtustrankaIDrugiAdressOIB_1">IMMOBILIARE DI FAMIGLIA j.d.o.o. za posredovanje i usluge, OIB 68377070654, Stepinčeva 23,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IMMOBILIARE DI FAMIGLIA j.d.o.o. za posredovanje i usluge</item>
      <item>FINANCIJSKA AGENCIJA, RC SPLIT</item>
    </izvorni_sadrzaj>
    <derivirana_varijabla naziv="DomainObject.Predmet.SudioniciListNaziv_1">
      <item>IMMOBILIARE DI FAMIGLIA j.d.o.o. za posredovanje i usluge</item>
      <item>FINANCIJSKA AGENCIJA, RC SPLIT</item>
    </derivirana_varijabla>
  </DomainObject.Predmet.SudioniciListNaziv>
  <DomainObject.Predmet.SudioniciListAdressOIB>
    <izvorni_sadrzaj>
      <item>IMMOBILIARE DI FAMIGLIA j.d.o.o. za posredovanje i usluge, OIB 68377070654, Stepinčeva 23,21311 Stobreč</item>
      <item>FINANCIJSKA AGENCIJA, RC SPLIT, OIB 85821130368, Mažuranićevo šetalište 24 b,21000 Split</item>
    </izvorni_sadrzaj>
    <derivirana_varijabla naziv="DomainObject.Predmet.SudioniciListAdressOIB_1">
      <item>IMMOBILIARE DI FAMIGLIA j.d.o.o. za posredovanje i usluge, OIB 68377070654, Stepinčeva 23,21311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68377070654</item>
      <item>, OIB 85821130368</item>
    </izvorni_sadrzaj>
    <derivirana_varijabla naziv="DomainObject.Predmet.SudioniciListNazivOIB_1">
      <item>, OIB 68377070654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1361A-8FA6-49E2-B827-1A19C2D00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1772</properties:Characters>
  <properties:Lines>50</properties:Lines>
  <properties:Paragraphs>16</properties:Paragraphs>
  <properties:TotalTime>518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2018-09-14T12:53:00Z</cp:lastPrinted>
  <dcterms:modified xmlns:xsi="http://www.w3.org/2001/XMLSchema-instance" xsi:type="dcterms:W3CDTF">2018-09-17T05:56:00Z</dcterms:modified>
  <cp:revision>232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