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ecbd" w14:paraId="8dbec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8589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  6. St-132/2016-3.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U  I M E   R E P U B L I K E   H R V A T S K E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R J E Š E N J E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85893">
        <w:rPr>
          <w:rFonts w:cs="Times New Roman" w:eastAsia="Times New Roman"/>
          <w:lang w:eastAsia="hr-HR"/>
        </w:rPr>
        <w:t>Rajnoviću</w:t>
      </w:r>
      <w:proofErr w:type="spellEnd"/>
      <w:r w:rsidRPr="00485893">
        <w:rPr>
          <w:rFonts w:cs="Times New Roman" w:eastAsia="Times New Roman"/>
          <w:lang w:eastAsia="hr-HR"/>
        </w:rPr>
        <w:t xml:space="preserve">, u skraćenom stečajnom postupku nad dužnikom TRANSPORTI SIVI SOKOL društvo s ograničenom odgovornošću za poljoprivrednu proizvodnju, trgovinu i usluge, Kladare, Kladare 207, </w:t>
      </w:r>
      <w:r w:rsidRPr="00485893">
        <w:rPr>
          <w:rFonts w:cs="Times New Roman" w:eastAsia="Times New Roman"/>
          <w:szCs w:val="20"/>
          <w:lang w:eastAsia="hr-HR"/>
        </w:rPr>
        <w:t>MBS: 010082841, OIB: 90163556142, 15. travnja 2016.</w:t>
      </w:r>
      <w:r w:rsidRPr="00485893">
        <w:rPr>
          <w:rFonts w:cs="Times New Roman" w:eastAsia="Times New Roman"/>
          <w:lang w:eastAsia="hr-HR"/>
        </w:rPr>
        <w:t xml:space="preserve">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r i j e š i o   j e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I. Otvara se stečajni postupak nad dužnikom TRANSPORTI SIVI SOKOL društvo s ograničenom odgovornošću za poljoprivrednu proizvodnju, trgovinu i usluge, Kladare, Kladare 207, </w:t>
      </w:r>
      <w:r w:rsidRPr="00485893">
        <w:rPr>
          <w:rFonts w:cs="Times New Roman" w:eastAsia="Times New Roman"/>
          <w:szCs w:val="20"/>
          <w:lang w:eastAsia="hr-HR"/>
        </w:rPr>
        <w:t>MBS: 010082841, OIB: 90163556142.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485893">
        <w:rPr>
          <w:rFonts w:cs="Times New Roman" w:eastAsia="Times New Roman"/>
          <w:lang w:eastAsia="hr-HR"/>
        </w:rPr>
        <w:t>Lovretska</w:t>
      </w:r>
      <w:proofErr w:type="spellEnd"/>
      <w:r w:rsidRPr="00485893">
        <w:rPr>
          <w:rFonts w:cs="Times New Roman" w:eastAsia="Times New Roman"/>
          <w:lang w:eastAsia="hr-HR"/>
        </w:rPr>
        <w:t xml:space="preserve"> 10, OIB: 43468134790.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III. Zaključuje se stečajni postupak nad dužnikom TRANSPORTI SIVI SOKOL društvo s ograničenom odgovornošću za poljoprivrednu proizvodnju, trgovinu i usluge, Kladare, Kladare 207, </w:t>
      </w:r>
      <w:r w:rsidRPr="00485893">
        <w:rPr>
          <w:rFonts w:cs="Times New Roman" w:eastAsia="Times New Roman"/>
          <w:szCs w:val="20"/>
          <w:lang w:eastAsia="hr-HR"/>
        </w:rPr>
        <w:t>MBS: 010082841, OIB: 90163556142.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Calibri"/>
        </w:rPr>
        <w:t xml:space="preserve">IV. </w:t>
      </w:r>
      <w:r w:rsidRPr="00485893">
        <w:rPr>
          <w:rFonts w:cs="Times New Roman" w:eastAsia="Times New Roman"/>
          <w:lang w:eastAsia="hr-HR"/>
        </w:rPr>
        <w:t>Stečajni postupak je otvoren i zaključen s danom 15. travnja 2016. u 8,30 sati, kada je ovo rješenje objavljeno na e-oglasnoj ploči ovoga suda.</w:t>
      </w:r>
    </w:p>
    <w:p w:rsidRDefault="00485893" w:rsidP="00485893" w:rsidR="00485893" w:rsidRPr="00485893">
      <w:pPr>
        <w:spacing w:after="0"/>
        <w:ind w:firstLine="851"/>
        <w:jc w:val="both"/>
        <w:rPr>
          <w:rFonts w:cs="Times New Roman" w:eastAsia="Calibri"/>
        </w:rPr>
      </w:pPr>
    </w:p>
    <w:p w:rsidRDefault="00485893" w:rsidP="00485893" w:rsidR="00485893" w:rsidRPr="00485893">
      <w:pPr>
        <w:spacing w:after="0"/>
        <w:ind w:firstLine="851"/>
        <w:jc w:val="both"/>
        <w:rPr>
          <w:rFonts w:cs="Times New Roman" w:eastAsia="Calibri"/>
        </w:rPr>
      </w:pPr>
      <w:r w:rsidRPr="0048589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Obrazloženje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St-132/2016-2., koji je objavljen na mrežnoj stranici e-oglasna ploča Trgovačkog suda u Bjelovaru 24.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spacing w:after="0"/>
        <w:ind w:firstLine="851"/>
        <w:jc w:val="both"/>
        <w:rPr>
          <w:rFonts w:cs="Times New Roman" w:eastAsia="Calibri"/>
        </w:rPr>
      </w:pPr>
      <w:r w:rsidRPr="0048589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85893" w:rsidP="00485893" w:rsidR="00485893" w:rsidRPr="00485893">
      <w:pPr>
        <w:spacing w:after="0"/>
        <w:ind w:firstLine="851"/>
        <w:jc w:val="both"/>
        <w:rPr>
          <w:rFonts w:cs="Times New Roman" w:eastAsia="Calibri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U Bjelovaru 15. travnja 2016.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VIŠI SUDSKI SAVJETNIK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85893">
        <w:rPr>
          <w:rFonts w:cs="Times New Roman" w:eastAsia="Times New Roman"/>
          <w:lang w:eastAsia="hr-HR"/>
        </w:rPr>
        <w:tab/>
      </w:r>
      <w:r w:rsidRPr="00485893">
        <w:rPr>
          <w:rFonts w:cs="Times New Roman" w:eastAsia="Times New Roman"/>
          <w:lang w:eastAsia="hr-HR"/>
        </w:rPr>
        <w:tab/>
        <w:t xml:space="preserve">        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8589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85893">
        <w:rPr>
          <w:rFonts w:cs="Times New Roman" w:eastAsia="Times New Roman"/>
          <w:lang w:eastAsia="hr-HR"/>
        </w:rPr>
        <w:t>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II. Kal. pravomoćnost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85893">
        <w:rPr>
          <w:rFonts w:cs="Times New Roman" w:eastAsia="Times New Roman"/>
          <w:lang w:eastAsia="hr-HR"/>
        </w:rPr>
        <w:t>Bjelovar 15.4.2016.</w:t>
      </w:r>
    </w:p>
    <w:p w:rsidRDefault="00485893" w:rsidP="00485893" w:rsidR="00485893" w:rsidRPr="004858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893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2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St-132/2016-3</izvorni_sadrzaj>
    <derivirana_varijabla naziv="DomainObject.Oznaka_1">St-132/2016-3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SIVI SOKOL društvo s ograničenom odgovornošću za poljoprivrednu proizvodnju, trgovinu i usluge, Kladare</izvorni_sadrzaj>
    <derivirana_varijabla naziv="DomainObject.Predmet.ProtustrankaFormated_1">  TRANSPORTI SIVI SOKOL društvo s ograničenom odgovornošću za poljoprivrednu proizvodnju, trgovinu i usluge, Kladare</derivirana_varijabla>
  </DomainObject.Predmet.ProtustrankaFormated>
  <DomainObject.Predmet.ProtustrankaFormatedOIB>
    <izvorni_sadrzaj>  TRANSPORTI SIVI SOKOL društvo s ograničenom odgovornošću za poljoprivrednu proizvodnju, trgovinu i usluge, Kladare, OIB 90163556142</izvorni_sadrzaj>
    <derivirana_varijabla naziv="DomainObject.Predmet.ProtustrankaFormatedOIB_1">  TRANSPORTI SIVI SOKOL društvo s ograničenom odgovornošću za poljoprivrednu proizvodnju, trgovinu i usluge, Kladare, OIB 90163556142</derivirana_varijabla>
  </DomainObject.Predmet.ProtustrankaFormatedOIB>
  <DomainObject.Predmet.ProtustrankaFormatedWithAdress>
    <izvorni_sadrzaj> TRANSPORTI SIVI SOKOL društvo s ograničenom odgovornošću za poljoprivrednu proizvodnju, trgovinu i usluge, Kladare, Kladare 207, 33405 Kladare</izvorni_sadrzaj>
    <derivirana_varijabla naziv="DomainObject.Predmet.ProtustrankaFormatedWithAdress_1"> TRANSPORTI SIVI SOKOL društvo s ograničenom odgovornošću za poljoprivrednu proizvodnju, trgovinu i usluge, Kladare, Kladare 207, 33405 Kladare</derivirana_varijabla>
  </DomainObject.Predmet.ProtustrankaFormatedWithAdress>
  <DomainObject.Predmet.ProtustrankaFormatedWithAdressOIB>
    <izvorni_sadrzaj> TRANSPORTI SIVI SOKOL društvo s ograničenom odgovornošću za poljoprivrednu proizvodnju, trgovinu i usluge, Kladare, OIB 90163556142, Kladare 207, 33405 Kladare</izvorni_sadrzaj>
    <derivirana_varijabla naziv="DomainObject.Predmet.ProtustrankaFormatedWithAdressOIB_1"> TRANSPORTI SIVI SOKOL društvo s ograničenom odgovornošću za poljoprivrednu proizvodnju, trgovinu i usluge, Kladare, OIB 90163556142, Kladare 207, 33405 Kladare</derivirana_varijabla>
  </DomainObject.Predmet.ProtustrankaFormatedWithAdressOIB>
  <DomainObject.Predmet.ProtustrankaWithAdress>
    <izvorni_sadrzaj>TRANSPORTI SIVI SOKOL društvo s ograničenom odgovornošću za poljoprivrednu proizvodnju, trgovinu i usluge, Kladare Kladare 207, 33405 Kladare</izvorni_sadrzaj>
    <derivirana_varijabla naziv="DomainObject.Predmet.ProtustrankaWithAdress_1">TRANSPORTI SIVI SOKOL društvo s ograničenom odgovornošću za poljoprivrednu proizvodnju, trgovinu i usluge, Kladare Kladare 207, 33405 Kladare</derivirana_varijabla>
  </DomainObject.Predmet.ProtustrankaWithAdress>
  <DomainObject.Predmet.ProtustrankaWithAdressOIB>
    <izvorni_sadrzaj>TRANSPORTI SIVI SOKOL društvo s ograničenom odgovornošću za poljoprivrednu proizvodnju, trgovinu i usluge, Kladare, OIB 90163556142, Kladare 207, 33405 Kladare</izvorni_sadrzaj>
    <derivirana_varijabla naziv="DomainObject.Predmet.ProtustrankaWithAdressOIB_1">TRANSPORTI SIVI SOKOL društvo s ograničenom odgovornošću za poljoprivrednu proizvodnju, trgovinu i usluge, Kladare, OIB 90163556142, Kladare 207, 33405 Kladare</derivirana_varijabla>
  </DomainObject.Predmet.ProtustrankaWithAdressOIB>
  <DomainObject.Predmet.ProtustrankaNazivFormated>
    <izvorni_sadrzaj>TRANSPORTI SIVI SOKOL društvo s ograničenom odgovornošću za poljoprivrednu proizvodnju, trgovinu i usluge, Kladare</izvorni_sadrzaj>
    <derivirana_varijabla naziv="DomainObject.Predmet.ProtustrankaNazivFormated_1">TRANSPORTI SIVI SOKOL društvo s ograničenom odgovornošću za poljoprivrednu proizvodnju, trgovinu i usluge, Kladare</derivirana_varijabla>
  </DomainObject.Predmet.ProtustrankaNazivFormated>
  <DomainObject.Predmet.ProtustrankaNazivFormatedOIB>
    <izvorni_sadrzaj>TRANSPORTI SIVI SOKOL društvo s ograničenom odgovornošću za poljoprivrednu proizvodnju, trgovinu i usluge, Kladare, OIB 90163556142</izvorni_sadrzaj>
    <derivirana_varijabla naziv="DomainObject.Predmet.ProtustrankaNazivFormatedOIB_1">TRANSPORTI SIVI SOKOL društvo s ograničenom odgovornošću za poljoprivrednu proizvodnju, trgovinu i usluge, Kladare, OIB 90163556142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TRANSPORTI SIVI SOKOL društvo s ograničenom odgovornošću za poljoprivrednu proizvodnju, trgovinu i usluge, Kladare</item>
    </izvorni_sadrzaj>
    <derivirana_varijabla naziv="DomainObject.Predmet.ProtuStrankaListFormated_1">
      <item>TRANSPORTI SIVI SOKOL društvo s ograničenom odgovornošću za poljoprivrednu proizvodnju, trgovinu i usluge, Kladare</item>
    </derivirana_varijabla>
  </DomainObject.Predmet.ProtuStrankaListFormated>
  <DomainObject.Predmet.ProtuStrankaListFormatedOIB>
    <izvorni_sadrzaj>
      <item>TRANSPORTI SIVI SOKOL društvo s ograničenom odgovornošću za poljoprivrednu proizvodnju, trgovinu i usluge, Kladare, OIB 90163556142</item>
    </izvorni_sadrzaj>
    <derivirana_varijabla naziv="DomainObject.Predmet.ProtuStrankaListFormatedOIB_1">
      <item>TRANSPORTI SIVI SOKOL društvo s ograničenom odgovornošću za poljoprivrednu proizvodnju, trgovinu i usluge, Kladare, OIB 90163556142</item>
    </derivirana_varijabla>
  </DomainObject.Predmet.ProtuStrankaListFormatedOIB>
  <DomainObject.Predmet.ProtuStrankaListFormatedWithAdress>
    <izvorni_sadrzaj>
      <item>TRANSPORTI SIVI SOKOL društvo s ograničenom odgovornošću za poljoprivrednu proizvodnju, trgovinu i usluge, Kladare, Kladare 207, 33405 Kladare</item>
    </izvorni_sadrzaj>
    <derivirana_varijabla naziv="DomainObject.Predmet.ProtuStrankaListFormatedWithAdress_1">
      <item>TRANSPORTI SIVI SOKOL društvo s ograničenom odgovornošću za poljoprivrednu proizvodnju, trgovinu i usluge, Kladare, Kladare 207, 33405 Kladare</item>
    </derivirana_varijabla>
  </DomainObject.Predmet.ProtuStrankaListFormatedWithAdress>
  <DomainObject.Predmet.ProtuStrankaListFormatedWithAdressOIB>
    <izvorni_sadrzaj>
      <item>TRANSPORTI SIVI SOKOL društvo s ograničenom odgovornošću za poljoprivrednu proizvodnju, trgovinu i usluge, Kladare, OIB 90163556142, Kladare 207, 33405 Kladare</item>
    </izvorni_sadrzaj>
    <derivirana_varijabla naziv="DomainObject.Predmet.ProtuStrankaListFormatedWithAdressOIB_1">
      <item>TRANSPORTI SIVI SOKOL društvo s ograničenom odgovornošću za poljoprivrednu proizvodnju, trgovinu i usluge, Kladare, OIB 90163556142, Kladare 207, 33405 Kladare</item>
    </derivirana_varijabla>
  </DomainObject.Predmet.ProtuStrankaListFormatedWithAdressOIB>
  <DomainObject.Predmet.ProtuStrankaListNazivFormated>
    <izvorni_sadrzaj>
      <item>TRANSPORTI SIVI SOKOL društvo s ograničenom odgovornošću za poljoprivrednu proizvodnju, trgovinu i usluge, Kladare</item>
    </izvorni_sadrzaj>
    <derivirana_varijabla naziv="DomainObject.Predmet.ProtuStrankaListNazivFormated_1">
      <item>TRANSPORTI SIVI SOKOL društvo s ograničenom odgovornošću za poljoprivrednu proizvodnju, trgovinu i usluge, Kladare</item>
    </derivirana_varijabla>
  </DomainObject.Predmet.ProtuStrankaListNazivFormated>
  <DomainObject.Predmet.ProtuStrankaListNazivFormatedOIB>
    <izvorni_sadrzaj>
      <item>TRANSPORTI SIVI SOKOL društvo s ograničenom odgovornošću za poljoprivrednu proizvodnju, trgovinu i usluge, Kladare, OIB 90163556142</item>
    </izvorni_sadrzaj>
    <derivirana_varijabla naziv="DomainObject.Predmet.ProtuStrankaListNazivFormatedOIB_1">
      <item>TRANSPORTI SIVI SOKOL društvo s ograničenom odgovornošću za poljoprivrednu proizvodnju, trgovinu i usluge, Kladare, OIB 90163556142</item>
    </derivirana_varijabla>
  </DomainObject.Predmet.ProtuStrankaListNazivFormatedOIB>
  <DomainObject.Predmet.OstaliListFormated>
    <izvorni_sadrzaj>
      <item>DAMIR TKALČEC</item>
    </izvorni_sadrzaj>
    <derivirana_varijabla naziv="DomainObject.Predmet.OstaliListFormated_1">
      <item>DAMIR TKALČEC</item>
    </derivirana_varijabla>
  </DomainObject.Predmet.OstaliListFormated>
  <DomainObject.Predmet.OstaliListFormatedOIB>
    <izvorni_sadrzaj>
      <item>DAMIR TKALČEC, OIB 67860061986</item>
    </izvorni_sadrzaj>
    <derivirana_varijabla naziv="DomainObject.Predmet.OstaliListFormatedOIB_1">
      <item>DAMIR TKALČEC, OIB 67860061986</item>
    </derivirana_varijabla>
  </DomainObject.Predmet.OstaliListFormatedOIB>
  <DomainObject.Predmet.OstaliListFormatedWithAdress>
    <izvorni_sadrzaj>
      <item>DAMIR TKALČEC, Kladare 158, 33405 Kladare</item>
    </izvorni_sadrzaj>
    <derivirana_varijabla naziv="DomainObject.Predmet.OstaliListFormatedWithAdress_1">
      <item>DAMIR TKALČEC, Kladare 158, 33405 Kladare</item>
    </derivirana_varijabla>
  </DomainObject.Predmet.OstaliListFormatedWithAdress>
  <DomainObject.Predmet.OstaliListFormatedWithAdressOIB>
    <izvorni_sadrzaj>
      <item>DAMIR TKALČEC, OIB 67860061986, Kladare 158, 33405 Kladare</item>
    </izvorni_sadrzaj>
    <derivirana_varijabla naziv="DomainObject.Predmet.OstaliListFormatedWithAdressOIB_1">
      <item>DAMIR TKALČEC, OIB 67860061986, Kladare 158, 33405 Kladare</item>
    </derivirana_varijabla>
  </DomainObject.Predmet.OstaliListFormatedWithAdressOIB>
  <DomainObject.Predmet.OstaliListNazivFormated>
    <izvorni_sadrzaj>
      <item>DAMIR TKALČEC</item>
    </izvorni_sadrzaj>
    <derivirana_varijabla naziv="DomainObject.Predmet.OstaliListNazivFormated_1">
      <item>DAMIR TKALČEC</item>
    </derivirana_varijabla>
  </DomainObject.Predmet.OstaliListNazivFormated>
  <DomainObject.Predmet.OstaliListNazivFormatedOIB>
    <izvorni_sadrzaj>
      <item>DAMIR TKALČEC, OIB 67860061986</item>
    </izvorni_sadrzaj>
    <derivirana_varijabla naziv="DomainObject.Predmet.OstaliListNazivFormatedOIB_1">
      <item>DAMIR TKALČEC, OIB 67860061986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St-132/2016-3</izvorni_sadrzaj>
    <derivirana_varijabla naziv="DomainObject.PoslovniBrojDokumenta_1">St-132/2016-3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TRANSPORTI SIVI SOKOL društvo s ograničenom odgovornošću za poljoprivrednu proizvodnju, trgovinu i usluge, Kladare</izvorni_sadrzaj>
    <derivirana_varijabla naziv="DomainObject.Predmet.ProtustrankaIDrugi_1">TRANSPORTI SIVI SOKOL društvo s ograničenom odgovornošću za poljoprivrednu proizvodnju, trgovinu i usluge,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TRANSPORTI SIVI SOKOL društvo s ograničenom odgovornošću za poljoprivrednu proizvodnju, trgovinu i usluge, Kladare, OIB 90163556142, Kladare 207, 33405 Kladare</izvorni_sadrzaj>
    <derivirana_varijabla naziv="DomainObject.Predmet.ProtustrankaIDrugiAdressOIB_1">TRANSPORTI SIVI SOKOL društvo s ograničenom odgovornošću za poljoprivrednu proizvodnju, trgovinu i usluge, Kladare, OIB 90163556142, Kladare 207,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TRANSPORTI SIVI SOKOL društvo s ograničenom odgovornošću za poljoprivrednu proizvodnju, trgovinu i usluge, Kladare</item>
      <item>DAMIR TKALČEC</item>
    </izvorni_sadrzaj>
    <derivirana_varijabla naziv="DomainObject.Predmet.SudioniciListNaziv_1">
      <item>FINA, RC ZAGREB, Podružnica Bjelovar</item>
      <item>TRANSPORTI SIVI SOKOL društvo s ograničenom odgovornošću za poljoprivrednu proizvodnju, trgovinu i usluge, Kladare</item>
      <item>DAMIR TKALČEC</item>
    </derivirana_varijabla>
  </DomainObject.Predmet.SudioniciListNaziv>
  <DomainObject.Predmet.SudioniciListAdressOIB>
    <izvorni_sadrzaj>
      <item>FINA, RC ZAGREB, Podružnica Bjelovar, OIB 85821130368, F. Supila 4,43000 Bjelovar</item>
      <item>TRANSPORTI SIVI SOKOL društvo s ograničenom odgovornošću za poljoprivrednu proizvodnju, trgovinu i usluge, Kladare, OIB 90163556142, Kladare 207,33405 Kladare</item>
      <item>DAMIR TKALČEC, OIB 67860061986, Kladare 158,33405 Kladare</item>
    </izvorni_sadrzaj>
    <derivirana_varijabla naziv="DomainObject.Predmet.SudioniciListAdressOIB_1">
      <item>FINA, RC ZAGREB, Podružnica Bjelovar, OIB 85821130368, F. Supila 4,43000 Bjelovar</item>
      <item>TRANSPORTI SIVI SOKOL društvo s ograničenom odgovornošću za poljoprivrednu proizvodnju, trgovinu i usluge, Kladare, OIB 90163556142, Kladare 207,33405 Kladare</item>
      <item>DAMIR TKALČEC, OIB 67860061986, Kladare 158,33405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BDE1F-CAE3-4933-B380-A295D56B3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3898</properties:Characters>
  <properties:Lines>112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2016-04-15T06:04:00Z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