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9b2c" w14:paraId="7739b2c" w:rsidRDefault="006F2E1B" w:rsidP="006F2E1B" w:rsidR="006F2E1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2E1B" w:rsidP="006F2E1B" w:rsidR="006F2E1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F2E1B" w:rsidP="006F2E1B" w:rsidR="006F2E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F2E1B" w:rsidP="006F2E1B" w:rsidR="006F2E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F2E1B" w:rsidP="006F2E1B" w:rsidR="006F2E1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F2E1B" w:rsidP="006F2E1B" w:rsidR="006F2E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F2E1B" w:rsidP="006F2E1B" w:rsidR="006F2E1B" w:rsidRPr="005D578C">
      <w:pPr>
        <w:jc w:val="center"/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F2E1B" w:rsidP="006F2E1B" w:rsidR="006F2E1B" w:rsidRPr="005D578C">
      <w:pPr>
        <w:rPr>
          <w:rFonts w:cs="Times New Roman" w:eastAsia="Times New Roman"/>
          <w:szCs w:val="24"/>
        </w:rPr>
      </w:pPr>
    </w:p>
    <w:p w:rsidRDefault="006F2E1B" w:rsidP="006F2E1B" w:rsidR="006F2E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SAN LABORO d. o. o. Pula, Vidikovac 5, OIB </w:t>
      </w:r>
      <w:r w:rsidRPr="006F2E1B">
        <w:rPr>
          <w:rFonts w:cs="Times New Roman" w:eastAsia="Times New Roman"/>
          <w:szCs w:val="24"/>
        </w:rPr>
        <w:t>91857467758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F2E1B">
        <w:rPr>
          <w:rFonts w:cs="Times New Roman" w:eastAsia="Times New Roman"/>
          <w:szCs w:val="24"/>
        </w:rPr>
        <w:t>130031792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6F2E1B" w:rsidP="006F2E1B" w:rsidR="006F2E1B" w:rsidRPr="005D578C">
      <w:pPr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F2E1B" w:rsidP="006F2E1B" w:rsidR="006F2E1B" w:rsidRPr="005D578C">
      <w:pPr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SAN LABORO d. o. o. Pula, Vidikovac 5, OIB </w:t>
      </w:r>
      <w:r w:rsidRPr="006F2E1B">
        <w:rPr>
          <w:rFonts w:cs="Times New Roman" w:eastAsia="Times New Roman"/>
          <w:szCs w:val="24"/>
        </w:rPr>
        <w:t>91857467758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F2E1B">
        <w:rPr>
          <w:rFonts w:cs="Times New Roman" w:eastAsia="Times New Roman"/>
          <w:szCs w:val="24"/>
        </w:rPr>
        <w:t>130031792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F2E1B" w:rsidP="006F2E1B" w:rsidR="006F2E1B" w:rsidRPr="005D578C">
      <w:pPr>
        <w:rPr>
          <w:rFonts w:cs="Times New Roman" w:eastAsia="Times New Roman"/>
          <w:szCs w:val="24"/>
        </w:rPr>
      </w:pPr>
    </w:p>
    <w:p w:rsidRDefault="006F2E1B" w:rsidP="006F2E1B" w:rsidR="006F2E1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6F2E1B" w:rsidP="006F2E1B" w:rsidR="006F2E1B">
      <w:pPr>
        <w:rPr>
          <w:rFonts w:cs="Times New Roman" w:eastAsia="Times New Roman"/>
          <w:szCs w:val="20"/>
        </w:rPr>
      </w:pPr>
    </w:p>
    <w:p w:rsidRDefault="006F2E1B" w:rsidP="006F2E1B" w:rsidR="006F2E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SAN LABORO d. o. o. Pula, Vidikovac 5, OIB </w:t>
      </w:r>
      <w:r w:rsidRPr="006F2E1B">
        <w:rPr>
          <w:rFonts w:cs="Times New Roman" w:eastAsia="Times New Roman"/>
          <w:szCs w:val="24"/>
        </w:rPr>
        <w:t>91857467758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F2E1B">
        <w:rPr>
          <w:rFonts w:cs="Times New Roman" w:eastAsia="Times New Roman"/>
          <w:szCs w:val="24"/>
        </w:rPr>
        <w:t>130031792</w:t>
      </w:r>
      <w:r>
        <w:rPr>
          <w:rFonts w:cs="Times New Roman" w:eastAsia="Times New Roman"/>
          <w:szCs w:val="24"/>
        </w:rPr>
        <w:t>.</w:t>
      </w:r>
    </w:p>
    <w:p w:rsidRDefault="006F2E1B" w:rsidP="006F2E1B" w:rsidR="006F2E1B">
      <w:pPr>
        <w:ind w:firstLine="709"/>
        <w:rPr>
          <w:rFonts w:cs="Times New Roman" w:eastAsia="Times New Roman"/>
          <w:szCs w:val="24"/>
        </w:rPr>
      </w:pPr>
    </w:p>
    <w:p w:rsidRDefault="006F2E1B" w:rsidP="006F2E1B" w:rsidR="006F2E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SAN LABORO d. o. o. Pula, Vidikovac 5, OIB </w:t>
      </w:r>
      <w:r w:rsidRPr="006F2E1B">
        <w:rPr>
          <w:rFonts w:cs="Times New Roman" w:eastAsia="Times New Roman"/>
          <w:szCs w:val="24"/>
        </w:rPr>
        <w:t>91857467758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F2E1B">
        <w:rPr>
          <w:rFonts w:cs="Times New Roman" w:eastAsia="Times New Roman"/>
          <w:szCs w:val="24"/>
        </w:rPr>
        <w:t>130031792</w:t>
      </w:r>
      <w:r>
        <w:rPr>
          <w:rFonts w:cs="Times New Roman" w:eastAsia="Times New Roman"/>
          <w:szCs w:val="24"/>
        </w:rPr>
        <w:t>.</w:t>
      </w:r>
    </w:p>
    <w:p w:rsidRDefault="006F2E1B" w:rsidP="006F2E1B" w:rsidR="006F2E1B">
      <w:pPr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F2E1B" w:rsidP="006F2E1B" w:rsidR="006F2E1B">
      <w:pPr>
        <w:ind w:firstLine="708"/>
        <w:rPr>
          <w:rFonts w:cs="Times New Roman" w:eastAsia="Times New Roman"/>
          <w:szCs w:val="24"/>
        </w:rPr>
      </w:pPr>
    </w:p>
    <w:p w:rsidRDefault="006F2E1B" w:rsidP="006F2E1B" w:rsidR="006F2E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SAN LABORO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St-1295/2015-3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F2E1B" w:rsidP="006F2E1B" w:rsidR="006F2E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F2E1B" w:rsidP="006F2E1B" w:rsidR="006F2E1B" w:rsidRPr="005D578C">
      <w:pPr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F2E1B" w:rsidP="006F2E1B" w:rsidR="006F2E1B">
      <w:pPr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F2E1B" w:rsidP="006F2E1B" w:rsidR="006F2E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F2E1B" w:rsidP="006F2E1B" w:rsidR="006F2E1B">
      <w:pPr>
        <w:jc w:val="left"/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jc w:val="left"/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F2E1B" w:rsidP="006F2E1B" w:rsidR="006F2E1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F2E1B" w:rsidP="006F2E1B" w:rsidR="006F2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F2E1B" w:rsidP="006F2E1B" w:rsidR="006F2E1B">
      <w:pPr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rPr>
          <w:rFonts w:cs="Times New Roman" w:eastAsia="Times New Roman"/>
          <w:szCs w:val="24"/>
        </w:rPr>
      </w:pPr>
    </w:p>
    <w:p w:rsidRDefault="006F2E1B" w:rsidP="006F2E1B" w:rsidR="006F2E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F2E1B" w:rsidP="006F2E1B" w:rsidR="006F2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F2E1B" w:rsidP="006F2E1B" w:rsidR="006F2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SAN LABORO d. o. o. Pula, Vidikovac 5,</w:t>
      </w:r>
    </w:p>
    <w:p w:rsidRDefault="00E61747" w:rsidP="006F2E1B" w:rsidR="00E617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6F2E1B">
        <w:rPr>
          <w:rFonts w:cs="Times New Roman" w:eastAsia="Times New Roman"/>
          <w:szCs w:val="24"/>
        </w:rPr>
        <w:t xml:space="preserve"> za zastupanje dužnika – Samanta Šelemba, Pula, Vidikovac 66 </w:t>
      </w:r>
    </w:p>
    <w:p w:rsidRDefault="006F2E1B" w:rsidP="006F2E1B" w:rsidR="006F2E1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F2E1B" w:rsidP="006F2E1B" w:rsidR="006F2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F2E1B" w:rsidP="006F2E1B" w:rsidR="006F2E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6F2E1B" w:rsidP="006F2E1B" w:rsidR="006F2E1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F2E1B" w:rsidP="006F2E1B" w:rsidR="006F2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F2E1B" w:rsidP="006F2E1B" w:rsidR="006F2E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F2E1B" w:rsidP="006F2E1B" w:rsidR="006F2E1B"/>
    <w:p w:rsidRDefault="006F2E1B" w:rsidP="006F2E1B" w:rsidR="006F2E1B"/>
    <w:p w:rsidRDefault="006F2E1B" w:rsidP="006F2E1B" w:rsidR="006F2E1B"/>
    <w:p w:rsidRDefault="006F2E1B" w:rsidP="006F2E1B" w:rsidR="006F2E1B"/>
    <w:sectPr w:rsidSect="009B09DD" w:rsidR="006F2E1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E1B" w:rsidP="006F2E1B" w:rsidR="006F2E1B">
      <w:r>
        <w:separator/>
      </w:r>
    </w:p>
  </w:endnote>
  <w:endnote w:id="0" w:type="continuationSeparator">
    <w:p w:rsidRDefault="006F2E1B" w:rsidP="006F2E1B" w:rsidR="006F2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E1B" w:rsidP="006F2E1B" w:rsidR="006F2E1B">
      <w:r>
        <w:separator/>
      </w:r>
    </w:p>
  </w:footnote>
  <w:footnote w:id="0" w:type="continuationSeparator">
    <w:p w:rsidRDefault="006F2E1B" w:rsidP="006F2E1B" w:rsidR="006F2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E1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62C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St-1295/2015-5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E1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St-1295/2015-5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515A"/>
    <w:rsid w:val="00062C26"/>
    <w:rsid w:val="004F515A"/>
    <w:rsid w:val="006F2E1B"/>
    <w:rsid w:val="0075528E"/>
    <w:rsid w:val="0079403F"/>
    <w:rsid w:val="00E6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2E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2E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F2E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E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2E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2E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2E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C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2C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2C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2C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2E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2E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F2E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E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2E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2E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2E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C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2C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2C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2C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St-1295/2015</izvorni_sadrzaj>
    <derivirana_varijabla naziv="DomainObject.Predmet.OznakaBroj_1">St-1295/2015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LABORO d.o.o. PULA</izvorni_sadrzaj>
    <derivirana_varijabla naziv="DomainObject.Predmet.ProtustrankaFormated_1">  SAN LABORO d.o.o. PULA</derivirana_varijabla>
  </DomainObject.Predmet.ProtustrankaFormated>
  <DomainObject.Predmet.ProtustrankaFormatedOIB>
    <izvorni_sadrzaj>  SAN LABORO d.o.o. PULA, OIB 91857467758</izvorni_sadrzaj>
    <derivirana_varijabla naziv="DomainObject.Predmet.ProtustrankaFormatedOIB_1">  SAN LABORO d.o.o. PULA, OIB 91857467758</derivirana_varijabla>
  </DomainObject.Predmet.ProtustrankaFormatedOIB>
  <DomainObject.Predmet.ProtustrankaFormatedWithAdress>
    <izvorni_sadrzaj> SAN LABORO d.o.o. PULA, Vidikovac 5, 52100 Pula</izvorni_sadrzaj>
    <derivirana_varijabla naziv="DomainObject.Predmet.ProtustrankaFormatedWithAdress_1"> SAN LABORO d.o.o. PULA, Vidikovac 5, 52100 Pula</derivirana_varijabla>
  </DomainObject.Predmet.ProtustrankaFormatedWithAdress>
  <DomainObject.Predmet.ProtustrankaFormatedWithAdressOIB>
    <izvorni_sadrzaj> SAN LABORO d.o.o. PULA, OIB 91857467758, Vidikovac 5, 52100 Pula</izvorni_sadrzaj>
    <derivirana_varijabla naziv="DomainObject.Predmet.ProtustrankaFormatedWithAdressOIB_1"> SAN LABORO d.o.o. PULA, OIB 91857467758, Vidikovac 5, 52100 Pula</derivirana_varijabla>
  </DomainObject.Predmet.ProtustrankaFormatedWithAdressOIB>
  <DomainObject.Predmet.ProtustrankaWithAdress>
    <izvorni_sadrzaj>SAN LABORO d.o.o. PULA Vidikovac 5, 52100 Pula</izvorni_sadrzaj>
    <derivirana_varijabla naziv="DomainObject.Predmet.ProtustrankaWithAdress_1">SAN LABORO d.o.o. PULA Vidikovac 5, 52100 Pula</derivirana_varijabla>
  </DomainObject.Predmet.ProtustrankaWithAdress>
  <DomainObject.Predmet.ProtustrankaWithAdressOIB>
    <izvorni_sadrzaj>SAN LABORO d.o.o. PULA, OIB 91857467758, Vidikovac 5, 52100 Pula</izvorni_sadrzaj>
    <derivirana_varijabla naziv="DomainObject.Predmet.ProtustrankaWithAdressOIB_1">SAN LABORO d.o.o. PULA, OIB 91857467758, Vidikovac 5, 52100 Pula</derivirana_varijabla>
  </DomainObject.Predmet.ProtustrankaWithAdressOIB>
  <DomainObject.Predmet.ProtustrankaNazivFormated>
    <izvorni_sadrzaj>SAN LABORO d.o.o. PULA</izvorni_sadrzaj>
    <derivirana_varijabla naziv="DomainObject.Predmet.ProtustrankaNazivFormated_1">SAN LABORO d.o.o. PULA</derivirana_varijabla>
  </DomainObject.Predmet.ProtustrankaNazivFormated>
  <DomainObject.Predmet.ProtustrankaNazivFormatedOIB>
    <izvorni_sadrzaj>SAN LABORO d.o.o. PULA, OIB 91857467758</izvorni_sadrzaj>
    <derivirana_varijabla naziv="DomainObject.Predmet.ProtustrankaNazivFormatedOIB_1">SAN LABORO d.o.o. PULA, OIB 91857467758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41170.36</izvorni_sadrzaj>
    <derivirana_varijabla naziv="DomainObject.Predmet.TrenutnaVrijednost_1">41170.36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 LABORO d.o.o. PULA</item>
    </izvorni_sadrzaj>
    <derivirana_varijabla naziv="DomainObject.Predmet.ProtuStrankaListFormated_1">
      <item>SAN LABORO d.o.o. PULA</item>
    </derivirana_varijabla>
  </DomainObject.Predmet.ProtuStrankaListFormated>
  <DomainObject.Predmet.ProtuStrankaListFormatedOIB>
    <izvorni_sadrzaj>
      <item>SAN LABORO d.o.o. PULA, OIB 91857467758</item>
    </izvorni_sadrzaj>
    <derivirana_varijabla naziv="DomainObject.Predmet.ProtuStrankaListFormatedOIB_1">
      <item>SAN LABORO d.o.o. PULA, OIB 91857467758</item>
    </derivirana_varijabla>
  </DomainObject.Predmet.ProtuStrankaListFormatedOIB>
  <DomainObject.Predmet.ProtuStrankaListFormatedWithAdress>
    <izvorni_sadrzaj>
      <item>SAN LABORO d.o.o. PULA, Vidikovac 5, 52100 Pula</item>
    </izvorni_sadrzaj>
    <derivirana_varijabla naziv="DomainObject.Predmet.ProtuStrankaListFormatedWithAdress_1">
      <item>SAN LABORO d.o.o. PULA, Vidikovac 5, 52100 Pula</item>
    </derivirana_varijabla>
  </DomainObject.Predmet.ProtuStrankaListFormatedWithAdress>
  <DomainObject.Predmet.ProtuStrankaListFormatedWithAdressOIB>
    <izvorni_sadrzaj>
      <item>SAN LABORO d.o.o. PULA, OIB 91857467758, Vidikovac 5, 52100 Pula</item>
    </izvorni_sadrzaj>
    <derivirana_varijabla naziv="DomainObject.Predmet.ProtuStrankaListFormatedWithAdressOIB_1">
      <item>SAN LABORO d.o.o. PULA, OIB 91857467758, Vidikovac 5, 52100 Pula</item>
    </derivirana_varijabla>
  </DomainObject.Predmet.ProtuStrankaListFormatedWithAdressOIB>
  <DomainObject.Predmet.ProtuStrankaListNazivFormated>
    <izvorni_sadrzaj>
      <item>SAN LABORO d.o.o. PULA</item>
    </izvorni_sadrzaj>
    <derivirana_varijabla naziv="DomainObject.Predmet.ProtuStrankaListNazivFormated_1">
      <item>SAN LABORO d.o.o. PULA</item>
    </derivirana_varijabla>
  </DomainObject.Predmet.ProtuStrankaListNazivFormated>
  <DomainObject.Predmet.ProtuStrankaListNazivFormatedOIB>
    <izvorni_sadrzaj>
      <item>SAN LABORO d.o.o. PULA, OIB 91857467758</item>
    </izvorni_sadrzaj>
    <derivirana_varijabla naziv="DomainObject.Predmet.ProtuStrankaListNazivFormatedOIB_1">
      <item>SAN LABORO d.o.o. PULA, OIB 91857467758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 LABORO d.o.o. PULA</izvorni_sadrzaj>
    <derivirana_varijabla naziv="DomainObject.Predmet.ProtustrankaIDrugi_1">SAN LABORO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SAN LABORO d.o.o. PULA, OIB 91857467758, Vidikovac 5, 52100 Pula</izvorni_sadrzaj>
    <derivirana_varijabla naziv="DomainObject.Predmet.ProtustrankaIDrugiAdressOIB_1">SAN LABORO d.o.o. PULA, OIB 91857467758, Vidikovac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 LABORO d.o.o. PULA</item>
    </izvorni_sadrzaj>
    <derivirana_varijabla naziv="DomainObject.Predmet.SudioniciListNaziv_1">
      <item>FINANCIJSKA AGENCIJA, RC RIJEKA, PODRUŽNICA PULA, PULA</item>
      <item>SAN LABORO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SAN LABORO d.o.o. PULA, OIB 91857467758, Vidikovac 5,52100 Pula</item>
    </izvorni_sadrzaj>
    <derivirana_varijabla naziv="DomainObject.Predmet.SudioniciListAdressOIB_1">
      <item>FINANCIJSKA AGENCIJA, RC RIJEKA, PODRUŽNICA PULA, PULA, OIB 85821130368, Ulica grada Vukovara 70,10000 Zagreb</item>
      <item>SAN LABORO d.o.o. PULA, OIB 91857467758, Vidikovac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91857467758</item>
    </izvorni_sadrzaj>
    <derivirana_varijabla naziv="DomainObject.Predmet.SudioniciListNazivOIB_1">
      <item>, OIB 85821130368</item>
      <item>, OIB 91857467758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3001</properties:Characters>
  <properties:Lines>78</properties:Lines>
  <properties:Paragraphs>30</properties:Paragraphs>
  <properties:TotalTime>8</properties:TotalTime>
  <properties:ScaleCrop>false</properties:ScaleCrop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2016-03-23T11:34:00Z</dcterms:created>
  <dc:creator>Mihaela Kaligari</dc:creator>
  <dc:description/>
  <cp:keywords/>
  <cp:lastModifiedBy>Lorena Paris Aničić</cp:lastModifiedBy>
  <dcterms:modified xmlns:xsi="http://www.w3.org/2001/XMLSchema-instance" xsi:type="dcterms:W3CDTF">2016-03-29T07:53:00Z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