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e9da" w14:paraId="ba3e9da" w:rsidRDefault="00AC0FD2" w:rsidP="00AC0FD2" w:rsidR="00AC0FD2" w:rsidRPr="00E6787D">
      <w:pPr>
        <w:pStyle w:val="Standard"/>
        <w:tabs>
          <w:tab w:pos="4005" w:val="left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35027">
        <w:rPr>
          <w:rFonts w:cs="Times New Roman"/>
          <w:b/>
          <w:bCs/>
          <w:sz w:val="22"/>
          <w:szCs w:val="22"/>
        </w:rPr>
        <w:t xml:space="preserve"> </w:t>
      </w:r>
      <w:r w:rsidRPr="00E6787D">
        <w:rPr>
          <w:b/>
          <w:bCs/>
        </w:rPr>
        <w:t>St-</w:t>
      </w:r>
      <w:r w:rsidR="00235027">
        <w:rPr>
          <w:b/>
          <w:bCs/>
        </w:rPr>
        <w:t>988/18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DF46CD" w:rsidRPr="00CB0243">
      <w:pPr>
        <w:rPr>
          <w:b/>
          <w:sz w:val="28"/>
          <w:szCs w:val="28"/>
        </w:rPr>
      </w:pPr>
      <w:r w:rsidRPr="00CB0243">
        <w:rPr>
          <w:b/>
          <w:sz w:val="28"/>
          <w:szCs w:val="28"/>
          <w:lang w:val="pl-PL"/>
        </w:rPr>
        <w:t>Trgova</w:t>
      </w:r>
      <w:r w:rsidRPr="00CB0243">
        <w:rPr>
          <w:b/>
          <w:sz w:val="28"/>
          <w:szCs w:val="28"/>
        </w:rPr>
        <w:t>č</w:t>
      </w:r>
      <w:r w:rsidRPr="00CB0243">
        <w:rPr>
          <w:b/>
          <w:sz w:val="28"/>
          <w:szCs w:val="28"/>
          <w:lang w:val="pl-PL"/>
        </w:rPr>
        <w:t>ki</w:t>
      </w:r>
      <w:r w:rsidR="00DF46CD" w:rsidRPr="00CB0243">
        <w:rPr>
          <w:b/>
          <w:sz w:val="28"/>
          <w:szCs w:val="28"/>
          <w:lang w:val="pl-PL"/>
        </w:rPr>
        <w:t xml:space="preserve"> s</w:t>
      </w:r>
      <w:r w:rsidRPr="00CB0243">
        <w:rPr>
          <w:b/>
          <w:sz w:val="28"/>
          <w:szCs w:val="28"/>
          <w:lang w:val="pl-PL"/>
        </w:rPr>
        <w:t>ud</w:t>
      </w:r>
      <w:r w:rsidRPr="00CB0243">
        <w:rPr>
          <w:b/>
          <w:sz w:val="28"/>
          <w:szCs w:val="28"/>
        </w:rPr>
        <w:t xml:space="preserve"> u Zagrebu</w:t>
      </w:r>
      <w:r w:rsidR="00235027" w:rsidRPr="00CB0243">
        <w:rPr>
          <w:b/>
          <w:sz w:val="28"/>
          <w:szCs w:val="28"/>
        </w:rPr>
        <w:t xml:space="preserve"> </w:t>
      </w:r>
    </w:p>
    <w:p w:rsidRDefault="00235027" w:rsidP="00F754C7" w:rsidR="00DF46CD">
      <w:pPr>
        <w:rPr>
          <w:b/>
          <w:sz w:val="28"/>
          <w:szCs w:val="28"/>
        </w:rPr>
      </w:pPr>
      <w:r w:rsidRPr="00CB0243">
        <w:rPr>
          <w:b/>
          <w:sz w:val="28"/>
          <w:szCs w:val="28"/>
        </w:rPr>
        <w:t>Zagreb</w:t>
      </w:r>
      <w:r w:rsidR="00DF46CD" w:rsidRPr="00CB0243">
        <w:rPr>
          <w:b/>
          <w:sz w:val="28"/>
          <w:szCs w:val="28"/>
        </w:rPr>
        <w:t xml:space="preserve">, </w:t>
      </w:r>
      <w:r w:rsidRPr="00CB0243">
        <w:rPr>
          <w:b/>
          <w:sz w:val="28"/>
          <w:szCs w:val="28"/>
        </w:rPr>
        <w:t>Amruševa 2/II</w:t>
      </w:r>
    </w:p>
    <w:p w:rsidRDefault="00CB0243" w:rsidP="00F754C7" w:rsidR="00CB0243" w:rsidRPr="00CB0243">
      <w:pPr>
        <w:rPr>
          <w:b/>
          <w:sz w:val="28"/>
          <w:szCs w:val="28"/>
        </w:rPr>
      </w:pP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>Poslovni broj spisa</w:t>
      </w:r>
      <w:r w:rsidR="00CB0243">
        <w:rPr>
          <w:lang w:val="pl-PL"/>
        </w:rPr>
        <w:t>:</w:t>
      </w:r>
      <w:r w:rsidRPr="00BA2933">
        <w:rPr>
          <w:lang w:val="pl-PL"/>
        </w:rPr>
        <w:t xml:space="preserve"> </w:t>
      </w:r>
      <w:r w:rsidRPr="00BA2933">
        <w:rPr>
          <w:b/>
          <w:lang w:val="pl-PL"/>
        </w:rPr>
        <w:t>St-</w:t>
      </w:r>
      <w:r w:rsidR="00235027">
        <w:rPr>
          <w:b/>
          <w:lang w:val="pl-PL"/>
        </w:rPr>
        <w:t>988/18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235027">
        <w:rPr>
          <w:b/>
          <w:bCs/>
        </w:rPr>
        <w:t>Stečajna masa iza MELO NEKRETNINE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DF46CD" w:rsidP="00C74455" w:rsidR="00AC0FD2" w:rsidRPr="00C74455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Zagreb, </w:t>
      </w:r>
      <w:r w:rsidR="00235027">
        <w:rPr>
          <w:b/>
          <w:bCs/>
        </w:rPr>
        <w:t>Majstora Radonje 12</w:t>
      </w:r>
    </w:p>
    <w:p w:rsidRDefault="00AC0FD2" w:rsidP="00C74455" w:rsidR="00AC0FD2" w:rsidRPr="00C74455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="00235027">
        <w:rPr>
          <w:rFonts w:cs="Times New Roman"/>
          <w:b/>
        </w:rPr>
        <w:t>56042706180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4499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Default="00244994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31C69" w:rsidR="00831C6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8108C0" w:rsidR="008108C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F67233" w:rsidR="00464E49" w:rsidRPr="00CB0243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niži isplatni red</w:t>
      </w: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559"/>
        <w:gridCol w:w="2126"/>
        <w:gridCol w:w="1985"/>
        <w:gridCol w:w="1984"/>
        <w:gridCol w:w="1985"/>
        <w:gridCol w:w="2693"/>
      </w:tblGrid>
      <w:tr w:rsidTr="00CB024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Prijavljeno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F173F5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CB024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112A32" w:rsid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112A32" w:rsidR="00112A32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CB0243" w:rsidP="00CB0243" w:rsidR="00DF46CD" w:rsidRPr="0024499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Default="00CB0243" w:rsidP="00CB0243" w:rsidR="00112A32" w:rsidRPr="00A8707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CB0243">
            <w:pPr>
              <w:jc w:val="center"/>
              <w:rPr>
                <w:sz w:val="22"/>
                <w:szCs w:val="22"/>
              </w:rPr>
            </w:pPr>
          </w:p>
          <w:p w:rsidRDefault="00CB0243" w:rsidP="00CB0243" w:rsidR="00244994" w:rsidRPr="002449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F173F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  <w:p w:rsidRDefault="00CB0243" w:rsidP="00CB0243" w:rsidR="00CB0243" w:rsidRPr="00C00E8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CB0243" w:rsidR="00CB0243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B0243" w:rsidP="00112A32" w:rsid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CB0243" w:rsidP="00112A32" w:rsidR="00112A3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  <w:p w:rsidRDefault="00CB0243" w:rsidP="00112A32" w:rsidR="00CB0243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CB024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>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CB024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B0243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B0243" w:rsidP="00CB0243" w:rsidR="00F845B6" w:rsidRPr="0056623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56623D"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B0243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</w:t>
            </w: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775B0D" w:rsidP="009A5D24" w:rsidR="00775B0D">
      <w:pPr>
        <w:rPr>
          <w:rFonts w:cs="Times New Roman"/>
          <w:bCs/>
          <w:sz w:val="22"/>
          <w:szCs w:val="22"/>
        </w:rPr>
      </w:pPr>
    </w:p>
    <w:p w:rsidRDefault="00BE4629" w:rsidP="00BE4629" w:rsidR="00BE4629">
      <w:pPr>
        <w:rPr>
          <w:rFonts w:cs="Times New Roman"/>
          <w:bCs/>
          <w:sz w:val="22"/>
          <w:szCs w:val="22"/>
        </w:rPr>
      </w:pPr>
    </w:p>
    <w:p w:rsidRDefault="00BE4629" w:rsidP="00BE4629" w:rsidR="00BE4629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F67233">
        <w:rPr>
          <w:rFonts w:cs="Times New Roman"/>
          <w:bCs/>
          <w:sz w:val="22"/>
          <w:szCs w:val="22"/>
        </w:rPr>
        <w:t>05.12</w:t>
      </w:r>
      <w:r>
        <w:rPr>
          <w:rFonts w:cs="Times New Roman"/>
          <w:bCs/>
          <w:sz w:val="22"/>
          <w:szCs w:val="22"/>
        </w:rPr>
        <w:t>.201</w:t>
      </w:r>
      <w:r w:rsidR="00235027">
        <w:rPr>
          <w:rFonts w:cs="Times New Roman"/>
          <w:bCs/>
          <w:sz w:val="22"/>
          <w:szCs w:val="22"/>
        </w:rPr>
        <w:t>8</w:t>
      </w:r>
      <w:r>
        <w:rPr>
          <w:rFonts w:cs="Times New Roman"/>
          <w:bCs/>
          <w:sz w:val="22"/>
          <w:szCs w:val="22"/>
        </w:rPr>
        <w:t>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Default="00BE4629" w:rsidP="00BE4629" w:rsidR="00BE462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Ante Jukić,dipl.iur</w:t>
      </w: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sectPr w:rsidSect="00C74455" w:rsidR="00BE4629">
      <w:headerReference w:type="default" r:id="rId10"/>
      <w:pgSz w:orient="landscape" w:h="11905" w:w="16837"/>
      <w:pgMar w:gutter="0" w:footer="720" w:header="720" w:left="720" w:bottom="426" w:right="720" w:top="56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99D" w:rsidR="000C699D">
      <w:r>
        <w:separator/>
      </w:r>
    </w:p>
  </w:endnote>
  <w:endnote w:id="0" w:type="continuationSeparator">
    <w:p w:rsidRDefault="000C699D" w:rsidR="000C6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99D" w:rsidR="000C699D">
      <w:r>
        <w:rPr>
          <w:color w:val="000000"/>
        </w:rPr>
        <w:separator/>
      </w:r>
    </w:p>
  </w:footnote>
  <w:footnote w:id="0" w:type="continuationSeparator">
    <w:p w:rsidRDefault="000C699D" w:rsidR="000C6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1388"/>
    <w:rsid w:val="000551B0"/>
    <w:rsid w:val="00057967"/>
    <w:rsid w:val="000645A8"/>
    <w:rsid w:val="00065861"/>
    <w:rsid w:val="00066C7F"/>
    <w:rsid w:val="00070876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55FB"/>
    <w:rsid w:val="000C59BF"/>
    <w:rsid w:val="000C699D"/>
    <w:rsid w:val="000D0C40"/>
    <w:rsid w:val="000D4F7F"/>
    <w:rsid w:val="000E2855"/>
    <w:rsid w:val="000F04F7"/>
    <w:rsid w:val="000F1758"/>
    <w:rsid w:val="000F2847"/>
    <w:rsid w:val="000F66FB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36DBA"/>
    <w:rsid w:val="0013722F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297F"/>
    <w:rsid w:val="001E6026"/>
    <w:rsid w:val="001F0CBC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3B54"/>
    <w:rsid w:val="00235027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4251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0EB2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3B1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623D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964EF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1B55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4F56"/>
    <w:rsid w:val="00775B0D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0B60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5F03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BF4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4629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219B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445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0243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E5D41"/>
    <w:rsid w:val="00CE67DC"/>
    <w:rsid w:val="00CF14DC"/>
    <w:rsid w:val="00CF1A6D"/>
    <w:rsid w:val="00CF2F42"/>
    <w:rsid w:val="00CF570F"/>
    <w:rsid w:val="00CF5C09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5702"/>
    <w:rsid w:val="00F06FA3"/>
    <w:rsid w:val="00F07DF2"/>
    <w:rsid w:val="00F1681E"/>
    <w:rsid w:val="00F173F5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458D"/>
    <w:rsid w:val="00F67233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3B718-BB73-4CE9-A972-AA7C3296A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75</properties:Words>
  <properties:Characters>431</properties:Characters>
  <properties:Lines>59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2018-12-07T12:37:00Z</dcterms:created>
  <dc:creator>Dante</dc:creator>
  <cp:lastModifiedBy>Katarina Drndelić</cp:lastModifiedBy>
  <cp:lastPrinted>2017-10-10T20:55:00Z</cp:lastPrinted>
  <dcterms:modified xmlns:xsi="http://www.w3.org/2001/XMLSchema-instance" xsi:type="dcterms:W3CDTF">2018-12-07T12:37:00Z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St-988/2018-38 / Podnesak - Tablica prijavljenih i osporenih tražbina (MELO tablica tražbina novo.docx)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1</vt:i4>
  </prop:property>
</prop:Properties>
</file>