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6A6EF2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23000">
              <w:rPr>
                <w:noProof/>
              </w:rPr>
              <w:t>13</w:t>
            </w:r>
            <w:r w:rsidR="006A6EF2">
              <w:rPr>
                <w:noProof/>
              </w:rPr>
              <w:t>6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-5</w:t>
            </w:r>
          </w:p>
        </w:tc>
      </w:tr>
    </w:tbl>
    <w:p w14:textId="86ec739" w14:paraId="86ec739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A6EF2">
        <w:t>SERPENTINE j.d.o.o., OIB: 21634455972, Imotski, Matije Gupca 8</w:t>
      </w:r>
      <w:r w:rsidR="001C6440">
        <w:t>,</w:t>
      </w:r>
      <w:r w:rsidR="00E25E3D">
        <w:t xml:space="preserve"> </w:t>
      </w:r>
      <w:r w:rsidR="00F23000">
        <w:t>4. travnja</w:t>
      </w:r>
      <w:r w:rsidR="00ED0970">
        <w:t xml:space="preserve">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A6EF2" w:rsidRPr="006A6EF2">
        <w:t>SERPENTINE j.d.o.o., OIB: 21634455972, Imotski, Matije Gupca 8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6A6EF2">
        <w:t>13</w:t>
      </w:r>
      <w:r w:rsidR="009856A3">
        <w:t xml:space="preserve">. </w:t>
      </w:r>
      <w:r w:rsidR="00F23000">
        <w:t>ožujka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>od</w:t>
      </w:r>
      <w:r w:rsidR="006A6EF2">
        <w:t xml:space="preserve"> 11.164,91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F23000">
        <w:t>4. travnja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0BAE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6EF2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2019.</izvorni_sadrzaj>
    <derivirana_varijabla naziv="DomainObject.Predmet.DatumOsnivanja_1">20.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SERPENTINE turistička agencija jednostavno društvo s ograničenom odgovornošću za turizam i usluge</izvorni_sadrzaj>
    <derivirana_varijabla naziv="DomainObject.Predmet.ProtustrankaFormated_1">  SERPENTINE turistička agencija jednostavno društvo s ograničenom odgovornošću za turizam i usluge</derivirana_varijabla>
  </DomainObject.Predmet.ProtustrankaFormated>
  <DomainObject.Predmet.ProtustrankaFormatedOIB>
    <izvorni_sadrzaj>  SERPENTINE turistička agencija jednostavno društvo s ograničenom odgovornošću za turizam i usluge, OIB 21634455972</izvorni_sadrzaj>
    <derivirana_varijabla naziv="DomainObject.Predmet.ProtustrankaFormatedOIB_1">  SERPENTINE turistička agencija jednostavno društvo s ograničenom odgovornošću za turizam i usluge, OIB 21634455972</derivirana_varijabla>
  </DomainObject.Predmet.ProtustrankaFormatedOIB>
  <DomainObject.Predmet.ProtustrankaFormatedWithAdress>
    <izvorni_sadrzaj> SERPENTINE turistička agencija jednostavno društvo s ograničenom odgovornošću za turizam i usluge, Matije Gupca 8, 21260 Imotski</izvorni_sadrzaj>
    <derivirana_varijabla naziv="DomainObject.Predmet.ProtustrankaFormatedWithAdress_1"> SERPENTINE turistička agencija jednostavno društvo s ograničenom odgovornošću za turizam i usluge, Matije Gupca 8, 21260 Imotski</derivirana_varijabla>
  </DomainObject.Predmet.ProtustrankaFormatedWithAdress>
  <DomainObject.Predmet.ProtustrankaFormatedWithAdressOIB>
    <izvorni_sadrzaj> SERPENTINE turistička agencija jednostavno društvo s ograničenom odgovornošću za turizam i usluge, OIB 21634455972, Matije Gupca 8, 21260 Imotski</izvorni_sadrzaj>
    <derivirana_varijabla naziv="DomainObject.Predmet.ProtustrankaFormatedWithAdressOIB_1"> SERPENTINE turistička agencija jednostavno društvo s ograničenom odgovornošću za turizam i usluge, OIB 21634455972, Matije Gupca 8, 21260 Imotski</derivirana_varijabla>
  </DomainObject.Predmet.ProtustrankaFormatedWithAdressOIB>
  <DomainObject.Predmet.ProtustrankaWithAdress>
    <izvorni_sadrzaj>SERPENTINE turistička agencija jednostavno društvo s ograničenom odgovornošću za turizam i usluge Matije Gupca 8, 21260 Imotski</izvorni_sadrzaj>
    <derivirana_varijabla naziv="DomainObject.Predmet.ProtustrankaWithAdress_1">SERPENTINE turistička agencija jednostavno društvo s ograničenom odgovornošću za turizam i usluge Matije Gupca 8, 21260 Imotski</derivirana_varijabla>
  </DomainObject.Predmet.ProtustrankaWithAdress>
  <DomainObject.Predmet.ProtustrankaWithAdressOIB>
    <izvorni_sadrzaj>SERPENTINE turistička agencija jednostavno društvo s ograničenom odgovornošću za turizam i usluge, OIB 21634455972, Matije Gupca 8, 21260 Imotski</izvorni_sadrzaj>
    <derivirana_varijabla naziv="DomainObject.Predmet.ProtustrankaWithAdressOIB_1">SERPENTINE turistička agencija jednostavno društvo s ograničenom odgovornošću za turizam i usluge, OIB 21634455972, Matije Gupca 8, 21260 Imotski</derivirana_varijabla>
  </DomainObject.Predmet.ProtustrankaWithAdressOIB>
  <DomainObject.Predmet.ProtustrankaNazivFormated>
    <izvorni_sadrzaj>SERPENTINE turistička agencija jednostavno društvo s ograničenom odgovornošću za turizam i usluge</izvorni_sadrzaj>
    <derivirana_varijabla naziv="DomainObject.Predmet.ProtustrankaNazivFormated_1">SERPENTINE turistička agencija jednostavno društvo s ograničenom odgovornošću za turizam i usluge</derivirana_varijabla>
  </DomainObject.Predmet.ProtustrankaNazivFormated>
  <DomainObject.Predmet.ProtustrankaNazivFormatedOIB>
    <izvorni_sadrzaj>SERPENTINE turistička agencija jednostavno društvo s ograničenom odgovornošću za turizam i usluge, OIB 21634455972</izvorni_sadrzaj>
    <derivirana_varijabla naziv="DomainObject.Predmet.ProtustrankaNazivFormatedOIB_1">SERPENTINE turistička agencija jednostavno društvo s ograničenom odgovornošću za turizam i usluge, OIB 21634455972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11164.91</izvorni_sadrzaj>
    <derivirana_varijabla naziv="DomainObject.Predmet.TrenutnaVrijednost_1">11164.91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SERPENTINE turistička agencija jednostavno društvo s ograničenom odgovornošću za turizam i usluge</item>
    </izvorni_sadrzaj>
    <derivirana_varijabla naziv="DomainObject.Predmet.ProtuStrankaListFormated_1">
      <item>SERPENTINE turistička agencija jednostavno društvo s ograničenom odgovornošću za turizam i usluge</item>
    </derivirana_varijabla>
  </DomainObject.Predmet.ProtuStrankaListFormated>
  <DomainObject.Predmet.ProtuStrankaListFormatedOIB>
    <izvorni_sadrzaj>
      <item>SERPENTINE turistička agencija jednostavno društvo s ograničenom odgovornošću za turizam i usluge, OIB 21634455972</item>
    </izvorni_sadrzaj>
    <derivirana_varijabla naziv="DomainObject.Predmet.ProtuStrankaListFormatedOIB_1">
      <item>SERPENTINE turistička agencija jednostavno društvo s ograničenom odgovornošću za turizam i usluge, OIB 21634455972</item>
    </derivirana_varijabla>
  </DomainObject.Predmet.ProtuStrankaListFormatedOIB>
  <DomainObject.Predmet.ProtuStrankaListFormatedWithAdress>
    <izvorni_sadrzaj>
      <item>SERPENTINE turistička agencija jednostavno društvo s ograničenom odgovornošću za turizam i usluge, Matije Gupca 8, 21260 Imotski</item>
    </izvorni_sadrzaj>
    <derivirana_varijabla naziv="DomainObject.Predmet.ProtuStrankaListFormatedWithAdress_1">
      <item>SERPENTINE turistička agencija jednostavno društvo s ograničenom odgovornošću za turizam i usluge, Matije Gupca 8, 21260 Imotski</item>
    </derivirana_varijabla>
  </DomainObject.Predmet.ProtuStrankaListFormatedWithAdress>
  <DomainObject.Predmet.ProtuStrankaListFormatedWithAdressOIB>
    <izvorni_sadrzaj>
      <item>SERPENTINE turistička agencija jednostavno društvo s ograničenom odgovornošću za turizam i usluge, OIB 21634455972, Matije Gupca 8, 21260 Imotski</item>
    </izvorni_sadrzaj>
    <derivirana_varijabla naziv="DomainObject.Predmet.ProtuStrankaListFormatedWithAdressOIB_1">
      <item>SERPENTINE turistička agencija jednostavno društvo s ograničenom odgovornošću za turizam i usluge, OIB 21634455972, Matije Gupca 8, 21260 Imotski</item>
    </derivirana_varijabla>
  </DomainObject.Predmet.ProtuStrankaListFormatedWithAdressOIB>
  <DomainObject.Predmet.ProtuStrankaListNazivFormated>
    <izvorni_sadrzaj>
      <item>SERPENTINE turistička agencija jednostavno društvo s ograničenom odgovornošću za turizam i usluge</item>
    </izvorni_sadrzaj>
    <derivirana_varijabla naziv="DomainObject.Predmet.ProtuStrankaListNazivFormated_1">
      <item>SERPENTINE turistička agencija jednostavno društvo s ograničenom odgovornošću za turizam i usluge</item>
    </derivirana_varijabla>
  </DomainObject.Predmet.ProtuStrankaListNazivFormated>
  <DomainObject.Predmet.ProtuStrankaListNazivFormatedOIB>
    <izvorni_sadrzaj>
      <item>SERPENTINE turistička agencija jednostavno društvo s ograničenom odgovornošću za turizam i usluge, OIB 21634455972</item>
    </izvorni_sadrzaj>
    <derivirana_varijabla naziv="DomainObject.Predmet.ProtuStrankaListNazivFormatedOIB_1">
      <item>SERPENTINE turistička agencija jednostavno društvo s ograničenom odgovornošću za turizam i usluge, OIB 21634455972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SERPENTINE turistička agencija jednostavno društvo s ograničenom odgovornošću za turizam i usluge</izvorni_sadrzaj>
    <derivirana_varijabla naziv="DomainObject.Predmet.ProtustrankaIDrugi_1">SERPENTINE turistička agencija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SERPENTINE turistička agencija jednostavno društvo s ograničenom odgovornošću za turizam i usluge, OIB 21634455972, Matije Gupca 8, 21260 Imotski</izvorni_sadrzaj>
    <derivirana_varijabla naziv="DomainObject.Predmet.ProtustrankaIDrugiAdressOIB_1">SERPENTINE turistička agencija jednostavno društvo s ograničenom odgovornošću za turizam i usluge, OIB 21634455972, Matije Gupca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SERPENTINE turistička agencija jednostavno društvo s ograničenom odgovornošću za turizam i usluge</item>
      <item>FINANCIJSKA AGENCIJA, RC SPLIT</item>
    </izvorni_sadrzaj>
    <derivirana_varijabla naziv="DomainObject.Predmet.SudioniciListNaziv_1">
      <item>SERPENTINE turistička agencija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SERPENTINE turistička agencija jednostavno društvo s ograničenom odgovornošću za turizam i usluge, OIB 21634455972, Matije Gupca 8,21260 Imotski</item>
      <item>FINANCIJSKA AGENCIJA, RC SPLIT, OIB 85821130368, Mažuranićevo šetalište 24 b,21000 Split</item>
    </izvorni_sadrzaj>
    <derivirana_varijabla naziv="DomainObject.Predmet.SudioniciListAdressOIB_1">
      <item>SERPENTINE turistička agencija jednostavno društvo s ograničenom odgovornošću za turizam i usluge, OIB 21634455972, Matije Gupca 8,21260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21634455972</item>
      <item>, OIB 85821130368</item>
    </izvorni_sadrzaj>
    <derivirana_varijabla naziv="DomainObject.Predmet.SudioniciListNazivOIB_1">
      <item>, OIB 21634455972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E9F0C-29AA-4C6F-9B50-A31AEA4FA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1822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2019-04-03T13:00:00Z</cp:lastPrinted>
  <dcterms:modified xmlns:xsi="http://www.w3.org/2001/XMLSchema-instance" xsi:type="dcterms:W3CDTF">2019-04-04T09:34:00Z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(St-136-2019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