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db2c" w14:paraId="470db2c" w:rsidRDefault="00C54FE6" w:rsidP="00C54FE6" w:rsidR="00C54F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FE6" w:rsidP="00C54FE6" w:rsidR="00C54F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54FE6" w:rsidP="00C54FE6" w:rsidR="00C54F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54FE6" w:rsidP="00C54FE6" w:rsidR="00C54F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54FE6" w:rsidP="00C54FE6" w:rsidR="00C54F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54FE6" w:rsidP="00C54FE6" w:rsidR="00C54F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54FE6" w:rsidP="00C54FE6" w:rsidR="00C54FE6" w:rsidRPr="005D578C">
      <w:pPr>
        <w:jc w:val="center"/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DOMUS NOSTRA TOURS d. o. o. Poreč, Bože Milanovića 20, OIB </w:t>
      </w:r>
      <w:r w:rsidRPr="00C54FE6">
        <w:rPr>
          <w:rFonts w:cs="Times New Roman" w:eastAsia="Times New Roman"/>
        </w:rPr>
        <w:t>44275893139</w:t>
      </w:r>
      <w:r>
        <w:rPr>
          <w:rFonts w:cs="Times New Roman" w:eastAsia="Times New Roman"/>
        </w:rPr>
        <w:t xml:space="preserve">, MBS </w:t>
      </w:r>
      <w:r w:rsidRPr="00C54FE6">
        <w:rPr>
          <w:rFonts w:cs="Times New Roman" w:eastAsia="Times New Roman"/>
        </w:rPr>
        <w:t>040203622</w:t>
      </w:r>
      <w:r>
        <w:rPr>
          <w:rFonts w:cs="Times New Roman" w:eastAsia="Times New Roman"/>
          <w:szCs w:val="24"/>
        </w:rPr>
        <w:t>, 12. svibnja 2017.</w:t>
      </w: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DOMUS NOSTRA TOURS d. o. o. Poreč, Bože Milanovića 20, OIB </w:t>
      </w:r>
      <w:r w:rsidRPr="00C54FE6">
        <w:rPr>
          <w:rFonts w:cs="Times New Roman" w:eastAsia="Times New Roman"/>
        </w:rPr>
        <w:t>44275893139</w:t>
      </w:r>
      <w:r>
        <w:rPr>
          <w:rFonts w:cs="Times New Roman" w:eastAsia="Times New Roman"/>
        </w:rPr>
        <w:t xml:space="preserve">, MBS </w:t>
      </w:r>
      <w:r w:rsidRPr="00C54FE6">
        <w:rPr>
          <w:rFonts w:cs="Times New Roman" w:eastAsia="Times New Roman"/>
        </w:rPr>
        <w:t>040203622</w:t>
      </w:r>
      <w:r>
        <w:rPr>
          <w:rFonts w:cs="Times New Roman" w:eastAsia="Times New Roman"/>
          <w:szCs w:val="24"/>
        </w:rPr>
        <w:t>.</w:t>
      </w: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C54FE6" w:rsidP="00C54FE6" w:rsidR="00C54FE6">
      <w:pPr>
        <w:rPr>
          <w:rFonts w:cs="Times New Roman" w:eastAsia="Times New Roman"/>
          <w:szCs w:val="20"/>
        </w:rPr>
      </w:pPr>
    </w:p>
    <w:p w:rsidRDefault="00C54FE6" w:rsidP="00C54FE6" w:rsidR="00C54F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DOMUS NOSTRA TOURS d. o. o. Poreč, Bože Milanovića 20, OIB </w:t>
      </w:r>
      <w:r w:rsidRPr="00C54FE6">
        <w:rPr>
          <w:rFonts w:cs="Times New Roman" w:eastAsia="Times New Roman"/>
        </w:rPr>
        <w:t>44275893139</w:t>
      </w:r>
      <w:r>
        <w:rPr>
          <w:rFonts w:cs="Times New Roman" w:eastAsia="Times New Roman"/>
        </w:rPr>
        <w:t xml:space="preserve">, MBS </w:t>
      </w:r>
      <w:r w:rsidRPr="00C54FE6">
        <w:rPr>
          <w:rFonts w:cs="Times New Roman" w:eastAsia="Times New Roman"/>
        </w:rPr>
        <w:t>040203622</w:t>
      </w:r>
      <w:r>
        <w:rPr>
          <w:rFonts w:cs="Times New Roman" w:eastAsia="Times New Roman"/>
          <w:szCs w:val="24"/>
        </w:rPr>
        <w:t>.</w:t>
      </w:r>
    </w:p>
    <w:p w:rsidRDefault="00C54FE6" w:rsidP="00C54FE6" w:rsidR="00C54FE6">
      <w:pPr>
        <w:ind w:firstLine="709"/>
        <w:rPr>
          <w:rFonts w:cs="Times New Roman" w:eastAsia="Times New Roman"/>
          <w:szCs w:val="24"/>
        </w:rPr>
      </w:pPr>
    </w:p>
    <w:p w:rsidRDefault="00C54FE6" w:rsidP="00C54FE6" w:rsidR="00C54F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DOMUS NOSTRA TOURS d. o. o. Poreč, Bože Milanovića 20, OIB </w:t>
      </w:r>
      <w:r w:rsidRPr="00C54FE6">
        <w:rPr>
          <w:rFonts w:cs="Times New Roman" w:eastAsia="Times New Roman"/>
        </w:rPr>
        <w:t>44275893139</w:t>
      </w:r>
      <w:r>
        <w:rPr>
          <w:rFonts w:cs="Times New Roman" w:eastAsia="Times New Roman"/>
        </w:rPr>
        <w:t xml:space="preserve">, MBS </w:t>
      </w:r>
      <w:r w:rsidRPr="00C54FE6">
        <w:rPr>
          <w:rFonts w:cs="Times New Roman" w:eastAsia="Times New Roman"/>
        </w:rPr>
        <w:t>040203622</w:t>
      </w:r>
      <w:r>
        <w:rPr>
          <w:rFonts w:cs="Times New Roman" w:eastAsia="Times New Roman"/>
          <w:szCs w:val="24"/>
        </w:rPr>
        <w:t>.</w:t>
      </w:r>
    </w:p>
    <w:p w:rsidRDefault="00C54FE6" w:rsidP="00C54FE6" w:rsidR="00C54FE6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54FE6" w:rsidP="00C54FE6" w:rsidR="00C54FE6">
      <w:pPr>
        <w:ind w:firstLine="708"/>
        <w:rPr>
          <w:rFonts w:cs="Times New Roman" w:eastAsia="Times New Roman"/>
          <w:szCs w:val="24"/>
        </w:rPr>
      </w:pPr>
    </w:p>
    <w:p w:rsidRDefault="00C54FE6" w:rsidP="00C54FE6" w:rsidR="00C54F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DOMUS NOSTRA TOURS d. o. o. Poreč</w:t>
      </w:r>
      <w:r>
        <w:rPr>
          <w:rFonts w:cs="Times New Roman" w:eastAsia="Times New Roman"/>
          <w:szCs w:val="24"/>
        </w:rPr>
        <w:t>.</w:t>
      </w:r>
    </w:p>
    <w:p w:rsidRDefault="00C54FE6" w:rsidP="00C54FE6" w:rsidR="00C54FE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ožujka 2017. imao neizvršene osnove za plaćanje u neprekinutom razdoblju od 120 dana u ukupnom iznosu 26.197,24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St-158/2017-3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54FE6" w:rsidP="00C54FE6" w:rsidR="00C54F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54FE6" w:rsidP="00C54FE6" w:rsidR="00C54F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54FE6" w:rsidP="00C54FE6" w:rsidR="00C54FE6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54FE6" w:rsidP="00C54FE6" w:rsidR="00C54F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B736C9">
        <w:rPr>
          <w:rFonts w:cs="Times New Roman" w:eastAsia="Times New Roman"/>
          <w:szCs w:val="24"/>
        </w:rPr>
        <w:t>, v.r.</w:t>
      </w:r>
    </w:p>
    <w:p w:rsidRDefault="00C54FE6" w:rsidP="00C54FE6" w:rsidR="00C54FE6">
      <w:pPr>
        <w:jc w:val="left"/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left"/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54FE6" w:rsidP="00C54FE6" w:rsidR="00C54FE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54FE6" w:rsidP="00C54FE6" w:rsidR="00C54F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54FE6" w:rsidP="00C54FE6" w:rsidR="00C54FE6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rPr>
          <w:rFonts w:cs="Times New Roman" w:eastAsia="Times New Roman"/>
          <w:szCs w:val="24"/>
        </w:rPr>
      </w:pPr>
    </w:p>
    <w:p w:rsidRDefault="00C54FE6" w:rsidP="00C54FE6" w:rsidR="00C54F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54FE6" w:rsidP="00C54FE6" w:rsidR="00C54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54FE6" w:rsidP="00C54FE6" w:rsidR="00C54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DOMUS NOSTRA TOURS d. o. o. Poreč, Bože Milanovića 20, </w:t>
      </w:r>
    </w:p>
    <w:p w:rsidRDefault="00C54FE6" w:rsidP="00C54FE6" w:rsidR="00C54F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54FE6" w:rsidP="00C54FE6" w:rsidR="00C54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54FE6" w:rsidP="00C54FE6" w:rsidR="00C54FE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Rijeke, Vatroslava Lisinskog 2, </w:t>
      </w:r>
    </w:p>
    <w:p w:rsidRDefault="00C54FE6" w:rsidP="00C54FE6" w:rsidR="00C54F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54FE6" w:rsidP="00C54FE6" w:rsidR="00C54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54FE6" w:rsidP="00C54FE6" w:rsidR="00C54F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D606A" w:rsidR="007D606A"/>
    <w:sectPr w:rsidSect="0049005B" w:rsidR="007D606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FE6" w:rsidP="00C54FE6" w:rsidR="00C54FE6">
      <w:r>
        <w:separator/>
      </w:r>
    </w:p>
  </w:endnote>
  <w:endnote w:id="0" w:type="continuationSeparator">
    <w:p w:rsidRDefault="00C54FE6" w:rsidP="00C54FE6" w:rsidR="00C54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FE6" w:rsidP="00C54FE6" w:rsidR="00C54FE6">
      <w:r>
        <w:separator/>
      </w:r>
    </w:p>
  </w:footnote>
  <w:footnote w:id="0" w:type="continuationSeparator">
    <w:p w:rsidRDefault="00C54FE6" w:rsidP="00C54FE6" w:rsidR="00C54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FE6" w:rsidP="003902B7" w:rsidR="003902B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36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FE6" w:rsidP="0049005B" w:rsidR="0049005B" w:rsidRPr="00970AE0">
    <w:pPr>
      <w:pStyle w:val="Zaglavlje"/>
      <w:jc w:val="right"/>
    </w:pPr>
    <w:r>
      <w:rPr>
        <w:szCs w:val="24"/>
      </w:rPr>
      <w:t>10 St-158/2017-4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E5C"/>
    <w:rsid w:val="007D606A"/>
    <w:rsid w:val="00B736C9"/>
    <w:rsid w:val="00C54FE6"/>
    <w:rsid w:val="00D7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4F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F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54F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4F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4F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F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6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36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36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36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4F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F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54F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4F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4F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F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6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36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36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36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NOSTRA TOURS d.o.o. POREČ</izvorni_sadrzaj>
    <derivirana_varijabla naziv="DomainObject.Predmet.ProtustrankaFormated_1">  DOMUS NOSTRA TOURS d.o.o. POREČ</derivirana_varijabla>
  </DomainObject.Predmet.ProtustrankaFormated>
  <DomainObject.Predmet.ProtustrankaFormatedOIB>
    <izvorni_sadrzaj>  DOMUS NOSTRA TOURS d.o.o. POREČ, OIB 44275893139</izvorni_sadrzaj>
    <derivirana_varijabla naziv="DomainObject.Predmet.ProtustrankaFormatedOIB_1">  DOMUS NOSTRA TOURS d.o.o. POREČ, OIB 44275893139</derivirana_varijabla>
  </DomainObject.Predmet.ProtustrankaFormatedOIB>
  <DomainObject.Predmet.ProtustrankaFormatedWithAdress>
    <izvorni_sadrzaj> DOMUS NOSTRA TOURS d.o.o. POREČ, Bože Milanovića 20, 52440 Poreč</izvorni_sadrzaj>
    <derivirana_varijabla naziv="DomainObject.Predmet.ProtustrankaFormatedWithAdress_1"> DOMUS NOSTRA TOURS d.o.o. POREČ, Bože Milanovića 20, 52440 Poreč</derivirana_varijabla>
  </DomainObject.Predmet.ProtustrankaFormatedWithAdress>
  <DomainObject.Predmet.ProtustrankaFormatedWithAdressOIB>
    <izvorni_sadrzaj> DOMUS NOSTRA TOURS d.o.o. POREČ, OIB 44275893139, Bože Milanovića 20, 52440 Poreč</izvorni_sadrzaj>
    <derivirana_varijabla naziv="DomainObject.Predmet.ProtustrankaFormatedWithAdressOIB_1"> DOMUS NOSTRA TOURS d.o.o. POREČ, OIB 44275893139, Bože Milanovića 20, 52440 Poreč</derivirana_varijabla>
  </DomainObject.Predmet.ProtustrankaFormatedWithAdressOIB>
  <DomainObject.Predmet.ProtustrankaWithAdress>
    <izvorni_sadrzaj>DOMUS NOSTRA TOURS d.o.o. POREČ Bože Milanovića 20, 52440 Poreč</izvorni_sadrzaj>
    <derivirana_varijabla naziv="DomainObject.Predmet.ProtustrankaWithAdress_1">DOMUS NOSTRA TOURS d.o.o. POREČ Bože Milanovića 20, 52440 Poreč</derivirana_varijabla>
  </DomainObject.Predmet.ProtustrankaWithAdress>
  <DomainObject.Predmet.ProtustrankaWithAdressOIB>
    <izvorni_sadrzaj>DOMUS NOSTRA TOURS d.o.o. POREČ, OIB 44275893139, Bože Milanovića 20, 52440 Poreč</izvorni_sadrzaj>
    <derivirana_varijabla naziv="DomainObject.Predmet.ProtustrankaWithAdressOIB_1">DOMUS NOSTRA TOURS d.o.o. POREČ, OIB 44275893139, Bože Milanovića 20, 52440 Poreč</derivirana_varijabla>
  </DomainObject.Predmet.ProtustrankaWithAdressOIB>
  <DomainObject.Predmet.ProtustrankaNazivFormated>
    <izvorni_sadrzaj>DOMUS NOSTRA TOURS d.o.o. POREČ</izvorni_sadrzaj>
    <derivirana_varijabla naziv="DomainObject.Predmet.ProtustrankaNazivFormated_1">DOMUS NOSTRA TOURS d.o.o. POREČ</derivirana_varijabla>
  </DomainObject.Predmet.ProtustrankaNazivFormated>
  <DomainObject.Predmet.ProtustrankaNazivFormatedOIB>
    <izvorni_sadrzaj>DOMUS NOSTRA TOURS d.o.o. POREČ, OIB 44275893139</izvorni_sadrzaj>
    <derivirana_varijabla naziv="DomainObject.Predmet.ProtustrankaNazivFormatedOIB_1">DOMUS NOSTRA TOURS d.o.o. POREČ, OIB 44275893139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26197.24</izvorni_sadrzaj>
    <derivirana_varijabla naziv="DomainObject.Predmet.TrenutnaVrijednost_1">26197.24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NOSTRA TOURS d.o.o. POREČ</item>
    </izvorni_sadrzaj>
    <derivirana_varijabla naziv="DomainObject.Predmet.ProtuStrankaListFormated_1">
      <item>DOMUS NOSTRA TOURS d.o.o. POREČ</item>
    </derivirana_varijabla>
  </DomainObject.Predmet.ProtuStrankaListFormated>
  <DomainObject.Predmet.ProtuStrankaListFormatedOIB>
    <izvorni_sadrzaj>
      <item>DOMUS NOSTRA TOURS d.o.o. POREČ, OIB 44275893139</item>
    </izvorni_sadrzaj>
    <derivirana_varijabla naziv="DomainObject.Predmet.ProtuStrankaListFormatedOIB_1">
      <item>DOMUS NOSTRA TOURS d.o.o. POREČ, OIB 44275893139</item>
    </derivirana_varijabla>
  </DomainObject.Predmet.ProtuStrankaListFormatedOIB>
  <DomainObject.Predmet.ProtuStrankaListFormatedWithAdress>
    <izvorni_sadrzaj>
      <item>DOMUS NOSTRA TOURS d.o.o. POREČ, Bože Milanovića 20, 52440 Poreč</item>
    </izvorni_sadrzaj>
    <derivirana_varijabla naziv="DomainObject.Predmet.ProtuStrankaListFormatedWithAdress_1">
      <item>DOMUS NOSTRA TOURS d.o.o. POREČ, Bože Milanovića 20, 52440 Poreč</item>
    </derivirana_varijabla>
  </DomainObject.Predmet.ProtuStrankaListFormatedWithAdress>
  <DomainObject.Predmet.ProtuStrankaListFormatedWithAdressOIB>
    <izvorni_sadrzaj>
      <item>DOMUS NOSTRA TOURS d.o.o. POREČ, OIB 44275893139, Bože Milanovića 20, 52440 Poreč</item>
    </izvorni_sadrzaj>
    <derivirana_varijabla naziv="DomainObject.Predmet.ProtuStrankaListFormatedWithAdressOIB_1">
      <item>DOMUS NOSTRA TOURS d.o.o. POREČ, OIB 44275893139, Bože Milanovića 20, 52440 Poreč</item>
    </derivirana_varijabla>
  </DomainObject.Predmet.ProtuStrankaListFormatedWithAdressOIB>
  <DomainObject.Predmet.ProtuStrankaListNazivFormated>
    <izvorni_sadrzaj>
      <item>DOMUS NOSTRA TOURS d.o.o. POREČ</item>
    </izvorni_sadrzaj>
    <derivirana_varijabla naziv="DomainObject.Predmet.ProtuStrankaListNazivFormated_1">
      <item>DOMUS NOSTRA TOURS d.o.o. POREČ</item>
    </derivirana_varijabla>
  </DomainObject.Predmet.ProtuStrankaListNazivFormated>
  <DomainObject.Predmet.ProtuStrankaListNazivFormatedOIB>
    <izvorni_sadrzaj>
      <item>DOMUS NOSTRA TOURS d.o.o. POREČ, OIB 44275893139</item>
    </izvorni_sadrzaj>
    <derivirana_varijabla naziv="DomainObject.Predmet.ProtuStrankaListNazivFormatedOIB_1">
      <item>DOMUS NOSTRA TOURS d.o.o. POREČ, OIB 44275893139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NOSTRA TOURS d.o.o. POREČ</izvorni_sadrzaj>
    <derivirana_varijabla naziv="DomainObject.Predmet.ProtustrankaIDrugi_1">DOMUS NOSTRA TOURS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DOMUS NOSTRA TOURS d.o.o. POREČ, OIB 44275893139, Bože Milanovića 20, 52440 Poreč</izvorni_sadrzaj>
    <derivirana_varijabla naziv="DomainObject.Predmet.ProtustrankaIDrugiAdressOIB_1">DOMUS NOSTRA TOURS d.o.o. POREČ, OIB 44275893139,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NOSTRA TOURS d.o.o. POREČ</item>
    </izvorni_sadrzaj>
    <derivirana_varijabla naziv="DomainObject.Predmet.SudioniciListNaziv_1">
      <item>FINANCIJSKA AGENCIJA, RC RIJEKA, PODRUŽNICA PULA, PULA</item>
      <item>DOMUS NOSTRA TOURS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DOMUS NOSTRA TOURS d.o.o. POREČ, OIB 44275893139, Bože Milanovića 20,52440 Poreč</item>
    </izvorni_sadrzaj>
    <derivirana_varijabla naziv="DomainObject.Predmet.SudioniciListAdressOIB_1">
      <item>FINANCIJSKA AGENCIJA, RC RIJEKA, PODRUŽNICA PULA, PULA, OIB 85821130368, Ulica grada Vukovara 70,10000 Zagreb</item>
      <item>DOMUS NOSTRA TOURS d.o.o. POREČ, OIB 44275893139,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44275893139</item>
    </izvorni_sadrzaj>
    <derivirana_varijabla naziv="DomainObject.Predmet.SudioniciListNazivOIB_1">
      <item>, OIB 85821130368</item>
      <item>, OIB 44275893139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3647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2017-05-10T11:35:00Z</dcterms:created>
  <dc:creator>Morena Brajuha</dc:creator>
  <dc:description/>
  <cp:keywords/>
  <cp:lastModifiedBy>Sanja Lakošeljac</cp:lastModifiedBy>
  <cp:lastPrinted>2017-05-12T11:40:00Z</cp:lastPrinted>
  <dcterms:modified xmlns:xsi="http://www.w3.org/2001/XMLSchema-instance" xsi:type="dcterms:W3CDTF">2017-05-12T11:40:00Z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