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eb70e" w14:paraId="abeb70e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8C1599">
        <w:t>5708</w:t>
      </w:r>
      <w:r w:rsidR="00EA4FEE">
        <w:t>/16-</w:t>
      </w:r>
      <w:r w:rsidR="008C1599">
        <w:t>27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 w:rsidRPr="00C01185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19467E">
        <w:t xml:space="preserve"> </w:t>
      </w:r>
      <w:r w:rsidR="008C1599">
        <w:t xml:space="preserve">HOTEL PLESO d.o.o., OIB 22272447886, Velika Gorica, </w:t>
      </w:r>
      <w:proofErr w:type="spellStart"/>
      <w:r w:rsidR="008C1599">
        <w:t>Mikulčićeva</w:t>
      </w:r>
      <w:proofErr w:type="spellEnd"/>
      <w:r w:rsidR="008C1599">
        <w:t xml:space="preserve"> 7 A</w:t>
      </w:r>
      <w:r w:rsidR="00AB730D" w:rsidRPr="00C01185">
        <w:t xml:space="preserve">, </w:t>
      </w:r>
      <w:r w:rsidR="00167BC2">
        <w:t>1</w:t>
      </w:r>
      <w:r w:rsidR="008C1599">
        <w:t>7</w:t>
      </w:r>
      <w:r w:rsidR="00921214" w:rsidRPr="00C01185">
        <w:t xml:space="preserve">. </w:t>
      </w:r>
      <w:r w:rsidR="008C1599">
        <w:t>srpnja</w:t>
      </w:r>
      <w:r w:rsidR="00921214" w:rsidRPr="00C01185">
        <w:t xml:space="preserve"> 201</w:t>
      </w:r>
      <w:r w:rsidR="00EA4FEE" w:rsidRPr="00C01185">
        <w:t>8</w:t>
      </w:r>
      <w:r w:rsidR="00061B9F" w:rsidRPr="00C01185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C01185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</w:t>
      </w:r>
      <w:r w:rsidR="008C1599">
        <w:t>5708</w:t>
      </w:r>
      <w:r w:rsidR="00CD56F2">
        <w:t>/1</w:t>
      </w:r>
      <w:r w:rsidR="008C1599">
        <w:t>6</w:t>
      </w:r>
      <w:r w:rsidRPr="00401197">
        <w:t xml:space="preserve"> od </w:t>
      </w:r>
      <w:r w:rsidR="008C1599">
        <w:t>19</w:t>
      </w:r>
      <w:r w:rsidR="008C1599">
        <w:rPr>
          <w:lang w:val="pt-BR"/>
        </w:rPr>
        <w:t>. lipnja</w:t>
      </w:r>
      <w:r w:rsidR="00EA4FEE">
        <w:rPr>
          <w:lang w:val="pt-BR"/>
        </w:rPr>
        <w:t xml:space="preserve">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Pr="00C01185">
        <w:t xml:space="preserve">dana </w:t>
      </w:r>
      <w:r w:rsidR="008C1599">
        <w:t>13</w:t>
      </w:r>
      <w:r w:rsidR="00921214" w:rsidRPr="00C01185">
        <w:t xml:space="preserve">. </w:t>
      </w:r>
      <w:r w:rsidR="008C1599">
        <w:t>srpnja</w:t>
      </w:r>
      <w:r w:rsidR="00921214" w:rsidRPr="00C01185">
        <w:t xml:space="preserve"> 201</w:t>
      </w:r>
      <w:r w:rsidR="00C01185" w:rsidRPr="00C01185">
        <w:t>8</w:t>
      </w:r>
      <w:r w:rsidRPr="00C01185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C01185">
      <w:pPr>
        <w:suppressAutoHyphens/>
        <w:autoSpaceDN w:val="false"/>
        <w:jc w:val="center"/>
        <w:textAlignment w:val="baseline"/>
        <w:rPr>
          <w:lang w:eastAsia="en-US"/>
        </w:rPr>
      </w:pPr>
      <w:r w:rsidRPr="00401197">
        <w:rPr>
          <w:lang w:eastAsia="en-US"/>
        </w:rPr>
        <w:t xml:space="preserve">U Zagrebu </w:t>
      </w:r>
      <w:r w:rsidR="008C1599">
        <w:rPr>
          <w:lang w:eastAsia="en-US"/>
        </w:rPr>
        <w:t>17</w:t>
      </w:r>
      <w:r w:rsidR="00921214" w:rsidRPr="00C01185">
        <w:rPr>
          <w:lang w:eastAsia="en-US"/>
        </w:rPr>
        <w:t xml:space="preserve">. </w:t>
      </w:r>
      <w:r w:rsidR="008C1599">
        <w:rPr>
          <w:lang w:eastAsia="en-US"/>
        </w:rPr>
        <w:t>srpnja</w:t>
      </w:r>
      <w:r w:rsidR="00921214" w:rsidRPr="00C01185">
        <w:rPr>
          <w:lang w:eastAsia="en-US"/>
        </w:rPr>
        <w:t xml:space="preserve"> 201</w:t>
      </w:r>
      <w:r w:rsidR="00EA4FEE" w:rsidRPr="00C01185">
        <w:rPr>
          <w:lang w:eastAsia="en-US"/>
        </w:rPr>
        <w:t>8</w:t>
      </w:r>
      <w:r w:rsidR="00CD56F2" w:rsidRPr="00C01185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6809B8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6809B8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6809B8">
        <w:rPr>
          <w:lang w:eastAsia="en-US"/>
        </w:rPr>
        <w:t xml:space="preserve"> </w:t>
      </w:r>
      <w:r w:rsidR="00CD56F2">
        <w:rPr>
          <w:lang w:eastAsia="en-US"/>
        </w:rPr>
        <w:t>Nikolina Dorić Hadžisejdić</w:t>
      </w:r>
      <w:r w:rsidR="006809B8">
        <w:rPr>
          <w:lang w:eastAsia="en-US"/>
        </w:rPr>
        <w:t>, 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809B8" w:rsidP="007B64C7" w:rsidR="006809B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6809B8" w:rsidP="007B64C7" w:rsidR="006809B8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67BC2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809B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159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1185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4FE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809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9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9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9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9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809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9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9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9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9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5708</izvorni_sadrzaj>
    <derivirana_varijabla naziv="DomainObject.Predmet.Broj_1">5708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St-5708/2016</izvorni_sadrzaj>
    <derivirana_varijabla naziv="DomainObject.Predmet.OznakaBroj_1">St-5708/2016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PLESO d.o.o. zastupanog po punomoćniku Krešimir Vodopivec; LEO BULJAT</izvorni_sadrzaj>
    <derivirana_varijabla naziv="DomainObject.Predmet.ProtustrankaFormated_1">  HOTEL PLESO d.o.o. zastupanog po punomoćniku Krešimir Vodopivec; LEO BULJAT</derivirana_varijabla>
  </DomainObject.Predmet.ProtustrankaFormated>
  <DomainObject.Predmet.ProtustrankaFormatedOIB>
    <izvorni_sadrzaj>  HOTEL PLESO d.o.o., OIB 22272447886 zastupanog po punomoćniku Krešimir Vodopivec; LEO BULJAT</izvorni_sadrzaj>
    <derivirana_varijabla naziv="DomainObject.Predmet.ProtustrankaFormatedOIB_1">  HOTEL PLESO d.o.o., OIB 22272447886 zastupanog po punomoćniku Krešimir Vodopivec; LEO BULJAT</derivirana_varijabla>
  </DomainObject.Predmet.ProtustrankaFormatedOIB>
  <DomainObject.Predmet.ProtustrankaFormatedWithAdress>
    <izvorni_sadrzaj> HOTEL PLESO d.o.o., Mikulčićeva 7 A, 10410 Velika Gorica zastupanog po punomoćniku Krešimir Vodopivec; LEO BULJAT</izvorni_sadrzaj>
    <derivirana_varijabla naziv="DomainObject.Predmet.ProtustrankaFormatedWithAdress_1"> HOTEL PLESO d.o.o., Mikulčićeva 7 A, 10410 Velika Gorica zastupanog po punomoćniku Krešimir Vodopivec; LEO BULJAT</derivirana_varijabla>
  </DomainObject.Predmet.ProtustrankaFormatedWithAdress>
  <DomainObject.Predmet.ProtustrankaFormatedWithAdressOIB>
    <izvorni_sadrzaj> HOTEL PLESO d.o.o., OIB 22272447886, Mikulčićeva 7 A, 10410 Velika Gorica zastupanog po punomoćniku Krešimir Vodopivec; LEO BULJAT</izvorni_sadrzaj>
    <derivirana_varijabla naziv="DomainObject.Predmet.ProtustrankaFormatedWithAdressOIB_1"> HOTEL PLESO d.o.o., OIB 22272447886, Mikulčićeva 7 A, 10410 Velika Gorica zastupanog po punomoćniku Krešimir Vodopivec; LEO BULJAT</derivirana_varijabla>
  </DomainObject.Predmet.ProtustrankaFormatedWithAdressOIB>
  <DomainObject.Predmet.ProtustrankaWithAdress>
    <izvorni_sadrzaj>HOTEL PLESO d.o.o. Mikulčićeva 7 A, 10410 Velika Gorica</izvorni_sadrzaj>
    <derivirana_varijabla naziv="DomainObject.Predmet.ProtustrankaWithAdress_1">HOTEL PLESO d.o.o. Mikulčićeva 7 A, 10410 Velika Gorica</derivirana_varijabla>
  </DomainObject.Predmet.ProtustrankaWithAdress>
  <DomainObject.Predmet.ProtustrankaWithAdressOIB>
    <izvorni_sadrzaj>HOTEL PLESO d.o.o., OIB 22272447886, Mikulčićeva 7 A, 10410 Velika Gorica</izvorni_sadrzaj>
    <derivirana_varijabla naziv="DomainObject.Predmet.ProtustrankaWithAdressOIB_1">HOTEL PLESO d.o.o., OIB 22272447886, Mikulčićeva 7 A, 10410 Velika Gorica</derivirana_varijabla>
  </DomainObject.Predmet.ProtustrankaWithAdressOIB>
  <DomainObject.Predmet.ProtustrankaNazivFormated>
    <izvorni_sadrzaj>HOTEL PLESO d.o.o.</izvorni_sadrzaj>
    <derivirana_varijabla naziv="DomainObject.Predmet.ProtustrankaNazivFormated_1">HOTEL PLESO d.o.o.</derivirana_varijabla>
  </DomainObject.Predmet.ProtustrankaNazivFormated>
  <DomainObject.Predmet.ProtustrankaNazivFormatedOIB>
    <izvorni_sadrzaj>HOTEL PLESO d.o.o., OIB 22272447886</izvorni_sadrzaj>
    <derivirana_varijabla naziv="DomainObject.Predmet.ProtustrankaNazivFormatedOIB_1">HOTEL PLESO d.o.o., OIB 22272447886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PLESO d.o.o.</izvorni_sadrzaj>
    <derivirana_varijabla naziv="DomainObject.Predmet.StrankaFormated_1">  HOTEL PLESO d.o.o.</derivirana_varijabla>
  </DomainObject.Predmet.StrankaFormated>
  <DomainObject.Predmet.StrankaFormatedOIB>
    <izvorni_sadrzaj>  HOTEL PLESO d.o.o., OIB 22272447886</izvorni_sadrzaj>
    <derivirana_varijabla naziv="DomainObject.Predmet.StrankaFormatedOIB_1">  HOTEL PLESO d.o.o., OIB 22272447886</derivirana_varijabla>
  </DomainObject.Predmet.StrankaFormatedOIB>
  <DomainObject.Predmet.StrankaFormatedWithAdress>
    <izvorni_sadrzaj> HOTEL PLESO d.o.o., Mikulčićeva 7 A, 10410 Velika Gorica</izvorni_sadrzaj>
    <derivirana_varijabla naziv="DomainObject.Predmet.StrankaFormatedWithAdress_1"> HOTEL PLESO d.o.o., Mikulčićeva 7 A, 10410 Velika Gorica</derivirana_varijabla>
  </DomainObject.Predmet.StrankaFormatedWithAdress>
  <DomainObject.Predmet.StrankaFormatedWithAdressOIB>
    <izvorni_sadrzaj> HOTEL PLESO d.o.o., OIB 22272447886, Mikulčićeva 7 A, 10410 Velika Gorica</izvorni_sadrzaj>
    <derivirana_varijabla naziv="DomainObject.Predmet.StrankaFormatedWithAdressOIB_1"> HOTEL PLESO d.o.o., OIB 22272447886, Mikulčićeva 7 A, 10410 Velika Gorica</derivirana_varijabla>
  </DomainObject.Predmet.StrankaFormatedWithAdressOIB>
  <DomainObject.Predmet.StrankaWithAdress>
    <izvorni_sadrzaj>HOTEL PLESO d.o.o. Mikulčićeva 7 A,10410 Velika Gorica</izvorni_sadrzaj>
    <derivirana_varijabla naziv="DomainObject.Predmet.StrankaWithAdress_1">HOTEL PLESO d.o.o. Mikulčićeva 7 A,10410 Velika Gorica</derivirana_varijabla>
  </DomainObject.Predmet.StrankaWithAdress>
  <DomainObject.Predmet.StrankaWithAdressOIB>
    <izvorni_sadrzaj>HOTEL PLESO d.o.o., OIB 22272447886, Mikulčićeva 7 A,10410 Velika Gorica</izvorni_sadrzaj>
    <derivirana_varijabla naziv="DomainObject.Predmet.StrankaWithAdressOIB_1">HOTEL PLESO d.o.o., OIB 22272447886, Mikulčićeva 7 A,10410 Velika Gorica</derivirana_varijabla>
  </DomainObject.Predmet.StrankaWithAdressOIB>
  <DomainObject.Predmet.StrankaNazivFormated>
    <izvorni_sadrzaj>HOTEL PLESO d.o.o.</izvorni_sadrzaj>
    <derivirana_varijabla naziv="DomainObject.Predmet.StrankaNazivFormated_1">HOTEL PLESO d.o.o.</derivirana_varijabla>
  </DomainObject.Predmet.StrankaNazivFormated>
  <DomainObject.Predmet.StrankaNazivFormatedOIB>
    <izvorni_sadrzaj>HOTEL PLESO d.o.o., OIB 22272447886</izvorni_sadrzaj>
    <derivirana_varijabla naziv="DomainObject.Predmet.StrankaNazivFormatedOIB_1">HOTEL PLESO d.o.o., OIB 22272447886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HOTEL PLESO d.o.o.</item>
    </izvorni_sadrzaj>
    <derivirana_varijabla naziv="DomainObject.Predmet.StrankaListFormated_1">
      <item>HOTEL PLESO d.o.o.</item>
    </derivirana_varijabla>
  </DomainObject.Predmet.StrankaListFormated>
  <DomainObject.Predmet.StrankaListFormatedOIB>
    <izvorni_sadrzaj>
      <item>HOTEL PLESO d.o.o., OIB 22272447886</item>
    </izvorni_sadrzaj>
    <derivirana_varijabla naziv="DomainObject.Predmet.StrankaListFormatedOIB_1">
      <item>HOTEL PLESO d.o.o., OIB 22272447886</item>
    </derivirana_varijabla>
  </DomainObject.Predmet.StrankaListFormatedOIB>
  <DomainObject.Predmet.StrankaListFormatedWithAdress>
    <izvorni_sadrzaj>
      <item>HOTEL PLESO d.o.o., Mikulčićeva 7 A, 10410 Velika Gorica</item>
    </izvorni_sadrzaj>
    <derivirana_varijabla naziv="DomainObject.Predmet.StrankaListFormatedWithAdress_1">
      <item>HOTEL PLESO d.o.o., Mikulčićeva 7 A, 10410 Velika Gorica</item>
    </derivirana_varijabla>
  </DomainObject.Predmet.StrankaListFormatedWithAdress>
  <DomainObject.Predmet.StrankaListFormatedWithAdressOIB>
    <izvorni_sadrzaj>
      <item>HOTEL PLESO d.o.o., OIB 22272447886, Mikulčićeva 7 A, 10410 Velika Gorica</item>
    </izvorni_sadrzaj>
    <derivirana_varijabla naziv="DomainObject.Predmet.StrankaListFormatedWithAdressOIB_1">
      <item>HOTEL PLESO d.o.o., OIB 22272447886, Mikulčićeva 7 A, 10410 Velika Gorica</item>
    </derivirana_varijabla>
  </DomainObject.Predmet.StrankaListFormatedWithAdressOIB>
  <DomainObject.Predmet.StrankaListNazivFormated>
    <izvorni_sadrzaj>
      <item>HOTEL PLESO d.o.o.</item>
    </izvorni_sadrzaj>
    <derivirana_varijabla naziv="DomainObject.Predmet.StrankaListNazivFormated_1">
      <item>HOTEL PLESO d.o.o.</item>
    </derivirana_varijabla>
  </DomainObject.Predmet.StrankaListNazivFormated>
  <DomainObject.Predmet.StrankaListNazivFormatedOIB>
    <izvorni_sadrzaj>
      <item>HOTEL PLESO d.o.o., OIB 22272447886</item>
    </izvorni_sadrzaj>
    <derivirana_varijabla naziv="DomainObject.Predmet.StrankaListNazivFormatedOIB_1">
      <item>HOTEL PLESO d.o.o., OIB 22272447886</item>
    </derivirana_varijabla>
  </DomainObject.Predmet.StrankaListNazivFormatedOIB>
  <DomainObject.Predmet.ProtuStrankaListFormated>
    <izvorni_sadrzaj>
      <item>HOTEL PLESO d.o.o. zastupanog po punomoćniku Krešimir Vodopivec; LEO BULJAT</item>
    </izvorni_sadrzaj>
    <derivirana_varijabla naziv="DomainObject.Predmet.ProtuStrankaListFormated_1">
      <item>HOTEL PLESO d.o.o. zastupanog po punomoćniku Krešimir Vodopivec; LEO BULJAT</item>
    </derivirana_varijabla>
  </DomainObject.Predmet.ProtuStrankaListFormated>
  <DomainObject.Predmet.ProtuStrankaListFormatedOIB>
    <izvorni_sadrzaj>
      <item>HOTEL PLESO d.o.o., OIB 22272447886 zastupanog po punomoćniku Krešimir Vodopivec; LEO BULJAT</item>
    </izvorni_sadrzaj>
    <derivirana_varijabla naziv="DomainObject.Predmet.ProtuStrankaListFormatedOIB_1">
      <item>HOTEL PLESO d.o.o., OIB 22272447886 zastupanog po punomoćniku Krešimir Vodopivec; LEO BULJAT</item>
    </derivirana_varijabla>
  </DomainObject.Predmet.ProtuStrankaListFormatedOIB>
  <DomainObject.Predmet.ProtuStrankaListFormatedWithAdress>
    <izvorni_sadrzaj>
      <item>HOTEL PLESO d.o.o., Mikulčićeva 7 A, 10410 Velika Gorica zastupanog po punomoćniku Krešimir Vodopivec; LEO BULJAT</item>
    </izvorni_sadrzaj>
    <derivirana_varijabla naziv="DomainObject.Predmet.ProtuStrankaListFormatedWithAdress_1">
      <item>HOTEL PLESO d.o.o., Mikulčićeva 7 A, 10410 Velika Gorica zastupanog po punomoćniku Krešimir Vodopivec; LEO BULJAT</item>
    </derivirana_varijabla>
  </DomainObject.Predmet.ProtuStrankaListFormatedWithAdress>
  <DomainObject.Predmet.ProtuStrankaListFormatedWithAdressOIB>
    <izvorni_sadrzaj>
      <item>HOTEL PLESO d.o.o., OIB 22272447886, Mikulčićeva 7 A, 10410 Velika Gorica zastupanog po punomoćniku Krešimir Vodopivec; LEO BULJAT</item>
    </izvorni_sadrzaj>
    <derivirana_varijabla naziv="DomainObject.Predmet.ProtuStrankaListFormatedWithAdressOIB_1">
      <item>HOTEL PLESO d.o.o., OIB 22272447886, Mikulčićeva 7 A, 10410 Velika Gorica zastupanog po punomoćniku Krešimir Vodopivec; LEO BULJAT</item>
    </derivirana_varijabla>
  </DomainObject.Predmet.ProtuStrankaListFormatedWithAdressOIB>
  <DomainObject.Predmet.ProtuStrankaListNazivFormated>
    <izvorni_sadrzaj>
      <item>HOTEL PLESO d.o.o.</item>
    </izvorni_sadrzaj>
    <derivirana_varijabla naziv="DomainObject.Predmet.ProtuStrankaListNazivFormated_1">
      <item>HOTEL PLESO d.o.o.</item>
    </derivirana_varijabla>
  </DomainObject.Predmet.ProtuStrankaListNazivFormated>
  <DomainObject.Predmet.ProtuStrankaListNazivFormatedOIB>
    <izvorni_sadrzaj>
      <item>HOTEL PLESO d.o.o., OIB 22272447886</item>
    </izvorni_sadrzaj>
    <derivirana_varijabla naziv="DomainObject.Predmet.ProtuStrankaListNazivFormatedOIB_1">
      <item>HOTEL PLESO d.o.o., OIB 22272447886</item>
    </derivirana_varijabla>
  </DomainObject.Predmet.ProtuStrankaListNazivFormatedOIB>
  <DomainObject.Predmet.OstaliListFormated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_1">
      <item>Krešimir Vodopivec punomoćnik sudionika u postupku HOTEL PLESO d.o.o.</item>
      <item>LEO BULJAT punomoćnik sudionika u postupku HOTEL PLESO d.o.o.</item>
    </derivirana_varijabla>
  </DomainObject.Predmet.OstaliListFormated>
  <DomainObject.Predmet.OstaliListFormatedOIB>
    <izvorni_sadrzaj>
      <item>Krešimir Vodopivec punomoćnik sudionika u postupku HOTEL PLESO d.o.o.</item>
      <item>LEO BULJAT punomoćnik sudionika u postupku HOTEL PLESO d.o.o.</item>
    </izvorni_sadrzaj>
    <derivirana_varijabla naziv="DomainObject.Predmet.OstaliListFormatedOIB_1">
      <item>Krešimir Vodopivec punomoćnik sudionika u postupku HOTEL PLESO d.o.o.</item>
      <item>LEO BULJAT punomoćnik sudionika u postupku HOTEL PLESO d.o.o.</item>
    </derivirana_varijabla>
  </DomainObject.Predmet.OstaliListFormatedOIB>
  <DomainObject.Predmet.OstaliListFormatedWithAdress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>
  <DomainObject.Predmet.OstaliListFormatedWithAdressOIB>
    <izvorni_sadrzaj>
      <item>Krešimir Vodopivec, Ulica grada Vukovara 249, 10000 Zagreb punomoćnik sudionika u postupku HOTEL PLESO d.o.o.</item>
      <item>LEO BULJAT, MASARYKOVA 23, 10000 Zagreb punomoćnik sudionika u postupku HOTEL PLESO d.o.o.</item>
    </izvorni_sadrzaj>
    <derivirana_varijabla naziv="DomainObject.Predmet.OstaliListFormatedWithAdressOIB_1">
      <item>Krešimir Vodopivec, Ulica grada Vukovara 249, 10000 Zagreb punomoćnik sudionika u postupku HOTEL PLESO d.o.o.</item>
      <item>LEO BULJAT, MASARYKOVA 23, 10000 Zagreb punomoćnik sudionika u postupku HOTEL PLESO d.o.o.</item>
    </derivirana_varijabla>
  </DomainObject.Predmet.OstaliListFormatedWithAdressOIB>
  <DomainObject.Predmet.OstaliListNazivFormated>
    <izvorni_sadrzaj>
      <item>Krešimir Vodopivec</item>
      <item>LEO BULJAT</item>
    </izvorni_sadrzaj>
    <derivirana_varijabla naziv="DomainObject.Predmet.OstaliListNazivFormated_1">
      <item>Krešimir Vodopivec</item>
      <item>LEO BULJAT</item>
    </derivirana_varijabla>
  </DomainObject.Predmet.OstaliListNazivFormated>
  <DomainObject.Predmet.OstaliListNazivFormatedOIB>
    <izvorni_sadrzaj>
      <item>Krešimir Vodopivec</item>
      <item>LEO BULJAT</item>
    </izvorni_sadrzaj>
    <derivirana_varijabla naziv="DomainObject.Predmet.OstaliListNazivFormatedOIB_1">
      <item>Krešimir Vodopivec</item>
      <item>LEO BULJAT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PLESO d.o.o.</izvorni_sadrzaj>
    <derivirana_varijabla naziv="DomainObject.Predmet.StrankaIDrugi_1">HOTEL PLESO d.o.o.</derivirana_varijabla>
  </DomainObject.Predmet.StrankaIDrugi>
  <DomainObject.Predmet.ProtustrankaIDrugi>
    <izvorni_sadrzaj>HOTEL PLESO d.o.o.</izvorni_sadrzaj>
    <derivirana_varijabla naziv="DomainObject.Predmet.ProtustrankaIDrugi_1">HOTEL PLESO d.o.o.</derivirana_varijabla>
  </DomainObject.Predmet.ProtustrankaIDrugi>
  <DomainObject.Predmet.StrankaIDrugiAdressOIB>
    <izvorni_sadrzaj>HOTEL PLESO d.o.o., OIB 22272447886, Mikulčićeva 7 A, 10410 Velika Gorica</izvorni_sadrzaj>
    <derivirana_varijabla naziv="DomainObject.Predmet.StrankaIDrugiAdressOIB_1">HOTEL PLESO d.o.o., OIB 22272447886, Mikulčićeva 7 A, 10410 Velika Gorica</derivirana_varijabla>
  </DomainObject.Predmet.StrankaIDrugiAdressOIB>
  <DomainObject.Predmet.ProtustrankaIDrugiAdressOIB>
    <izvorni_sadrzaj>HOTEL PLESO d.o.o., OIB 22272447886, Mikulčićeva 7 A, 10410 Velika Gorica</izvorni_sadrzaj>
    <derivirana_varijabla naziv="DomainObject.Predmet.ProtustrankaIDrugiAdressOIB_1">HOTEL PLESO d.o.o., OIB 22272447886, Mikulčićeva 7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>13. srpnja 2018.</izvorni_sadrzaj>
    <derivirana_varijabla naziv="DomainObject.Predmet.OdlukaRjesenje.DatumPravomocnosti_1">13. srpnja 2018.</derivirana_varijabla>
  </DomainObject.Predmet.OdlukaRjesenje.DatumPravomocnosti>
  <DomainObject.Predmet.OdlukaRjesenje.Oznaka>
    <izvorni_sadrzaj>St-5708/2016-24</izvorni_sadrzaj>
    <derivirana_varijabla naziv="DomainObject.Predmet.OdlukaRjesenje.Oznaka_1">St-5708/2016-24</derivirana_varijabla>
  </DomainObject.Predmet.OdlukaRjesenje.Oznaka>
  <DomainObject.Predmet.SudioniciListNaziv>
    <izvorni_sadrzaj>
      <item>HOTEL PLESO d.o.o.</item>
      <item>HOTEL PLESO d.o.o.</item>
      <item>Krešimir Vodopivec</item>
      <item>LEO BULJAT</item>
    </izvorni_sadrzaj>
    <derivirana_varijabla naziv="DomainObject.Predmet.SudioniciListNaziv_1">
      <item>HOTEL PLESO d.o.o.</item>
      <item>HOTEL PLESO d.o.o.</item>
      <item>Krešimir Vodopivec</item>
      <item>LEO BULJAT</item>
    </derivirana_varijabla>
  </DomainObject.Predmet.SudioniciListNaziv>
  <DomainObject.Predmet.SudioniciListAdressOIB>
    <izvorni_sadrzaj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izvorni_sadrzaj>
    <derivirana_varijabla naziv="DomainObject.Predmet.SudioniciListAdressOIB_1">
      <item>HOTEL PLESO d.o.o., OIB 22272447886, Mikulčićeva 7 A,10410 Velika Gorica</item>
      <item>HOTEL PLESO d.o.o., OIB 22272447886, Mikulčićeva 7 A,10410 Velika Gorica</item>
      <item>Krešimir Vodopivec, Ulica grada Vukovara 249,10000 Zagreb</item>
      <item>LEO BULJAT, MASARYKOVA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22272447886</item>
      <item>, OIB 22272447886</item>
      <item>, OIB null</item>
      <item>, OIB null</item>
    </izvorni_sadrzaj>
    <derivirana_varijabla naziv="DomainObject.Predmet.SudioniciListNazivOIB_1">
      <item>, OIB 22272447886</item>
      <item>, OIB 22272447886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686DD-93C9-4AA3-85EA-1AA515272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856</properties:Characters>
  <properties:Lines>33</properties:Lines>
  <properties:Paragraphs>14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Valentina Gabud</cp:lastModifiedBy>
  <cp:lastPrinted>2018-07-17T11:54:00Z</cp:lastPrinted>
  <dcterms:modified xmlns:xsi="http://www.w3.org/2001/XMLSchema-instance" xsi:type="dcterms:W3CDTF">2018-07-17T11:54:00Z</dcterms:modified>
  <cp:revision>15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