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06EC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06ECC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906ECC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06a192" w14:paraId="506a192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274393">
        <w:rPr>
          <w:lang w:val="pt-BR"/>
        </w:rPr>
        <w:t>1674</w:t>
      </w:r>
      <w:r w:rsidR="009868BF">
        <w:rPr>
          <w:lang w:val="pt-BR"/>
        </w:rPr>
        <w:t>/1</w:t>
      </w:r>
      <w:r w:rsidR="00274393">
        <w:rPr>
          <w:lang w:val="pt-BR"/>
        </w:rPr>
        <w:t>3</w:t>
      </w:r>
      <w:r w:rsidR="00906ECC">
        <w:rPr>
          <w:lang w:val="pt-BR"/>
        </w:rPr>
        <w:t>-70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F280D" w:rsidP="00FC4E56" w:rsidR="001D117A">
      <w:pPr>
        <w:ind w:firstLine="708"/>
        <w:jc w:val="both"/>
      </w:pPr>
      <w:r w:rsidRPr="00FF280D">
        <w:rPr>
          <w:bCs/>
        </w:rPr>
        <w:t xml:space="preserve">Trgovački sud u Zagrebu, po sucu Gordanu Zubaku,  </w:t>
      </w:r>
      <w:r w:rsidRPr="00FF280D">
        <w:rPr>
          <w:bCs/>
          <w:lang w:val="pt-BR"/>
        </w:rPr>
        <w:t xml:space="preserve">u stečajnom postupku </w:t>
      </w:r>
      <w:r w:rsidRPr="00FF280D">
        <w:rPr>
          <w:bCs/>
        </w:rPr>
        <w:t xml:space="preserve">nad dužnikom </w:t>
      </w:r>
      <w:r w:rsidR="00274393" w:rsidRPr="00274393">
        <w:rPr>
          <w:bCs/>
          <w:lang w:val="pt-BR"/>
        </w:rPr>
        <w:t xml:space="preserve">BREZOVICA-GRADNJA d.o.o. u stečaju, Brezovica, Brezovička cesta 141, </w:t>
      </w:r>
      <w:r w:rsidR="00274393" w:rsidRPr="00274393">
        <w:rPr>
          <w:bCs/>
        </w:rPr>
        <w:t>OIB: 60424245865</w:t>
      </w:r>
      <w:r w:rsidR="004C4841">
        <w:rPr>
          <w:lang w:val="pt-BR"/>
        </w:rPr>
        <w:t xml:space="preserve">, </w:t>
      </w:r>
      <w:r w:rsidR="00274393">
        <w:t>4. lipnja</w:t>
      </w:r>
      <w:r w:rsidR="00A544A4">
        <w:t xml:space="preserve">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113D3C" w:rsidRPr="00113D3C">
        <w:rPr>
          <w:bCs/>
          <w:lang w:val="pt-BR"/>
        </w:rPr>
        <w:t xml:space="preserve">BREZOVICA-GRADNJA d.o.o. u stečaju, Brezovica, Brezovička cesta 141, </w:t>
      </w:r>
      <w:r w:rsidR="00113D3C" w:rsidRPr="00113D3C">
        <w:rPr>
          <w:bCs/>
        </w:rPr>
        <w:t>OIB: 60424245865</w:t>
      </w:r>
      <w:r w:rsidR="003624DB" w:rsidRPr="003624DB">
        <w:t xml:space="preserve">, </w:t>
      </w:r>
      <w:r w:rsidR="00DD4888">
        <w:t>upisana</w:t>
      </w:r>
      <w:r w:rsidR="00113D3C" w:rsidRPr="00113D3C">
        <w:t xml:space="preserve"> u zemljišnim knjigama Općinskog suda u Sisku, zemljišnoknjižni odjel Sisak, i to u zk</w:t>
      </w:r>
      <w:r w:rsidR="00113D3C" w:rsidRPr="00113D3C">
        <w:rPr>
          <w:b/>
        </w:rPr>
        <w:t>.</w:t>
      </w:r>
      <w:r w:rsidR="00113D3C" w:rsidRPr="00113D3C">
        <w:t xml:space="preserve"> ul. br. 1653 k.o. Galdovo, kat. čest. br. 1199/1 u naravi ostala zemljišta trafostanica površine 5m2 i kat. čest. br. 1199/2 u naravi ostala zemljišta i to objekt razne namjene površine 4325 m2 i ekonomsko dvorište površine 74856m2, što je sveukupno površina od 79186m2.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B10651">
        <w:t xml:space="preserve"> iz točke I. upisano je</w:t>
      </w:r>
      <w:r w:rsidR="006B31B2">
        <w:t xml:space="preserve"> razlučno pravo</w:t>
      </w:r>
      <w:r w:rsidR="001A06C3">
        <w:t xml:space="preserve"> za korist vjerovnika:</w:t>
      </w:r>
    </w:p>
    <w:p w:rsidRDefault="003624DB" w:rsidP="002C20DB" w:rsidR="00C522D0">
      <w:pPr>
        <w:ind w:firstLine="680"/>
        <w:jc w:val="both"/>
      </w:pPr>
      <w:r>
        <w:t xml:space="preserve">- </w:t>
      </w:r>
      <w:r w:rsidR="002C20DB">
        <w:t>Erste&amp;Steiermarkische bank d.d.</w:t>
      </w:r>
      <w:r w:rsidR="001A06C3">
        <w:t xml:space="preserve"> </w:t>
      </w:r>
    </w:p>
    <w:p w:rsidRDefault="005A1510" w:rsidP="005A1510" w:rsidR="005A1510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C070EE">
        <w:t>1.710</w:t>
      </w:r>
      <w:r w:rsidR="00B6736C">
        <w:t>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2E7697">
        <w:t>dražbeni korak iznosi 10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</w:t>
      </w:r>
      <w:r w:rsidR="00BB102C">
        <w:t>primitka drugostupanjske odluke.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lastRenderedPageBreak/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1D6367">
        <w:t xml:space="preserve"> </w:t>
      </w:r>
      <w:r w:rsidR="001D6367" w:rsidRPr="001D6367">
        <w:t>odnosno primitka drugostupanjske odluke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  <w:r w:rsidR="00336E57">
        <w:t>.</w:t>
      </w:r>
    </w:p>
    <w:p w:rsidRDefault="00336E57" w:rsidP="00336E57" w:rsidR="00336E57" w:rsidRPr="00A544A4">
      <w:pPr>
        <w:ind w:firstLine="708"/>
        <w:jc w:val="both"/>
      </w:pPr>
      <w:r w:rsidRPr="00A544A4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8C538E" w:rsidP="00F2428B" w:rsidR="008C538E">
      <w:pPr>
        <w:jc w:val="both"/>
      </w:pP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A544A4" w:rsidP="003624DB" w:rsidR="00A835F4" w:rsidRPr="00A544A4">
      <w:pPr>
        <w:pStyle w:val="Odlomakpopisa"/>
        <w:numPr>
          <w:ilvl w:val="0"/>
          <w:numId w:val="14"/>
        </w:numPr>
        <w:ind w:hanging="426" w:left="1134"/>
        <w:jc w:val="both"/>
        <w:rPr>
          <w:color w:val="FF0000"/>
        </w:rPr>
      </w:pPr>
      <w:r w:rsidRPr="00A544A4">
        <w:t xml:space="preserve">nekretnina </w:t>
      </w:r>
      <w:r w:rsidR="00A835F4" w:rsidRPr="00A544A4">
        <w:t>je slobodna od osoba i stvari,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6D7DC6">
        <w:t xml:space="preserve"> i 1/19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0E0198">
        <w:t>procjembenog elaborata (l. 157</w:t>
      </w:r>
      <w:r w:rsidR="00B43C8C">
        <w:t>.</w:t>
      </w:r>
      <w:r w:rsidR="000E0198">
        <w:t>-179. spisa).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0E0198">
        <w:t>4. lipnja</w:t>
      </w:r>
      <w:r w:rsidR="00A544A4">
        <w:t xml:space="preserve"> 2019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0563C7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0563C7" w:rsidP="00400817" w:rsidR="000563C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563C7" w:rsidP="00400817" w:rsidR="000563C7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0563C7" w:rsidP="001A1120" w:rsidR="000563C7"/>
    <w:p w:rsidRDefault="001026AD" w:rsidP="001026AD" w:rsidR="001026AD" w:rsidRPr="001A1120">
      <w:pPr>
        <w:pStyle w:val="Odlomakpopisa"/>
      </w:pPr>
    </w:p>
    <w:sectPr w:rsidSect="00906ECC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3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BB102C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FF144A">
      <w:rPr>
        <w:lang w:val="pt-BR"/>
      </w:rPr>
      <w:t>1674/13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EEE426B4"/>
    <w:lvl w:tplc="27509A52" w:ilvl="0">
      <w:start w:val="1"/>
      <w:numFmt w:val="decimal"/>
      <w:lvlText w:val="%1."/>
      <w:lvlJc w:val="left"/>
      <w:pPr>
        <w:ind w:hanging="1035" w:left="1743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3C7"/>
    <w:rsid w:val="00062F3C"/>
    <w:rsid w:val="0008428F"/>
    <w:rsid w:val="00086EB8"/>
    <w:rsid w:val="000A3023"/>
    <w:rsid w:val="000B47BE"/>
    <w:rsid w:val="000D3E10"/>
    <w:rsid w:val="000E0198"/>
    <w:rsid w:val="000E6C41"/>
    <w:rsid w:val="000E77FF"/>
    <w:rsid w:val="000F00A7"/>
    <w:rsid w:val="001026AD"/>
    <w:rsid w:val="00105DED"/>
    <w:rsid w:val="00113D3C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367"/>
    <w:rsid w:val="001F12B4"/>
    <w:rsid w:val="001F2EEE"/>
    <w:rsid w:val="002048C5"/>
    <w:rsid w:val="00222021"/>
    <w:rsid w:val="00223552"/>
    <w:rsid w:val="00232160"/>
    <w:rsid w:val="00274393"/>
    <w:rsid w:val="00274521"/>
    <w:rsid w:val="00276268"/>
    <w:rsid w:val="002812CE"/>
    <w:rsid w:val="002944F0"/>
    <w:rsid w:val="002A09B0"/>
    <w:rsid w:val="002B1F84"/>
    <w:rsid w:val="002B5B7E"/>
    <w:rsid w:val="002C15FA"/>
    <w:rsid w:val="002C20DB"/>
    <w:rsid w:val="002E2883"/>
    <w:rsid w:val="002E62F7"/>
    <w:rsid w:val="002E7697"/>
    <w:rsid w:val="002F15B8"/>
    <w:rsid w:val="00323102"/>
    <w:rsid w:val="00333139"/>
    <w:rsid w:val="00336E57"/>
    <w:rsid w:val="00337F1E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D5712"/>
    <w:rsid w:val="003E1A3E"/>
    <w:rsid w:val="004242BE"/>
    <w:rsid w:val="004270F7"/>
    <w:rsid w:val="00430D99"/>
    <w:rsid w:val="004451EF"/>
    <w:rsid w:val="00445CE6"/>
    <w:rsid w:val="0045250C"/>
    <w:rsid w:val="004560D9"/>
    <w:rsid w:val="0048223D"/>
    <w:rsid w:val="004B0809"/>
    <w:rsid w:val="004B704F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55A13"/>
    <w:rsid w:val="00573FDC"/>
    <w:rsid w:val="00592CB5"/>
    <w:rsid w:val="005A1510"/>
    <w:rsid w:val="005C2EB1"/>
    <w:rsid w:val="005D56F9"/>
    <w:rsid w:val="005D7F56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31B2"/>
    <w:rsid w:val="006C2827"/>
    <w:rsid w:val="006C3587"/>
    <w:rsid w:val="006D240B"/>
    <w:rsid w:val="006D4DB7"/>
    <w:rsid w:val="006D61E1"/>
    <w:rsid w:val="006D7DC6"/>
    <w:rsid w:val="006E4F18"/>
    <w:rsid w:val="006F5EB3"/>
    <w:rsid w:val="007000FB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3734D"/>
    <w:rsid w:val="00877097"/>
    <w:rsid w:val="00883836"/>
    <w:rsid w:val="0088567D"/>
    <w:rsid w:val="008B0B99"/>
    <w:rsid w:val="008C538E"/>
    <w:rsid w:val="008D0264"/>
    <w:rsid w:val="008F701B"/>
    <w:rsid w:val="00900636"/>
    <w:rsid w:val="00906ECC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0AD2"/>
    <w:rsid w:val="00A430BA"/>
    <w:rsid w:val="00A45339"/>
    <w:rsid w:val="00A463A2"/>
    <w:rsid w:val="00A53CB8"/>
    <w:rsid w:val="00A53CE0"/>
    <w:rsid w:val="00A544A4"/>
    <w:rsid w:val="00A65ED3"/>
    <w:rsid w:val="00A74928"/>
    <w:rsid w:val="00A75A37"/>
    <w:rsid w:val="00A806E8"/>
    <w:rsid w:val="00A835F4"/>
    <w:rsid w:val="00A84C1A"/>
    <w:rsid w:val="00A96786"/>
    <w:rsid w:val="00AA45FF"/>
    <w:rsid w:val="00AC40FD"/>
    <w:rsid w:val="00AC5460"/>
    <w:rsid w:val="00AE263A"/>
    <w:rsid w:val="00AE28C7"/>
    <w:rsid w:val="00AE3DBF"/>
    <w:rsid w:val="00AE4446"/>
    <w:rsid w:val="00B01320"/>
    <w:rsid w:val="00B10651"/>
    <w:rsid w:val="00B2475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6736C"/>
    <w:rsid w:val="00B75233"/>
    <w:rsid w:val="00B9120F"/>
    <w:rsid w:val="00B9445D"/>
    <w:rsid w:val="00B9639B"/>
    <w:rsid w:val="00B977E1"/>
    <w:rsid w:val="00BA698F"/>
    <w:rsid w:val="00BA6D11"/>
    <w:rsid w:val="00BB102C"/>
    <w:rsid w:val="00BC214C"/>
    <w:rsid w:val="00BD595B"/>
    <w:rsid w:val="00BE3191"/>
    <w:rsid w:val="00BE5BAA"/>
    <w:rsid w:val="00BF658E"/>
    <w:rsid w:val="00C022E8"/>
    <w:rsid w:val="00C070EE"/>
    <w:rsid w:val="00C21015"/>
    <w:rsid w:val="00C311AF"/>
    <w:rsid w:val="00C31D80"/>
    <w:rsid w:val="00C31FE0"/>
    <w:rsid w:val="00C40FA6"/>
    <w:rsid w:val="00C41D74"/>
    <w:rsid w:val="00C43F18"/>
    <w:rsid w:val="00C46A70"/>
    <w:rsid w:val="00C522D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D4888"/>
    <w:rsid w:val="00DE7D88"/>
    <w:rsid w:val="00DF1A5A"/>
    <w:rsid w:val="00DF4DE0"/>
    <w:rsid w:val="00E07EDE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B6271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160B8"/>
    <w:rsid w:val="00F1720D"/>
    <w:rsid w:val="00F2024C"/>
    <w:rsid w:val="00F234D3"/>
    <w:rsid w:val="00F2428B"/>
    <w:rsid w:val="00F31C5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5ADB"/>
    <w:rsid w:val="00FF144A"/>
    <w:rsid w:val="00FF1F79"/>
    <w:rsid w:val="00FF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2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St-1674/2013</izvorni_sadrzaj>
    <derivirana_varijabla naziv="DomainObject.Predmet.OznakaBroj_1">St-1674/2013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BREZOVICA-GRADNJA d.o.o. za graditeljstvo, trgovinu, usluge i turistička agencija zastupanog po punomoćniku ZZ Nenad Galović; ZZ Josip Galović</izvorni_sadrzaj>
    <derivirana_varijabla naziv="DomainObject.Predmet.ProtustrankaFormated_1">  BREZOVICA-GRADNJA d.o.o. za graditeljstvo, trgovinu, usluge i turistička agencija zastupanog po punomoćniku ZZ Nenad Galović; ZZ Josip Galović</derivirana_varijabla>
  </DomainObject.Predmet.ProtustrankaFormated>
  <DomainObject.Predmet.ProtustrankaFormatedOIB>
    <izvorni_sadrzaj>  BREZOVICA-GRADNJA d.o.o. za graditeljstvo, trgovinu, usluge i turistička agencija, OIB 60424245865 zastupanog po punomoćniku ZZ Nenad Galović; ZZ Josip Galović</izvorni_sadrzaj>
    <derivirana_varijabla naziv="DomainObject.Predmet.ProtustrankaFormatedOIB_1">  BREZOVICA-GRADNJA d.o.o. za graditeljstvo, trgovinu, usluge i turistička agencija, OIB 60424245865 zastupanog po punomoćniku ZZ Nenad Galović; ZZ Josip Galović</derivirana_varijabla>
  </DomainObject.Predmet.ProtustrankaFormatedOIB>
  <DomainObject.Predmet.ProtustrankaFormatedWithAdress>
    <izvorni_sadrzaj> BREZOVICA-GRADNJA d.o.o. za graditeljstvo, trgovinu, usluge i turistička agencija, Brezovica, Brezovička cesta 141, 10000 Zagreb zastupanog po punomoćniku ZZ Nenad Galović; ZZ Josip Galović</izvorni_sadrzaj>
    <derivirana_varijabla naziv="DomainObject.Predmet.ProtustrankaFormatedWithAdress_1"> BREZOVICA-GRADNJA d.o.o. za graditeljstvo, trgovinu, usluge i turistička agencija, Brezovica, Brezovička cesta 141, 10000 Zagreb zastupanog po punomoćniku ZZ Nenad Galović; ZZ Josip Galović</derivirana_varijabla>
  </DomainObject.Predmet.ProtustrankaFormatedWithAdress>
  <DomainObject.Predmet.ProtustrankaFormatedWithAdressOIB>
    <izvorni_sadrzaj> BREZOVICA-GRADNJA d.o.o. za graditeljstvo, trgovinu, usluge i turistička agencija, OIB 60424245865, Brezovica, Brezovička cesta 141, 10000 Zagreb zastupanog po punomoćniku ZZ Nenad Galović; ZZ Josip Galović</izvorni_sadrzaj>
    <derivirana_varijabla naziv="DomainObject.Predmet.ProtustrankaFormatedWithAdressOIB_1"> BREZOVICA-GRADNJA d.o.o. za graditeljstvo, trgovinu, usluge i turistička agencija, OIB 60424245865, Brezovica, Brezovička cesta 141, 10000 Zagreb zastupanog po punomoćniku ZZ Nenad Galović; ZZ Josip Galović</derivirana_varijabla>
  </DomainObject.Predmet.ProtustrankaFormatedWithAdressOIB>
  <DomainObject.Predmet.ProtustrankaWithAdress>
    <izvorni_sadrzaj>BREZOVICA-GRADNJA d.o.o. za graditeljstvo, trgovinu, usluge i turistička agencija Brezovica, Brezovička cesta 141, 10000 Zagreb</izvorni_sadrzaj>
    <derivirana_varijabla naziv="DomainObject.Predmet.ProtustrankaWithAdress_1">BREZOVICA-GRADNJA d.o.o. za graditeljstvo, trgovinu, usluge i turistička agencija Brezovica, Brezovička cesta 141, 10000 Zagreb</derivirana_varijabla>
  </DomainObject.Predmet.ProtustrankaWithAdress>
  <DomainObject.Predmet.ProtustrankaWithAdressOIB>
    <izvorni_sadrzaj>BREZOVICA-GRADNJA d.o.o. za graditeljstvo, trgovinu, usluge i turistička agencija, OIB 60424245865, Brezovica, Brezovička cesta 141, 10000 Zagreb</izvorni_sadrzaj>
    <derivirana_varijabla naziv="DomainObject.Predmet.ProtustrankaWithAdressOIB_1">BREZOVICA-GRADNJA d.o.o. za graditeljstvo, trgovinu, usluge i turistička agencija, OIB 60424245865, Brezovica, Brezovička cesta 141, 10000 Zagreb</derivirana_varijabla>
  </DomainObject.Predmet.ProtustrankaWithAdressOIB>
  <DomainObject.Predmet.ProtustrankaNazivFormated>
    <izvorni_sadrzaj>BREZOVICA-GRADNJA d.o.o. za graditeljstvo, trgovinu, usluge i turistička agencija</izvorni_sadrzaj>
    <derivirana_varijabla naziv="DomainObject.Predmet.ProtustrankaNazivFormated_1">BREZOVICA-GRADNJA d.o.o. za graditeljstvo, trgovinu, usluge i turistička agencija</derivirana_varijabla>
  </DomainObject.Predmet.ProtustrankaNazivFormated>
  <DomainObject.Predmet.ProtustrankaNazivFormatedOIB>
    <izvorni_sadrzaj>BREZOVICA-GRADNJA d.o.o. za graditeljstvo, trgovinu, usluge i turistička agencija, OIB 60424245865</izvorni_sadrzaj>
    <derivirana_varijabla naziv="DomainObject.Predmet.ProtustrankaNazivFormatedOIB_1">BREZOVICA-GRADNJA d.o.o. za graditeljstvo, trgovinu, usluge i turistička agencija, OIB 60424245865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Domagoj Vindiš; Općinski sud u Sisku – zemljišnoknjižni odjel Sisak; B2 KAPITAL d.o.o.</izvorni_sadrzaj>
    <derivirana_varijabla naziv="DomainObject.Predmet.StrankaFormated_1">  FINA ZAGREB; VJEROVNICI; Domagoj Vindiš; Općinski sud u Sisku – zemljišnoknjižni odjel Sisak; B2 KAPITAL d.o.o.</derivirana_varijabla>
  </DomainObject.Predmet.StrankaFormated>
  <DomainObject.Predmet.StrankaFormatedOIB>
    <izvorni_sadrzaj>  FINA ZAGREB, OIB 85821130368; VJEROVNICI; Domagoj Vindiš, OIB 45578315842; Općinski sud u Sisku – zemljišnoknjižni odjel Sisak; B2 KAPITAL d.o.o., OIB 57509775367</izvorni_sadrzaj>
    <derivirana_varijabla naziv="DomainObject.Predmet.StrankaFormatedOIB_1">  FINA ZAGREB, OIB 85821130368; VJEROVNICI; Domagoj Vindiš, OIB 45578315842; Općinski sud u Sisku – zemljišnoknjižni odjel Sisak; B2 KAPITAL d.o.o., OIB 57509775367</derivirana_varijabla>
  </DomainObject.Predmet.StrankaFormatedOIB>
  <DomainObject.Predmet.StrankaFormatedWithAdress>
    <izvorni_sadrzaj> FINA ZAGREB, ILICA 307, 10000 Zagreb; VJEROVNICI; Domagoj Vindiš, Republike Austrije 29, 10000 Zagreb; Općinski sud u Sisku – zemljišnoknjižni odjel Sisak, I. K. Sakcinskog 24, 44000 Sisak; B2 KAPITAL d.o.o., Radnička cesta 41, 10000 Zagreb</izvorni_sadrzaj>
    <derivirana_varijabla naziv="DomainObject.Predmet.StrankaFormatedWithAdress_1"> FINA ZAGREB, ILICA 307, 10000 Zagreb; VJEROVNICI; Domagoj Vindiš, Republike Austrije 29, 10000 Zagreb; Općinski sud u Sisku – zemljišnoknjižni odjel Sisak, I. K. Sakcinskog 24, 44000 Sisak; B2 KAPITAL d.o.o., Radnička cesta 41, 10000 Zagreb</derivirana_varijabla>
  </DomainObject.Predmet.StrankaFormatedWithAdress>
  <DomainObject.Predmet.StrankaFormatedWithAdressOIB>
    <izvorni_sadrzaj> FINA ZAGREB, OIB 85821130368, ILICA 307, 10000 Zagreb; VJEROVNICI; Domagoj Vindiš, OIB 45578315842, Republike Austrije 29, 10000 Zagreb; Općinski sud u Sisku – zemljišnoknjižni odjel Sisak, I. K. Sakcinskog 24, 44000 Sisak; B2 KAPITAL d.o.o., OIB 57509775367, Radnička cesta 41, 10000 Zagreb</izvorni_sadrzaj>
    <derivirana_varijabla naziv="DomainObject.Predmet.StrankaFormatedWithAdressOIB_1"> FINA ZAGREB, OIB 85821130368, ILICA 307, 10000 Zagreb; VJEROVNICI; Domagoj Vindiš, OIB 45578315842, Republike Austrije 29, 10000 Zagreb; Općinski sud u Sisku – zemljišnoknjižni odjel Sisak, I. K. Sakcinskog 24, 44000 Sisak; B2 KAPITAL d.o.o., OIB 57509775367, Radnička cesta 41, 10000 Zagreb</derivirana_varijabla>
  </DomainObject.Predmet.StrankaFormatedWithAdressOIB>
  <DomainObject.Predmet.StrankaWithAdress>
    <izvorni_sadrzaj>FINA ZAGREB ILICA 307,10000 Zagreb,VJEROVNICI ,Domagoj Vindiš Republike Austrije 29,10000 Zagreb,Općinski sud u Sisku – zemljišnoknjižni odjel Sisak I. K. Sakcinskog 24,44000 Sisak,B2 KAPITAL d.o.o. Radnička cesta 41,10000 Zagreb</izvorni_sadrzaj>
    <derivirana_varijabla naziv="DomainObject.Predmet.StrankaWithAdress_1">FINA ZAGREB ILICA 307,10000 Zagreb,VJEROVNICI ,Domagoj Vindiš Republike Austrije 29,10000 Zagreb,Općinski sud u Sisku – zemljišnoknjižni odjel Sisak I. K. Sakcinskog 24,44000 Sisak,B2 KAPITAL d.o.o. Radnička cesta 41,10000 Zagreb</derivirana_varijabla>
  </DomainObject.Predmet.StrankaWithAdress>
  <DomainObject.Predmet.StrankaWithAdressOIB>
    <izvorni_sadrzaj>FINA ZAGREB, OIB 85821130368, ILICA 307,10000 Zagreb,VJEROVNICI,Domagoj Vindiš, OIB 45578315842, Republike Austrije 29,10000 Zagreb,Općinski sud u Sisku – zemljišnoknjižni odjel Sisak, I. K. Sakcinskog 24,44000 Sisak,B2 KAPITAL d.o.o., OIB 57509775367, Radnička cesta 41,10000 Zagreb</izvorni_sadrzaj>
    <derivirana_varijabla naziv="DomainObject.Predmet.StrankaWithAdressOIB_1">FINA ZAGREB, OIB 85821130368, ILICA 307,10000 Zagreb,VJEROVNICI,Domagoj Vindiš, OIB 45578315842, Republike Austrije 29,10000 Zagreb,Općinski sud u Sisku – zemljišnoknjižni odjel Sisak, I. K. Sakcinskog 24,44000 Sisak,B2 KAPITAL d.o.o., OIB 57509775367, Radnička cesta 41,10000 Zagreb</derivirana_varijabla>
  </DomainObject.Predmet.StrankaWithAdressOIB>
  <DomainObject.Predmet.StrankaNazivFormated>
    <izvorni_sadrzaj>FINA ZAGREB,VJEROVNICI,Domagoj Vindiš,Općinski sud u Sisku – zemljišnoknjižni odjel Sisak,B2 KAPITAL d.o.o.</izvorni_sadrzaj>
    <derivirana_varijabla naziv="DomainObject.Predmet.StrankaNazivFormated_1">FINA ZAGREB,VJEROVNICI,Domagoj Vindiš,Općinski sud u Sisku – zemljišnoknjižni odjel Sisak,B2 KAPITAL d.o.o.</derivirana_varijabla>
  </DomainObject.Predmet.StrankaNazivFormated>
  <DomainObject.Predmet.StrankaNazivFormatedOIB>
    <izvorni_sadrzaj>FINA ZAGREB, OIB 85821130368,VJEROVNICI,Domagoj Vindiš, OIB 45578315842,Općinski sud u Sisku – zemljišnoknjižni odjel Sisak,B2 KAPITAL d.o.o., OIB 57509775367</izvorni_sadrzaj>
    <derivirana_varijabla naziv="DomainObject.Predmet.StrankaNazivFormatedOIB_1">FINA ZAGREB, OIB 85821130368,VJEROVNICI,Domagoj Vindiš, OIB 45578315842,Općinski sud u Sisku – zemljišnoknjižni odjel Sisak,B2 KAPITAL d.o.o.,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  <item>Domagoj Vindiš</item>
      <item>Općinski sud u Sisku – zemljišnoknjižni odjel Sisak</item>
      <item>B2 KAPITAL d.o.o.</item>
    </izvorni_sadrzaj>
    <derivirana_varijabla naziv="DomainObject.Predmet.StrankaListFormated_1">
      <item>FINA ZAGREB</item>
      <item>VJEROVNICI</item>
      <item>Domagoj Vindiš</item>
      <item>Općinski sud u Sisku – zemljišnoknjižni odjel Sisak</item>
      <item>B2 KAPITAL d.o.o.</item>
    </derivirana_varijabla>
  </DomainObject.Predmet.StrankaListFormated>
  <DomainObject.Predmet.StrankaListFormatedOIB>
    <izvorni_sadrzaj>
      <item>FINA ZAGREB, OIB 85821130368</item>
      <item>VJEROVNICI</item>
      <item>Domagoj Vindiš, OIB 45578315842</item>
      <item>Općinski sud u Sisku – zemljišnoknjižni odjel Sisak</item>
      <item>B2 KAPITAL d.o.o., OIB 57509775367</item>
    </izvorni_sadrzaj>
    <derivirana_varijabla naziv="DomainObject.Predmet.StrankaListFormatedOIB_1">
      <item>FINA ZAGREB, OIB 85821130368</item>
      <item>VJEROVNICI</item>
      <item>Domagoj Vindiš, OIB 45578315842</item>
      <item>Općinski sud u Sisku – zemljišnoknjižni odjel Sisak</item>
      <item>B2 KAPITAL d.o.o., OIB 57509775367</item>
    </derivirana_varijabla>
  </DomainObject.Predmet.StrankaListFormatedOIB>
  <DomainObject.Predmet.StrankaListFormatedWithAdress>
    <izvorni_sadrzaj>
      <item>FINA ZAGREB, ILICA 307, 10000 Zagreb</item>
      <item>VJEROVNICI</item>
      <item>Domagoj Vindiš, Republike Austrije 29, 10000 Zagreb</item>
      <item>Općinski sud u Sisku – zemljišnoknjižni odjel Sisak, I. K. Sakcinskog 24, 44000 Sisak</item>
      <item>B2 KAPITAL d.o.o., Radnička cesta 41, 10000 Zagreb</item>
    </izvorni_sadrzaj>
    <derivirana_varijabla naziv="DomainObject.Predmet.StrankaListFormatedWithAdress_1">
      <item>FINA ZAGREB, ILICA 307, 10000 Zagreb</item>
      <item>VJEROVNICI</item>
      <item>Domagoj Vindiš, Republike Austrije 29, 10000 Zagreb</item>
      <item>Općinski sud u Sisku – zemljišnoknjižni odjel Sisak, I. K. Sakcinskog 24, 44000 Sisak</item>
      <item>B2 KAPITAL d.o.o., Radnička cesta 41,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Domagoj Vindiš, OIB 45578315842, Republike Austrije 29, 10000 Zagreb</item>
      <item>Općinski sud u Sisku – zemljišnoknjižni odjel Sisak, I. K. Sakcinskog 24, 44000 Sisak</item>
      <item>B2 KAPITAL d.o.o., OIB 57509775367, Radnička cesta 41, 10000 Zagreb</item>
    </izvorni_sadrzaj>
    <derivirana_varijabla naziv="DomainObject.Predmet.StrankaListFormatedWithAdressOIB_1">
      <item>FINA ZAGREB, OIB 85821130368, ILICA 307, 10000 Zagreb</item>
      <item>VJEROVNICI</item>
      <item>Domagoj Vindiš, OIB 45578315842, Republike Austrije 29, 10000 Zagreb</item>
      <item>Općinski sud u Sisku – zemljišnoknjižni odjel Sisak, I. K. Sakcinskog 24, 44000 Sisak</item>
      <item>B2 KAPITAL d.o.o., OIB 57509775367, Radnička cesta 41, 10000 Zagreb</item>
    </derivirana_varijabla>
  </DomainObject.Predmet.StrankaListFormatedWithAdressOIB>
  <DomainObject.Predmet.StrankaListNazivFormated>
    <izvorni_sadrzaj>
      <item>FINA ZAGREB</item>
      <item>VJEROVNICI</item>
      <item>Domagoj Vindiš</item>
      <item>Općinski sud u Sisku – zemljišnoknjižni odjel Sisak</item>
      <item>B2 KAPITAL d.o.o.</item>
    </izvorni_sadrzaj>
    <derivirana_varijabla naziv="DomainObject.Predmet.StrankaListNazivFormated_1">
      <item>FINA ZAGREB</item>
      <item>VJEROVNICI</item>
      <item>Domagoj Vindiš</item>
      <item>Općinski sud u Sisku – zemljišnoknjižni odjel Sisak</item>
      <item>B2 KAPITAL d.o.o.</item>
    </derivirana_varijabla>
  </DomainObject.Predmet.StrankaListNazivFormated>
  <DomainObject.Predmet.StrankaListNazivFormatedOIB>
    <izvorni_sadrzaj>
      <item>FINA ZAGREB, OIB 85821130368</item>
      <item>VJEROVNICI</item>
      <item>Domagoj Vindiš, OIB 45578315842</item>
      <item>Općinski sud u Sisku – zemljišnoknjižni odjel Sisak</item>
      <item>B2 KAPITAL d.o.o., OIB 57509775367</item>
    </izvorni_sadrzaj>
    <derivirana_varijabla naziv="DomainObject.Predmet.StrankaListNazivFormatedOIB_1">
      <item>FINA ZAGREB, OIB 85821130368</item>
      <item>VJEROVNICI</item>
      <item>Domagoj Vindiš, OIB 45578315842</item>
      <item>Općinski sud u Sisku – zemljišnoknjižni odjel Sisak</item>
      <item>B2 KAPITAL d.o.o., OIB 57509775367</item>
    </derivirana_varijabla>
  </DomainObject.Predmet.StrankaListNazivFormatedOIB>
  <DomainObject.Predmet.ProtuStrankaListFormated>
    <izvorni_sadrzaj>
      <item>BREZOVICA-GRADNJA d.o.o. za graditeljstvo, trgovinu, usluge i turistička agencija zastupanog po punomoćniku ZZ Nenad Galović; ZZ Josip Galović</item>
    </izvorni_sadrzaj>
    <derivirana_varijabla naziv="DomainObject.Predmet.ProtuStrankaListFormated_1">
      <item>BREZOVICA-GRADNJA d.o.o. za graditeljstvo, trgovinu, usluge i turistička agencija zastupanog po punomoćniku ZZ Nenad Galović; ZZ Josip Galović</item>
    </derivirana_varijabla>
  </DomainObject.Predmet.ProtuStrankaListFormated>
  <DomainObject.Predmet.ProtuStrankaListFormatedOIB>
    <izvorni_sadrzaj>
      <item>BREZOVICA-GRADNJA d.o.o. za graditeljstvo, trgovinu, usluge i turistička agencija, OIB 60424245865 zastupanog po punomoćniku ZZ Nenad Galović; ZZ Josip Galović</item>
    </izvorni_sadrzaj>
    <derivirana_varijabla naziv="DomainObject.Predmet.ProtuStrankaListFormatedOIB_1">
      <item>BREZOVICA-GRADNJA d.o.o. za graditeljstvo, trgovinu, usluge i turistička agencija, OIB 60424245865 zastupanog po punomoćniku ZZ Nenad Galović; ZZ Josip Galović</item>
    </derivirana_varijabla>
  </DomainObject.Predmet.ProtuStrankaListFormatedOIB>
  <DomainObject.Predmet.ProtuStrankaListFormatedWithAdress>
    <izvorni_sadrzaj>
      <item>BREZOVICA-GRADNJA d.o.o. za graditeljstvo, trgovinu, usluge i turistička agencija, Brezovica, Brezovička cesta 141, 10000 Zagreb zastupanog po punomoćniku ZZ Nenad Galović; ZZ Josip Galović</item>
    </izvorni_sadrzaj>
    <derivirana_varijabla naziv="DomainObject.Predmet.ProtuStrankaListFormatedWithAdress_1">
      <item>BREZOVICA-GRADNJA d.o.o. za graditeljstvo, trgovinu, usluge i turistička agencija, Brezovica, Brezovička cesta 141, 10000 Zagreb zastupanog po punomoćniku ZZ Nenad Galović; ZZ Josip Galović</item>
    </derivirana_varijabla>
  </DomainObject.Predmet.ProtuStrankaListFormatedWithAdress>
  <DomainObject.Predmet.ProtuStrankaListFormatedWithAdressOIB>
    <izvorni_sadrzaj>
      <item>BREZOVICA-GRADNJA d.o.o. za graditeljstvo, trgovinu, usluge i turistička agencija, OIB 60424245865, Brezovica, Brezovička cesta 141, 10000 Zagreb zastupanog po punomoćniku ZZ Nenad Galović; ZZ Josip Galović</item>
    </izvorni_sadrzaj>
    <derivirana_varijabla naziv="DomainObject.Predmet.ProtuStrankaListFormatedWithAdressOIB_1">
      <item>BREZOVICA-GRADNJA d.o.o. za graditeljstvo, trgovinu, usluge i turistička agencija, OIB 60424245865, Brezovica, Brezovička cesta 141, 10000 Zagreb zastupanog po punomoćniku ZZ Nenad Galović; ZZ Josip Galović</item>
    </derivirana_varijabla>
  </DomainObject.Predmet.ProtuStrankaListFormatedWithAdressOIB>
  <DomainObject.Predmet.ProtuStrankaListNazivFormated>
    <izvorni_sadrzaj>
      <item>BREZOVICA-GRADNJA d.o.o. za graditeljstvo, trgovinu, usluge i turistička agencija</item>
    </izvorni_sadrzaj>
    <derivirana_varijabla naziv="DomainObject.Predmet.ProtuStrankaListNazivFormated_1">
      <item>BREZOVICA-GRADNJA d.o.o. za graditeljstvo, trgovinu, usluge i turistička agencija</item>
    </derivirana_varijabla>
  </DomainObject.Predmet.ProtuStrankaListNazivFormated>
  <DomainObject.Predmet.ProtuStrankaListNazivFormatedOIB>
    <izvorni_sadrzaj>
      <item>BREZOVICA-GRADNJA d.o.o. za graditeljstvo, trgovinu, usluge i turistička agencija, OIB 60424245865</item>
    </izvorni_sadrzaj>
    <derivirana_varijabla naziv="DomainObject.Predmet.ProtuStrankaListNazivFormatedOIB_1">
      <item>BREZOVICA-GRADNJA d.o.o. za graditeljstvo, trgovinu, usluge i turistička agencija, OIB 60424245865</item>
    </derivirana_varijabla>
  </DomainObject.Predmet.ProtuStrankaListNazivFormatedOIB>
  <DomainObject.Predmet.OstaliListFormated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  <item>ERSTE &amp; STEIERMARKISCHE BANK d.d.</item>
    </izvorni_sadrzaj>
    <derivirana_varijabla naziv="DomainObject.Predmet.OstaliListFormated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  <item>ERSTE &amp; STEIERMARKISCHE BANK d.d.</item>
    </derivirana_varijabla>
  </DomainObject.Predmet.OstaliListFormated>
  <DomainObject.Predmet.OstaliListFormatedOIB>
    <izvorni_sadrzaj>
      <item>ZZ Nenad Galović, OIB 27645169897 punomoćnik sudionika u postupku BREZOVICA-GRADNJA d.o.o. za graditeljstvo, trgovinu, usluge i turistička agencija</item>
      <item>ZZ Josip Galović, OIB 45268690421 punomoćnik sudionika u postupku BREZOVICA-GRADNJA d.o.o. za graditeljstvo, trgovinu, usluge i turistička agencija</item>
      <item>Darko Radmilović, OIB 96595697939</item>
      <item>Odvjetničko društvo Smolek &amp;  Škrinjar</item>
      <item>ERSTE &amp; STEIERMARKISCHE BANK d.d.</item>
    </izvorni_sadrzaj>
    <derivirana_varijabla naziv="DomainObject.Predmet.OstaliListFormatedOIB_1">
      <item>ZZ Nenad Galović, OIB 27645169897 punomoćnik sudionika u postupku BREZOVICA-GRADNJA d.o.o. za graditeljstvo, trgovinu, usluge i turistička agencija</item>
      <item>ZZ Josip Galović, OIB 45268690421 punomoćnik sudionika u postupku BREZOVICA-GRADNJA d.o.o. za graditeljstvo, trgovinu, usluge i turistička agencija</item>
      <item>Darko Radmilović, OIB 96595697939</item>
      <item>Odvjetničko društvo Smolek &amp;  Škrinjar</item>
      <item>ERSTE &amp; STEIERMARKISCHE BANK d.d.</item>
    </derivirana_varijabla>
  </DomainObject.Predmet.OstaliListFormatedOIB>
  <DomainObject.Predmet.OstaliListFormatedWithAdress>
    <izvorni_sadrzaj>
      <item>ZZ Nenad Galović, Brezovačka cesta 141, 10257 Hudi Bitek punomoćnik sudionika u postupku BREZOVICA-GRADNJA d.o.o. za graditeljstvo, trgovinu, usluge i turistička agencija</item>
      <item>ZZ Josip Galović, Brezovička cesta 141, 10257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  <item>ERSTE &amp; STEIERMARKISCHE BANK d.d., I. Lučića 2, 10000 Zagreb</item>
    </izvorni_sadrzaj>
    <derivirana_varijabla naziv="DomainObject.Predmet.OstaliListFormatedWithAdress_1">
      <item>ZZ Nenad Galović, Brezovačka cesta 141, 10257 Hudi Bitek punomoćnik sudionika u postupku BREZOVICA-GRADNJA d.o.o. za graditeljstvo, trgovinu, usluge i turistička agencija</item>
      <item>ZZ Josip Galović, Brezovička cesta 141, 10257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ZZ Nenad Galović, OIB 27645169897, Brezovačka cesta 141, 10257 Hudi Bitek punomoćnik sudionika u postupku BREZOVICA-GRADNJA d.o.o. za graditeljstvo, trgovinu, usluge i turistička agencija</item>
      <item>ZZ Josip Galović, OIB 45268690421, Brezovička cesta 141, 10257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  <item>ERSTE &amp; STEIERMARKISCHE BANK d.d., I. Lučića 2, 10000 Zagreb</item>
    </izvorni_sadrzaj>
    <derivirana_varijabla naziv="DomainObject.Predmet.OstaliListFormatedWithAdressOIB_1">
      <item>ZZ Nenad Galović, OIB 27645169897, Brezovačka cesta 141, 10257 Hudi Bitek punomoćnik sudionika u postupku BREZOVICA-GRADNJA d.o.o. za graditeljstvo, trgovinu, usluge i turistička agencija</item>
      <item>ZZ Josip Galović, OIB 45268690421, Brezovička cesta 141, 10257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  <item>ERSTE &amp; STEIERMARKISCHE BANK d.d., I. Lučića 2, 10000 Zagreb</item>
    </derivirana_varijabla>
  </DomainObject.Predmet.OstaliListFormatedWithAdressOIB>
  <DomainObject.Predmet.OstaliListNazivFormated>
    <izvorni_sadrzaj>
      <item>ZZ Nenad Galović</item>
      <item>ZZ Josip Galović</item>
      <item>Darko Radmilović</item>
      <item>Odvjetničko društvo Smolek &amp;  Škrinjar</item>
      <item>ERSTE &amp; STEIERMARKISCHE BANK d.d.</item>
    </izvorni_sadrzaj>
    <derivirana_varijabla naziv="DomainObject.Predmet.OstaliListNazivFormated_1">
      <item>ZZ Nenad Galović</item>
      <item>ZZ Josip Galović</item>
      <item>Darko Radmilović</item>
      <item>Odvjetničko društvo Smolek &amp;  Škrinjar</item>
      <item>ERSTE &amp; STEIERMARKISCHE BANK d.d.</item>
    </derivirana_varijabla>
  </DomainObject.Predmet.OstaliListNazivFormated>
  <DomainObject.Predmet.OstaliListNazivFormatedOIB>
    <izvorni_sadrzaj>
      <item>ZZ Nenad Galović, OIB 27645169897</item>
      <item>ZZ Josip Galović, OIB 45268690421</item>
      <item>Darko Radmilović, OIB 96595697939</item>
      <item>Odvjetničko društvo Smolek &amp;  Škrinjar</item>
      <item>ERSTE &amp; STEIERMARKISCHE BANK d.d.</item>
    </izvorni_sadrzaj>
    <derivirana_varijabla naziv="DomainObject.Predmet.OstaliListNazivFormatedOIB_1">
      <item>ZZ Nenad Galović, OIB 27645169897</item>
      <item>ZZ Josip Galović, OIB 45268690421</item>
      <item>Darko Radmilović, OIB 96595697939</item>
      <item>Odvjetničko društvo Smolek &amp;  Škrinjar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BREZOVICA-GRADNJA d.o.o. za graditeljstvo, trgovinu, usluge i turistička agencija</izvorni_sadrzaj>
    <derivirana_varijabla naziv="DomainObject.Predmet.ProtustrankaIDrugi_1">BREZOVICA-GRADNJA d.o.o. za graditeljstvo, trgovinu, usluge i turistička agencija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BREZOVICA-GRADNJA d.o.o. za graditeljstvo, trgovinu, usluge i turistička agencija, OIB 60424245865, Brezovica, Brezovička cesta 141, 10000 Zagreb</izvorni_sadrzaj>
    <derivirana_varijabla naziv="DomainObject.Predmet.ProtustrankaIDrugiAdressOIB_1">BREZOVICA-GRADNJA d.o.o. za graditeljstvo, trgovinu, usluge i turistička agencija, OIB 60424245865, Brezovica, Brezovička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  <item>ERSTE &amp; STEIERMARKISCHE BANK d.d.</item>
      <item>Općinski sud u Sisku – zemljišnoknjižni odjel Sisak</item>
      <item>B2 KAPITAL d.o.o.</item>
    </izvorni_sadrzaj>
    <derivirana_varijabla naziv="DomainObject.Predmet.SudioniciListNaziv_1"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  <item>ERSTE &amp; STEIERMARKISCHE BANK d.d.</item>
      <item>Općinski sud u Sisku – zemljišnoknjižni odjel Sisak</item>
      <item>B2 KAPITAL d.o.o.</item>
    </derivirana_varijabla>
  </DomainObject.Predmet.SudioniciListNaziv>
  <DomainObject.Predmet.SudioniciListAdressOIB>
    <izvorni_sadrzaj>
      <item>BREZOVICA-GRADNJA d.o.o. za graditeljstvo, trgovinu, usluge i turistička agencija, OIB 60424245865, Brezovica, Brezovička cesta 141,10000 Zagreb</item>
      <item>FINA ZAGREB, OIB 85821130368, ILICA 307,10000 Zagreb</item>
      <item>ZZ Nenad Galović, OIB 27645169897, Brezovačka cesta 141,10257 Hudi Bitek</item>
      <item>ZZ Josip Galović, OIB 45268690421, Brezovička cesta 141,10257 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  <item>ERSTE &amp; STEIERMARKISCHE BANK d.d., I. Lučića 2,10000 Zagreb</item>
      <item>Općinski sud u Sisku – zemljišnoknjižni odjel Sisak, I. K. Sakcinskog 24,44000 Sisak</item>
      <item>B2 KAPITAL d.o.o., OIB 57509775367, Radnička cesta 41,10000 Zagreb</item>
    </izvorni_sadrzaj>
    <derivirana_varijabla naziv="DomainObject.Predmet.SudioniciListAdressOIB_1">
      <item>BREZOVICA-GRADNJA d.o.o. za graditeljstvo, trgovinu, usluge i turistička agencija, OIB 60424245865, Brezovica, Brezovička cesta 141,10000 Zagreb</item>
      <item>FINA ZAGREB, OIB 85821130368, ILICA 307,10000 Zagreb</item>
      <item>ZZ Nenad Galović, OIB 27645169897, Brezovačka cesta 141,10257 Hudi Bitek</item>
      <item>ZZ Josip Galović, OIB 45268690421, Brezovička cesta 141,10257 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  <item>ERSTE &amp; STEIERMARKISCHE BANK d.d., I. Lučića 2,10000 Zagreb</item>
      <item>Općinski sud u Sisku – zemljišnoknjižni odjel Sisak, I. K. Sakcinskog 24,44000 Sisak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60424245865</item>
      <item>, OIB 27645169897</item>
      <item>, OIB 45268690421</item>
      <item>, OIB 96595697939</item>
      <item>, OIB null</item>
      <item>, OIB 45578315842</item>
      <item>, OIB null</item>
      <item>, OIB null</item>
      <item>, OIB null</item>
      <item>, OIB 57509775367</item>
    </izvorni_sadrzaj>
    <derivirana_varijabla naziv="DomainObject.Predmet.SudioniciListNazivOIB_1">
      <item>, OIB 85821130368</item>
      <item>, OIB 60424245865</item>
      <item>, OIB 27645169897</item>
      <item>, OIB 45268690421</item>
      <item>, OIB 96595697939</item>
      <item>, OIB null</item>
      <item>, OIB 45578315842</item>
      <item>, OIB null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B8499-C9F0-4099-B6FF-F7F4A82E3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809</properties:Words>
  <properties:Characters>4516</properties:Characters>
  <properties:Lines>118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2019-06-04T09:50:00Z</dcterms:created>
  <dc:creator>BISERKA CALIC</dc:creator>
  <cp:lastModifiedBy>Dijana Hadžić</cp:lastModifiedBy>
  <cp:lastPrinted>2019-06-04T10:59:00Z</cp:lastPrinted>
  <dcterms:modified xmlns:xsi="http://www.w3.org/2001/XMLSchema-instance" xsi:type="dcterms:W3CDTF">2019-06-04T11:00:00Z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(30. zaključak o prodaji - Sisak.docx)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