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72ef" w14:paraId="93272e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5. St-1348/2016-43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>R J E Š E N J E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FORMET društvo s ograničenom odgovornošću za trgovinu, proizvodnju i usluge, Slatina, Industrijska 4, MBS:010094205, OIB:10888191043, po prijedlogu stečajnog upravitelja, temeljem odredbe čl.104. Stečajnog zakona </w:t>
      </w:r>
      <w:r w:rsidRPr="00F81DFB">
        <w:rPr>
          <w:rFonts w:cs="Times New Roman" w:eastAsia="Times New Roman"/>
          <w:noProof/>
          <w:szCs w:val="20"/>
          <w:lang w:eastAsia="hr-HR"/>
        </w:rPr>
        <w:t>("Narodne novine" broj 71/15)</w:t>
      </w:r>
      <w:r w:rsidRPr="00F81DFB">
        <w:rPr>
          <w:rFonts w:cs="Times New Roman" w:eastAsia="Times New Roman"/>
          <w:szCs w:val="20"/>
          <w:lang w:eastAsia="hr-HR"/>
        </w:rPr>
        <w:t>, 7. srpnja 2017.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1DF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 xml:space="preserve">I. Saziva se skupština vjerovnika za dan 22. kolovoza 2017. godine u 11,00 sati u ovome sudu u Bjelovaru, Šetalište dr. </w:t>
      </w:r>
      <w:proofErr w:type="spellStart"/>
      <w:r w:rsidRPr="00F81DF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81DF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81DF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81DFB">
        <w:rPr>
          <w:rFonts w:cs="Times New Roman" w:eastAsia="Times New Roman"/>
          <w:szCs w:val="20"/>
          <w:lang w:eastAsia="hr-HR"/>
        </w:rPr>
        <w:t xml:space="preserve"> 42, sudnica br. 1, sa sljedećim 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>DNEVNIM REDOM: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>1. Izvješće stečajnog upravitelja o dosadašnjem tijeku stečajnog postupka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>2. Razno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 xml:space="preserve">II. Na skupštinu se pozivaju stečajni vjerovnici i stečajni upravitelj Branko Valentić. 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szCs w:val="20"/>
          <w:lang w:eastAsia="hr-HR"/>
        </w:rPr>
        <w:t>III. Ovo rješenje objaviti će se na e-oglasnoj ploči ovoga suda.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1DFB">
        <w:rPr>
          <w:rFonts w:cs="Times New Roman" w:eastAsia="Times New Roman"/>
          <w:noProof/>
          <w:szCs w:val="20"/>
          <w:lang w:eastAsia="hr-HR"/>
        </w:rPr>
        <w:t xml:space="preserve">U Bjelovaru, 7. srpnja 2017. 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F81DFB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F81DFB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1DFB" w:rsidP="00F81DFB" w:rsidR="00F81DFB" w:rsidRPr="00F81DF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81DFB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F81DFB" w:rsidP="00F81DFB" w:rsidR="00F81DFB" w:rsidRPr="00F81DF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81DFB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1DFB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F81DFB" w:rsidP="00F81DFB" w:rsidR="00F81DFB" w:rsidRPr="00F81D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DF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30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St-1348/2016-43</izvorni_sadrzaj>
    <derivirana_varijabla naziv="DomainObject.Oznaka_1">St-1348/2016-43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St-1348/2016-43</izvorni_sadrzaj>
    <derivirana_varijabla naziv="DomainObject.PoslovniBrojDokumenta_1">St-1348/2016-43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BB39C-DAD0-48A7-A766-EEEECBF87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885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2017-07-07T12:14:00Z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St-1348/2016-43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