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7314" w14:paraId="9e37314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F27F58" w:rsidRPr="00F27F58">
        <w:rPr>
          <w:sz w:val="24"/>
          <w:szCs w:val="24"/>
        </w:rPr>
        <w:t xml:space="preserve">E. MUS. jednostavno društvo s ograničenom odgovornošću za građevinarstvo i ugostiteljstvo </w:t>
      </w:r>
      <w:proofErr w:type="spellStart"/>
      <w:r w:rsidR="00F27F58" w:rsidRPr="00F27F58">
        <w:rPr>
          <w:sz w:val="24"/>
          <w:szCs w:val="24"/>
        </w:rPr>
        <w:t>Ičići</w:t>
      </w:r>
      <w:proofErr w:type="spellEnd"/>
      <w:r w:rsidR="00F27F58" w:rsidRPr="00F27F58">
        <w:rPr>
          <w:sz w:val="24"/>
          <w:szCs w:val="24"/>
        </w:rPr>
        <w:t>, Brdo 39 ( MBS 040299361 – OIB 64085709202 )</w:t>
      </w:r>
      <w:r w:rsidRPr="002A1EF4">
        <w:rPr>
          <w:sz w:val="24"/>
          <w:szCs w:val="24"/>
        </w:rPr>
        <w:t xml:space="preserve">  dana </w:t>
      </w:r>
      <w:r w:rsidR="002D65CD">
        <w:rPr>
          <w:sz w:val="24"/>
          <w:szCs w:val="24"/>
        </w:rPr>
        <w:t>13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3D46F6" w:rsidP="006A757D" w:rsidR="003D46F6" w:rsidRPr="002A1EF4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F27F58" w:rsidRPr="00F27F58">
        <w:rPr>
          <w:sz w:val="24"/>
          <w:szCs w:val="24"/>
        </w:rPr>
        <w:t xml:space="preserve">Dušan Crljenko ( OIB 03602703658 ), </w:t>
      </w:r>
      <w:proofErr w:type="spellStart"/>
      <w:r w:rsidR="00F27F58" w:rsidRPr="00F27F58">
        <w:rPr>
          <w:sz w:val="24"/>
          <w:szCs w:val="24"/>
        </w:rPr>
        <w:t>Brca</w:t>
      </w:r>
      <w:proofErr w:type="spellEnd"/>
      <w:r w:rsidR="00F27F58" w:rsidRPr="00F27F58">
        <w:rPr>
          <w:sz w:val="24"/>
          <w:szCs w:val="24"/>
        </w:rPr>
        <w:t xml:space="preserve"> 8c, Rijeka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F27F58">
        <w:rPr>
          <w:sz w:val="24"/>
          <w:szCs w:val="24"/>
        </w:rPr>
        <w:t>880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2D65CD" w:rsidRPr="002D65CD">
        <w:rPr>
          <w:sz w:val="24"/>
          <w:szCs w:val="24"/>
        </w:rPr>
        <w:t>2</w:t>
      </w:r>
      <w:r w:rsidR="00F27F58">
        <w:rPr>
          <w:sz w:val="24"/>
          <w:szCs w:val="24"/>
        </w:rPr>
        <w:t>8</w:t>
      </w:r>
      <w:r w:rsidR="00062497" w:rsidRPr="002D65CD">
        <w:rPr>
          <w:sz w:val="24"/>
          <w:szCs w:val="24"/>
        </w:rPr>
        <w:t xml:space="preserve">. </w:t>
      </w:r>
      <w:r w:rsidR="00F27F58">
        <w:rPr>
          <w:sz w:val="24"/>
          <w:szCs w:val="24"/>
        </w:rPr>
        <w:t xml:space="preserve">studenog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F27F58" w:rsidRPr="00F27F58">
        <w:rPr>
          <w:sz w:val="24"/>
          <w:szCs w:val="24"/>
        </w:rPr>
        <w:t xml:space="preserve">E. MUS. jednostavno društvo s ograničenom odgovornošću za građevinarstvo i ugostiteljstvo </w:t>
      </w:r>
      <w:proofErr w:type="spellStart"/>
      <w:r w:rsidR="00F27F58" w:rsidRPr="00F27F58">
        <w:rPr>
          <w:sz w:val="24"/>
          <w:szCs w:val="24"/>
        </w:rPr>
        <w:t>Ičići</w:t>
      </w:r>
      <w:proofErr w:type="spellEnd"/>
      <w:r w:rsidR="00F27F58" w:rsidRPr="00F27F58">
        <w:rPr>
          <w:sz w:val="24"/>
          <w:szCs w:val="24"/>
        </w:rPr>
        <w:t>, Brdo 39 ( MBS 040299361 – OIB 64085709202 )</w:t>
      </w:r>
      <w:r w:rsidR="00062497" w:rsidRPr="002D65CD">
        <w:rPr>
          <w:sz w:val="24"/>
          <w:szCs w:val="24"/>
        </w:rPr>
        <w:t>.</w:t>
      </w:r>
      <w:r w:rsidR="00E139EE">
        <w:rPr>
          <w:sz w:val="24"/>
          <w:szCs w:val="24"/>
        </w:rPr>
        <w:t xml:space="preserve"> Istim rješenjem privremenim stečajnim upraviteljem imenovan je </w:t>
      </w:r>
      <w:r w:rsidR="00E139EE" w:rsidRPr="00F27F58">
        <w:rPr>
          <w:sz w:val="24"/>
          <w:szCs w:val="24"/>
        </w:rPr>
        <w:t xml:space="preserve">Dušan Crljenko ( OIB 03602703658 ), </w:t>
      </w:r>
      <w:proofErr w:type="spellStart"/>
      <w:r w:rsidR="00E139EE" w:rsidRPr="00F27F58">
        <w:rPr>
          <w:sz w:val="24"/>
          <w:szCs w:val="24"/>
        </w:rPr>
        <w:t>Brca</w:t>
      </w:r>
      <w:proofErr w:type="spellEnd"/>
      <w:r w:rsidR="00E139EE" w:rsidRPr="00F27F58">
        <w:rPr>
          <w:sz w:val="24"/>
          <w:szCs w:val="24"/>
        </w:rPr>
        <w:t xml:space="preserve"> 8c, Rijeka</w:t>
      </w:r>
      <w:r w:rsidR="00E139EE">
        <w:rPr>
          <w:sz w:val="24"/>
          <w:szCs w:val="24"/>
        </w:rPr>
        <w:t>.</w:t>
      </w:r>
    </w:p>
    <w:p w:rsidRDefault="007E46E3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F27F58">
        <w:rPr>
          <w:sz w:val="24"/>
          <w:szCs w:val="24"/>
        </w:rPr>
        <w:t>5</w:t>
      </w:r>
      <w:r w:rsidRPr="002D65CD">
        <w:rPr>
          <w:sz w:val="24"/>
          <w:szCs w:val="24"/>
        </w:rPr>
        <w:t xml:space="preserve">. </w:t>
      </w:r>
      <w:r w:rsidR="002D65CD" w:rsidRPr="002D65CD">
        <w:rPr>
          <w:sz w:val="24"/>
          <w:szCs w:val="24"/>
        </w:rPr>
        <w:t>prosinca 2</w:t>
      </w:r>
      <w:r w:rsidRPr="002D65CD">
        <w:rPr>
          <w:sz w:val="24"/>
          <w:szCs w:val="24"/>
        </w:rPr>
        <w:t xml:space="preserve">016. </w:t>
      </w:r>
      <w:r w:rsidR="00E139EE">
        <w:rPr>
          <w:sz w:val="24"/>
          <w:szCs w:val="24"/>
        </w:rPr>
        <w:t xml:space="preserve">privremeni stečajni upravitelj </w:t>
      </w:r>
      <w:r w:rsidR="00F27F58" w:rsidRPr="00F27F58">
        <w:rPr>
          <w:sz w:val="24"/>
          <w:szCs w:val="24"/>
        </w:rPr>
        <w:t xml:space="preserve">Dušan Crljenko </w:t>
      </w:r>
      <w:r w:rsidRPr="002D65CD">
        <w:rPr>
          <w:sz w:val="24"/>
          <w:szCs w:val="24"/>
        </w:rPr>
        <w:t>podni</w:t>
      </w:r>
      <w:r w:rsidR="00F27F58">
        <w:rPr>
          <w:sz w:val="24"/>
          <w:szCs w:val="24"/>
        </w:rPr>
        <w:t>o</w:t>
      </w:r>
      <w:r w:rsidRPr="002D65CD">
        <w:rPr>
          <w:sz w:val="24"/>
          <w:szCs w:val="24"/>
        </w:rPr>
        <w:t xml:space="preserve"> </w:t>
      </w:r>
      <w:r w:rsidR="00D918C0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zahtjev za razrješenje</w:t>
      </w:r>
      <w:r w:rsidR="00403EF1" w:rsidRPr="002D65CD">
        <w:rPr>
          <w:sz w:val="24"/>
          <w:szCs w:val="24"/>
        </w:rPr>
        <w:t>.</w:t>
      </w:r>
    </w:p>
    <w:p w:rsidRDefault="00AF7D4C" w:rsidP="00F27F58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upravitelj.</w:t>
      </w:r>
    </w:p>
    <w:p w:rsidRDefault="0093774E" w:rsidP="00066C13" w:rsidR="0093774E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Iz naprijed navedenog, budući je sud prihvatio zahtjev za razrješenje </w:t>
      </w:r>
      <w:r w:rsidR="00C00500" w:rsidRPr="002D65CD">
        <w:rPr>
          <w:sz w:val="24"/>
          <w:szCs w:val="24"/>
        </w:rPr>
        <w:t xml:space="preserve">ranijeg </w:t>
      </w:r>
      <w:r w:rsidR="00AF7D4C" w:rsidRPr="002D65CD">
        <w:rPr>
          <w:sz w:val="24"/>
          <w:szCs w:val="24"/>
        </w:rPr>
        <w:t>privremenog stečajnog upravitelja,</w:t>
      </w:r>
      <w:r w:rsidRPr="002D65CD">
        <w:rPr>
          <w:sz w:val="24"/>
          <w:szCs w:val="24"/>
        </w:rPr>
        <w:t xml:space="preserve"> primjenom naveden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odredb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</w:t>
      </w:r>
      <w:r w:rsidR="00F27F58">
        <w:rPr>
          <w:sz w:val="24"/>
          <w:szCs w:val="24"/>
        </w:rPr>
        <w:t xml:space="preserve">članka 91. stavak 5. u </w:t>
      </w:r>
      <w:r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2D65CD">
        <w:rPr>
          <w:sz w:val="24"/>
          <w:szCs w:val="24"/>
        </w:rPr>
        <w:t>13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7E3DF7" w:rsidP="007E3DF7" w:rsidR="007E3DF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2D65CD">
        <w:rPr>
          <w:sz w:val="24"/>
          <w:szCs w:val="24"/>
        </w:rPr>
        <w:t>13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F8B" w:rsidP="002A1EF4" w:rsidR="00917F8B">
      <w:pPr>
        <w:spacing w:lineRule="auto" w:line="240" w:after="0"/>
      </w:pPr>
      <w:r>
        <w:separator/>
      </w:r>
    </w:p>
  </w:endnote>
  <w:endnote w:id="0" w:type="continuationSeparator">
    <w:p w:rsidRDefault="00917F8B" w:rsidP="002A1EF4" w:rsidR="00917F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F8B" w:rsidP="002A1EF4" w:rsidR="00917F8B">
      <w:pPr>
        <w:spacing w:lineRule="auto" w:line="240" w:after="0"/>
      </w:pPr>
      <w:r>
        <w:separator/>
      </w:r>
    </w:p>
  </w:footnote>
  <w:footnote w:id="0" w:type="continuationSeparator">
    <w:p w:rsidRDefault="00917F8B" w:rsidP="002A1EF4" w:rsidR="00917F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CE33A2">
      <w:rPr>
        <w:sz w:val="24"/>
        <w:szCs w:val="24"/>
      </w:rPr>
      <w:t>880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62017F">
      <w:rPr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50952"/>
    <w:rsid w:val="00062497"/>
    <w:rsid w:val="00066C13"/>
    <w:rsid w:val="000727EC"/>
    <w:rsid w:val="000A5CAD"/>
    <w:rsid w:val="000A6268"/>
    <w:rsid w:val="00124110"/>
    <w:rsid w:val="00136261"/>
    <w:rsid w:val="00141409"/>
    <w:rsid w:val="001475E5"/>
    <w:rsid w:val="001710EA"/>
    <w:rsid w:val="001B592F"/>
    <w:rsid w:val="001E2A92"/>
    <w:rsid w:val="002173EF"/>
    <w:rsid w:val="00265BDB"/>
    <w:rsid w:val="002A1EF4"/>
    <w:rsid w:val="002D65CD"/>
    <w:rsid w:val="002E1CC3"/>
    <w:rsid w:val="00324182"/>
    <w:rsid w:val="00346D31"/>
    <w:rsid w:val="003B5246"/>
    <w:rsid w:val="003D46F6"/>
    <w:rsid w:val="003D495C"/>
    <w:rsid w:val="00403EF1"/>
    <w:rsid w:val="004624D4"/>
    <w:rsid w:val="004B6DF4"/>
    <w:rsid w:val="00525FD1"/>
    <w:rsid w:val="0053279D"/>
    <w:rsid w:val="005C683A"/>
    <w:rsid w:val="0062017F"/>
    <w:rsid w:val="006A757D"/>
    <w:rsid w:val="006D3862"/>
    <w:rsid w:val="006F14E0"/>
    <w:rsid w:val="007655F0"/>
    <w:rsid w:val="007823FE"/>
    <w:rsid w:val="00784BE2"/>
    <w:rsid w:val="00791930"/>
    <w:rsid w:val="007B1102"/>
    <w:rsid w:val="007D434C"/>
    <w:rsid w:val="007E3DF7"/>
    <w:rsid w:val="007E46E3"/>
    <w:rsid w:val="0080558E"/>
    <w:rsid w:val="0080593D"/>
    <w:rsid w:val="00917F8B"/>
    <w:rsid w:val="00932FA4"/>
    <w:rsid w:val="0093774E"/>
    <w:rsid w:val="00943D11"/>
    <w:rsid w:val="009A5EFE"/>
    <w:rsid w:val="009B4150"/>
    <w:rsid w:val="009F0C90"/>
    <w:rsid w:val="00A009B9"/>
    <w:rsid w:val="00A27594"/>
    <w:rsid w:val="00A44086"/>
    <w:rsid w:val="00AC3449"/>
    <w:rsid w:val="00AE1C9E"/>
    <w:rsid w:val="00AF5D8B"/>
    <w:rsid w:val="00AF7D4C"/>
    <w:rsid w:val="00AF7D9D"/>
    <w:rsid w:val="00B73B78"/>
    <w:rsid w:val="00BE2635"/>
    <w:rsid w:val="00C00500"/>
    <w:rsid w:val="00C21785"/>
    <w:rsid w:val="00C77A6D"/>
    <w:rsid w:val="00CE33A2"/>
    <w:rsid w:val="00D3707C"/>
    <w:rsid w:val="00D918C0"/>
    <w:rsid w:val="00DE1853"/>
    <w:rsid w:val="00E139EE"/>
    <w:rsid w:val="00ED027B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1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0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1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1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0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1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72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19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St-880/2016-9</izvorni_sadrzaj>
    <derivirana_varijabla naziv="DomainObject.Oznaka_1">St-880/2016-9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 MUS. j.d.o.o. zastupanog po punomoćniku Emir Muslimović</izvorni_sadrzaj>
    <derivirana_varijabla naziv="DomainObject.Predmet.ProtustrankaFormated_1">  E. MUS. j.d.o.o. zastupanog po punomoćniku Emir Muslimović</derivirana_varijabla>
  </DomainObject.Predmet.ProtustrankaFormated>
  <DomainObject.Predmet.ProtustrankaFormatedOIB>
    <izvorni_sadrzaj>  E. MUS. j.d.o.o., OIB 64085709202 zastupanog po punomoćniku Emir Muslimović</izvorni_sadrzaj>
    <derivirana_varijabla naziv="DomainObject.Predmet.ProtustrankaFormatedOIB_1">  E. MUS. j.d.o.o., OIB 64085709202 zastupanog po punomoćniku Emir Muslimović</derivirana_varijabla>
  </DomainObject.Predmet.ProtustrankaFormatedOIB>
  <DomainObject.Predmet.ProtustrankaFormatedWithAdress>
    <izvorni_sadrzaj> E. MUS. j.d.o.o., Brdo 39, 51414 Ičići zastupanog po punomoćniku Emir Muslimović</izvorni_sadrzaj>
    <derivirana_varijabla naziv="DomainObject.Predmet.ProtustrankaFormatedWithAdress_1"> E. MUS. j.d.o.o., Brdo 39, 51414 Ičići zastupanog po punomoćniku Emir Muslimović</derivirana_varijabla>
  </DomainObject.Predmet.ProtustrankaFormatedWithAdress>
  <DomainObject.Predmet.ProtustrankaFormatedWithAdressOIB>
    <izvorni_sadrzaj> E. MUS. j.d.o.o., OIB 64085709202, Brdo 39, 51414 Ičići zastupanog po punomoćniku Emir Muslimović</izvorni_sadrzaj>
    <derivirana_varijabla naziv="DomainObject.Predmet.ProtustrankaFormatedWithAdressOIB_1"> E. MUS. j.d.o.o., OIB 64085709202, Brdo 39, 51414 Ičići zastupanog po punomoćniku Emir Muslimović</derivirana_varijabla>
  </DomainObject.Predmet.ProtustrankaFormatedWithAdressOIB>
  <DomainObject.Predmet.ProtustrankaWithAdress>
    <izvorni_sadrzaj>E. MUS. j.d.o.o. Brdo 39, 51414 Ičići</izvorni_sadrzaj>
    <derivirana_varijabla naziv="DomainObject.Predmet.ProtustrankaWithAdress_1">E. MUS. j.d.o.o. Brdo 39, 51414 Ičići</derivirana_varijabla>
  </DomainObject.Predmet.ProtustrankaWithAdress>
  <DomainObject.Predmet.ProtustrankaWithAdressOIB>
    <izvorni_sadrzaj>E. MUS. j.d.o.o., OIB 64085709202, Brdo 39, 51414 Ičići</izvorni_sadrzaj>
    <derivirana_varijabla naziv="DomainObject.Predmet.ProtustrankaWithAdressOIB_1">E. MUS. j.d.o.o., OIB 64085709202, Brdo 39, 51414 Ičići</derivirana_varijabla>
  </DomainObject.Predmet.ProtustrankaWithAdressOIB>
  <DomainObject.Predmet.ProtustrankaNazivFormated>
    <izvorni_sadrzaj>E. MUS. j.d.o.o.</izvorni_sadrzaj>
    <derivirana_varijabla naziv="DomainObject.Predmet.ProtustrankaNazivFormated_1">E. MUS. j.d.o.o.</derivirana_varijabla>
  </DomainObject.Predmet.ProtustrankaNazivFormated>
  <DomainObject.Predmet.ProtustrankaNazivFormatedOIB>
    <izvorni_sadrzaj>E. MUS. j.d.o.o., OIB 64085709202</izvorni_sadrzaj>
    <derivirana_varijabla naziv="DomainObject.Predmet.ProtustrankaNazivFormatedOIB_1">E. MUS. j.d.o.o., OIB 64085709202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MUS. j.d.o.o. zastupanog po punomoćniku Emir Muslimović</item>
    </izvorni_sadrzaj>
    <derivirana_varijabla naziv="DomainObject.Predmet.ProtuStrankaListFormated_1">
      <item>E. MUS. j.d.o.o. zastupanog po punomoćniku Emir Muslimović</item>
    </derivirana_varijabla>
  </DomainObject.Predmet.ProtuStrankaListFormated>
  <DomainObject.Predmet.ProtuStrankaListFormatedOIB>
    <izvorni_sadrzaj>
      <item>E. MUS. j.d.o.o., OIB 64085709202 zastupanog po punomoćniku Emir Muslimović</item>
    </izvorni_sadrzaj>
    <derivirana_varijabla naziv="DomainObject.Predmet.ProtuStrankaListFormatedOIB_1">
      <item>E. MUS. j.d.o.o., OIB 64085709202 zastupanog po punomoćniku Emir Muslimović</item>
    </derivirana_varijabla>
  </DomainObject.Predmet.ProtuStrankaListFormatedOIB>
  <DomainObject.Predmet.ProtuStrankaListFormatedWithAdress>
    <izvorni_sadrzaj>
      <item>E. MUS. j.d.o.o., Brdo 39, 51414 Ičići zastupanog po punomoćniku Emir Muslimović</item>
    </izvorni_sadrzaj>
    <derivirana_varijabla naziv="DomainObject.Predmet.ProtuStrankaListFormatedWithAdress_1">
      <item>E. MUS. j.d.o.o., Brdo 39, 51414 Ičići zastupanog po punomoćniku Emir Muslimović</item>
    </derivirana_varijabla>
  </DomainObject.Predmet.ProtuStrankaListFormatedWithAdress>
  <DomainObject.Predmet.ProtuStrankaListFormatedWithAdressOIB>
    <izvorni_sadrzaj>
      <item>E. MUS. j.d.o.o., OIB 64085709202, Brdo 39, 51414 Ičići zastupanog po punomoćniku Emir Muslimović</item>
    </izvorni_sadrzaj>
    <derivirana_varijabla naziv="DomainObject.Predmet.ProtuStrankaListFormatedWithAdressOIB_1">
      <item>E. MUS. j.d.o.o., OIB 64085709202, Brdo 39, 51414 Ičići zastupanog po punomoćniku Emir Muslimović</item>
    </derivirana_varijabla>
  </DomainObject.Predmet.ProtuStrankaListFormatedWithAdressOIB>
  <DomainObject.Predmet.ProtuStrankaListNazivFormated>
    <izvorni_sadrzaj>
      <item>E. MUS. j.d.o.o.</item>
    </izvorni_sadrzaj>
    <derivirana_varijabla naziv="DomainObject.Predmet.ProtuStrankaListNazivFormated_1">
      <item>E. MUS. j.d.o.o.</item>
    </derivirana_varijabla>
  </DomainObject.Predmet.ProtuStrankaListNazivFormated>
  <DomainObject.Predmet.ProtuStrankaListNazivFormatedOIB>
    <izvorni_sadrzaj>
      <item>E. MUS. j.d.o.o., OIB 64085709202</item>
    </izvorni_sadrzaj>
    <derivirana_varijabla naziv="DomainObject.Predmet.ProtuStrankaListNazivFormatedOIB_1">
      <item>E. MUS. j.d.o.o., OIB 64085709202</item>
    </derivirana_varijabla>
  </DomainObject.Predmet.ProtuStrankaListNazivFormatedOIB>
  <DomainObject.Predmet.OstaliListFormated>
    <izvorni_sadrzaj>
      <item>Emir Muslimović punomoćnik sudionika u postupku E. MUS. j.d.o.o.</item>
    </izvorni_sadrzaj>
    <derivirana_varijabla naziv="DomainObject.Predmet.OstaliListFormated_1">
      <item>Emir Muslimović punomoćnik sudionika u postupku E. MUS. j.d.o.o.</item>
    </derivirana_varijabla>
  </DomainObject.Predmet.OstaliListFormated>
  <DomainObject.Predmet.OstaliListFormatedOIB>
    <izvorni_sadrzaj>
      <item>Emir Muslimović, OIB 32160324628 punomoćnik sudionika u postupku E. MUS. j.d.o.o.</item>
    </izvorni_sadrzaj>
    <derivirana_varijabla naziv="DomainObject.Predmet.OstaliListFormatedOIB_1">
      <item>Emir Muslimović, OIB 32160324628 punomoćnik sudionika u postupku E. MUS. j.d.o.o.</item>
    </derivirana_varijabla>
  </DomainObject.Predmet.OstaliListFormatedOIB>
  <DomainObject.Predmet.OstaliListFormatedWithAdress>
    <izvorni_sadrzaj>
      <item>Emir Muslimović, Cesta 43. Istarske divizije 45, 51211 Matulji punomoćnik sudionika u postupku E. MUS. j.d.o.o.</item>
    </izvorni_sadrzaj>
    <derivirana_varijabla naziv="DomainObject.Predmet.OstaliListFormatedWithAdress_1">
      <item>Emir Muslimović, Cesta 43. Istarske divizije 45, 51211 Matulji punomoćnik sudionika u postupku E. MUS. j.d.o.o.</item>
    </derivirana_varijabla>
  </DomainObject.Predmet.OstaliListFormatedWithAdress>
  <DomainObject.Predmet.OstaliListFormatedWithAdressOIB>
    <izvorni_sadrzaj>
      <item>Emir Muslimović, OIB 32160324628, Cesta 43. Istarske divizije 45, 51211 Matulji punomoćnik sudionika u postupku E. MUS. j.d.o.o.</item>
    </izvorni_sadrzaj>
    <derivirana_varijabla naziv="DomainObject.Predmet.OstaliListFormatedWithAdressOIB_1">
      <item>Emir Muslimović, OIB 32160324628, Cesta 43. Istarske divizije 45, 51211 Matulji punomoćnik sudionika u postupku E. MUS. j.d.o.o.</item>
    </derivirana_varijabla>
  </DomainObject.Predmet.OstaliListFormatedWithAdressOIB>
  <DomainObject.Predmet.OstaliListNazivFormated>
    <izvorni_sadrzaj>
      <item>Emir Muslimović</item>
    </izvorni_sadrzaj>
    <derivirana_varijabla naziv="DomainObject.Predmet.OstaliListNazivFormated_1">
      <item>Emir Muslimović</item>
    </derivirana_varijabla>
  </DomainObject.Predmet.OstaliListNazivFormated>
  <DomainObject.Predmet.OstaliListNazivFormatedOIB>
    <izvorni_sadrzaj>
      <item>Emir Muslimović, OIB 32160324628</item>
    </izvorni_sadrzaj>
    <derivirana_varijabla naziv="DomainObject.Predmet.OstaliListNazivFormatedOIB_1">
      <item>Emir Muslimović, OIB 32160324628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St-880/2016-9</izvorni_sadrzaj>
    <derivirana_varijabla naziv="DomainObject.PoslovniBrojDokumenta_1">St-880/2016-9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MUS. j.d.o.o.</izvorni_sadrzaj>
    <derivirana_varijabla naziv="DomainObject.Predmet.ProtustrankaIDrugi_1">E. MUS.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MUS. j.d.o.o., OIB 64085709202, Brdo 39, 51414 Ičići</izvorni_sadrzaj>
    <derivirana_varijabla naziv="DomainObject.Predmet.ProtustrankaIDrugiAdressOIB_1">E. MUS. j.d.o.o., OIB 64085709202, Brdo 39,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MUS. j.d.o.o.</item>
      <item>Emir Muslimović</item>
    </izvorni_sadrzaj>
    <derivirana_varijabla naziv="DomainObject.Predmet.SudioniciListNaziv_1">
      <item>FINA  Rijeka</item>
      <item>E. MUS. j.d.o.o.</item>
      <item>Emir Muslimović</item>
    </derivirana_varijabla>
  </DomainObject.Predmet.SudioniciListNaziv>
  <DomainObject.Predmet.SudioniciListAdressOIB>
    <izvorni_sadrzaj>
      <item>FINA  Rijeka, OIB 85821130368, Frana Kurelca 8,51000 Rijeka</item>
      <item>E. MUS. j.d.o.o., OIB 64085709202, Brdo 39,51414 Ičići</item>
      <item>Emir Muslimović, OIB 32160324628, Cesta 43. Istarske divizije 45,51211 Matulji</item>
    </izvorni_sadrzaj>
    <derivirana_varijabla naziv="DomainObject.Predmet.SudioniciListAdressOIB_1">
      <item>FINA  Rijeka, OIB 85821130368, Frana Kurelca 8,51000 Rijeka</item>
      <item>E. MUS. j.d.o.o., OIB 64085709202, Brdo 39,51414 Ičići</item>
      <item>Emir Muslimović, OIB 32160324628, Cesta 43. Istarske divizije 45,51211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64085709202</item>
      <item>, OIB 32160324628</item>
    </izvorni_sadrzaj>
    <derivirana_varijabla naziv="DomainObject.Predmet.SudioniciListNazivOIB_1">
      <item>, OIB 85821130368</item>
      <item>, OIB 64085709202</item>
      <item>, OIB 32160324628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1926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2016-12-13T10:06:00Z</dcterms:created>
  <dc:creator>Liljana Ugrin</dc:creator>
  <cp:lastModifiedBy>Tanja Fidel</cp:lastModifiedBy>
  <cp:lastPrinted>2016-12-13T10:11:00Z</cp:lastPrinted>
  <dcterms:modified xmlns:xsi="http://www.w3.org/2001/XMLSchema-instance" xsi:type="dcterms:W3CDTF">2016-12-13T10:13:00Z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St-880/2016-9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