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04445" w14:paraId="0f04445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0759E4" w:rsidR="0078281C" w:rsidRPr="000759E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0759E4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0759E4" w:rsidP="000759E4" w:rsidR="000759E4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0759E4" w:rsidR="0078281C" w:rsidRPr="000759E4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DC3E1D">
        <w:t xml:space="preserve"> </w:t>
      </w:r>
      <w:r w:rsidR="000759E4">
        <w:t>DIDAKTIKA</w:t>
      </w:r>
      <w:r w:rsidR="00035824">
        <w:t xml:space="preserve">, d.o.o., </w:t>
      </w:r>
      <w:r w:rsidR="000759E4">
        <w:t>Obala kneza Branimira 1, Split, OIB:20838856338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422929">
        <w:rPr>
          <w:rFonts w:eastAsiaTheme="minorHAnsi"/>
          <w:lang w:eastAsia="en-US"/>
        </w:rPr>
        <w:t>01. lipnja</w:t>
      </w:r>
      <w:r w:rsidR="004B303C">
        <w:rPr>
          <w:rFonts w:eastAsiaTheme="minorHAnsi"/>
          <w:lang w:eastAsia="en-US"/>
        </w:rPr>
        <w:t xml:space="preserve">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0759E4" w:rsidP="0065129A" w:rsidR="000759E4">
      <w:pPr>
        <w:spacing w:after="200" w:before="200"/>
        <w:jc w:val="center"/>
      </w:pPr>
    </w:p>
    <w:p w:rsidRDefault="00EF227F" w:rsidP="0065129A" w:rsidR="00EF227F">
      <w:pPr>
        <w:spacing w:after="200" w:before="200"/>
        <w:jc w:val="center"/>
      </w:pPr>
      <w:r w:rsidRPr="00DE2B55">
        <w:t xml:space="preserve">r i j e š i o  j e </w:t>
      </w:r>
    </w:p>
    <w:p w:rsidRDefault="000759E4" w:rsidP="0065129A" w:rsidR="000759E4" w:rsidRPr="00DE2B55">
      <w:pPr>
        <w:spacing w:after="200" w:before="200"/>
        <w:jc w:val="center"/>
      </w:pP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0759E4">
        <w:t>DIDAKTIKA, d.o.o., Obala kneza Branimira 1, Split, OIB:20838856338</w:t>
      </w:r>
      <w:r>
        <w:t xml:space="preserve">, zaprimljen na ovom sudu </w:t>
      </w:r>
      <w:r w:rsidR="000759E4">
        <w:t>13. studenog</w:t>
      </w:r>
      <w:r>
        <w:t xml:space="preserve"> 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0759E4" w:rsidP="000759E4" w:rsidR="000759E4">
      <w:pPr>
        <w:ind w:firstLine="708"/>
        <w:jc w:val="both"/>
      </w:pPr>
      <w:r>
        <w:t>Predlagatelj je dana 13. studenog 2015. godine podnio zahtjev za provedbu skraćenog stečajnog postupka nad dužnikom DIDAKTIKA, d.o.o., Obala kneza Branimira 1, Split, OIB:20838856338.</w:t>
      </w:r>
    </w:p>
    <w:p w:rsidRDefault="000759E4" w:rsidP="000759E4" w:rsidR="000759E4">
      <w:pPr>
        <w:ind w:firstLine="708"/>
        <w:jc w:val="both"/>
      </w:pPr>
    </w:p>
    <w:p w:rsidRDefault="000759E4" w:rsidP="000759E4" w:rsidR="000759E4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0759E4" w:rsidP="000759E4" w:rsidR="000759E4">
      <w:pPr>
        <w:ind w:firstLine="708"/>
        <w:jc w:val="both"/>
      </w:pPr>
    </w:p>
    <w:p w:rsidRDefault="000759E4" w:rsidP="000759E4" w:rsidR="000759E4">
      <w:pPr>
        <w:ind w:firstLine="708"/>
        <w:jc w:val="both"/>
      </w:pPr>
      <w:r>
        <w:t>Iz izvatka iz sudskog registra za dužnika proizlazi da je rješenjem ovog suda poslovni broj Tt-15/9531-1 od 17. veljače 2016. godine  pokrenut postupak brisanja po čl. 70. Zakona o sudskom registru ("Narodne novine" broj: 1/95, 57/96, 1/98, 30/99, 45/99, 54/05, 40/07, 91/10, 90/11, 148/13, 93/14).</w:t>
      </w:r>
    </w:p>
    <w:p w:rsidRDefault="000759E4" w:rsidP="000759E4" w:rsidR="000759E4">
      <w:pPr>
        <w:ind w:firstLine="708"/>
        <w:jc w:val="both"/>
      </w:pPr>
    </w:p>
    <w:p w:rsidRDefault="000759E4" w:rsidP="000759E4" w:rsidR="000759E4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0759E4" w:rsidP="000759E4" w:rsidR="000759E4">
      <w:pPr>
        <w:ind w:firstLine="708"/>
        <w:jc w:val="both"/>
      </w:pPr>
    </w:p>
    <w:p w:rsidRDefault="000759E4" w:rsidP="000759E4" w:rsidR="000759E4">
      <w:pPr>
        <w:tabs>
          <w:tab w:pos="4536" w:val="center"/>
          <w:tab w:pos="6615" w:val="left"/>
        </w:tabs>
      </w:pPr>
      <w:r>
        <w:tab/>
        <w:t xml:space="preserve">U Splitu, </w:t>
      </w:r>
      <w:r w:rsidR="00422929">
        <w:t>01. lipnja</w:t>
      </w:r>
      <w:r>
        <w:t xml:space="preserve"> 2016. godine</w:t>
      </w:r>
      <w:r>
        <w:tab/>
      </w:r>
    </w:p>
    <w:p w:rsidRDefault="000759E4" w:rsidP="000759E4" w:rsidR="000759E4">
      <w:pPr>
        <w:ind w:firstLine="708"/>
        <w:jc w:val="both"/>
      </w:pPr>
    </w:p>
    <w:p w:rsidRDefault="000759E4" w:rsidP="000759E4" w:rsidR="000759E4">
      <w:pPr>
        <w:spacing w:before="240"/>
        <w:jc w:val="right"/>
      </w:pPr>
      <w:r>
        <w:tab/>
      </w:r>
      <w:r>
        <w:tab/>
      </w:r>
      <w:r>
        <w:tab/>
        <w:t>SUDAC</w:t>
      </w:r>
    </w:p>
    <w:p w:rsidRDefault="000759E4" w:rsidP="000759E4" w:rsidR="000759E4">
      <w:pPr>
        <w:spacing w:before="240"/>
        <w:ind w:left="6480"/>
        <w:jc w:val="right"/>
      </w:pPr>
    </w:p>
    <w:p w:rsidRDefault="000759E4" w:rsidP="000759E4" w:rsidR="000759E4">
      <w:pPr>
        <w:spacing w:before="240"/>
        <w:jc w:val="right"/>
      </w:pPr>
      <w:r>
        <w:t>Katarina Mikulić</w:t>
      </w:r>
    </w:p>
    <w:p w:rsidRDefault="000759E4" w:rsidP="000759E4" w:rsidR="000759E4">
      <w:pPr>
        <w:ind w:left="6480"/>
        <w:jc w:val="center"/>
      </w:pPr>
    </w:p>
    <w:p w:rsidRDefault="00937018" w:rsidP="00937018" w:rsidR="00937018">
      <w:pPr>
        <w:spacing w:before="160"/>
        <w:jc w:val="both"/>
      </w:pPr>
      <w: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37018" w:rsidP="00937018" w:rsidR="00937018">
      <w:pPr>
        <w:jc w:val="both"/>
      </w:pPr>
    </w:p>
    <w:p w:rsidRDefault="000759E4" w:rsidP="000759E4" w:rsidR="000759E4">
      <w:pPr>
        <w:numPr>
          <w:ilvl w:val="12"/>
          <w:numId w:val="0"/>
        </w:numPr>
        <w:spacing w:before="100"/>
        <w:jc w:val="both"/>
      </w:pPr>
    </w:p>
    <w:p w:rsidRDefault="000759E4" w:rsidP="000759E4" w:rsidR="000759E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0759E4" w:rsidP="000759E4" w:rsidR="000759E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0759E4" w:rsidP="000759E4" w:rsidR="000759E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>
        <w:t>e-oglasna ploča suda</w:t>
      </w:r>
    </w:p>
    <w:p w:rsidRDefault="000759E4" w:rsidP="000759E4" w:rsidR="000759E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0759E4" w:rsidP="000759E4" w:rsidR="000759E4">
      <w:pPr>
        <w:ind w:firstLine="708"/>
        <w:jc w:val="both"/>
      </w:pPr>
    </w:p>
    <w:p w:rsidRDefault="000759E4" w:rsidP="000759E4" w:rsidR="000759E4" w:rsidRPr="00E44EBF"/>
    <w:p w:rsidRDefault="000759E4" w:rsidP="000759E4" w:rsidR="000759E4" w:rsidRPr="00513BC5">
      <w:pPr>
        <w:spacing w:before="240"/>
        <w:ind w:firstLine="720"/>
        <w:jc w:val="both"/>
      </w:pPr>
    </w:p>
    <w:p w:rsidRDefault="00CA5C34" w:rsidP="000759E4" w:rsidR="00CA5C34" w:rsidRPr="00513BC5">
      <w:pPr>
        <w:ind w:firstLine="708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7368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0759E4">
      <w:t>.</w:t>
    </w:r>
    <w:r w:rsidR="00F430F5" w:rsidRPr="00F430F5">
      <w:t>St-</w:t>
    </w:r>
    <w:r w:rsidR="000759E4">
      <w:t>2018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035824">
      <w:t>.</w:t>
    </w:r>
    <w:r w:rsidR="00DE2B55">
      <w:t>St</w:t>
    </w:r>
    <w:r w:rsidR="00AD2623">
      <w:t>-</w:t>
    </w:r>
    <w:r w:rsidR="000759E4">
      <w:t>2108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35824"/>
    <w:rsid w:val="000431ED"/>
    <w:rsid w:val="000759E4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2848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947B7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22929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C7C90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4ACA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3701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326B"/>
    <w:rsid w:val="00A04218"/>
    <w:rsid w:val="00A11CD5"/>
    <w:rsid w:val="00A3187C"/>
    <w:rsid w:val="00A32BBB"/>
    <w:rsid w:val="00A36243"/>
    <w:rsid w:val="00A45C23"/>
    <w:rsid w:val="00A47153"/>
    <w:rsid w:val="00A5198B"/>
    <w:rsid w:val="00A5609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C3E1D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07368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961B1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  <w:rsid w:val="00FF55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2108</izvorni_sadrzaj>
    <derivirana_varijabla naziv="DomainObject.Predmet.Broj_1">2108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St-2108/2015</izvorni_sadrzaj>
    <derivirana_varijabla naziv="DomainObject.Predmet.OznakaBroj_1">St-2108/2015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DIDAKTIKA, d.o.o. za trgovinu</izvorni_sadrzaj>
    <derivirana_varijabla naziv="DomainObject.Predmet.ProtustrankaFormated_1">  DIDAKTIKA, d.o.o. za trgovinu</derivirana_varijabla>
  </DomainObject.Predmet.ProtustrankaFormated>
  <DomainObject.Predmet.ProtustrankaFormatedOIB>
    <izvorni_sadrzaj>  DIDAKTIKA, d.o.o. za trgovinu, OIB 20838856338</izvorni_sadrzaj>
    <derivirana_varijabla naziv="DomainObject.Predmet.ProtustrankaFormatedOIB_1">  DIDAKTIKA, d.o.o. za trgovinu, OIB 20838856338</derivirana_varijabla>
  </DomainObject.Predmet.ProtustrankaFormatedOIB>
  <DomainObject.Predmet.ProtustrankaFormatedWithAdress>
    <izvorni_sadrzaj> DIDAKTIKA, d.o.o. za trgovinu, Obala kneza Branimira 1, 21000 Split</izvorni_sadrzaj>
    <derivirana_varijabla naziv="DomainObject.Predmet.ProtustrankaFormatedWithAdress_1"> DIDAKTIKA, d.o.o. za trgovinu, Obala kneza Branimira 1, 21000 Split</derivirana_varijabla>
  </DomainObject.Predmet.ProtustrankaFormatedWithAdress>
  <DomainObject.Predmet.ProtustrankaFormatedWithAdressOIB>
    <izvorni_sadrzaj> DIDAKTIKA, d.o.o. za trgovinu, OIB 20838856338, Obala kneza Branimira 1, 21000 Split</izvorni_sadrzaj>
    <derivirana_varijabla naziv="DomainObject.Predmet.ProtustrankaFormatedWithAdressOIB_1"> DIDAKTIKA, d.o.o. za trgovinu, OIB 20838856338, Obala kneza Branimira 1, 21000 Split</derivirana_varijabla>
  </DomainObject.Predmet.ProtustrankaFormatedWithAdressOIB>
  <DomainObject.Predmet.ProtustrankaWithAdress>
    <izvorni_sadrzaj>DIDAKTIKA, d.o.o. za trgovinu Obala kneza Branimira 1, 21000 Split</izvorni_sadrzaj>
    <derivirana_varijabla naziv="DomainObject.Predmet.ProtustrankaWithAdress_1">DIDAKTIKA, d.o.o. za trgovinu Obala kneza Branimira 1, 21000 Split</derivirana_varijabla>
  </DomainObject.Predmet.ProtustrankaWithAdress>
  <DomainObject.Predmet.ProtustrankaWithAdressOIB>
    <izvorni_sadrzaj>DIDAKTIKA, d.o.o. za trgovinu, OIB 20838856338, Obala kneza Branimira 1, 21000 Split</izvorni_sadrzaj>
    <derivirana_varijabla naziv="DomainObject.Predmet.ProtustrankaWithAdressOIB_1">DIDAKTIKA, d.o.o. za trgovinu, OIB 20838856338, Obala kneza Branimira 1, 21000 Split</derivirana_varijabla>
  </DomainObject.Predmet.ProtustrankaWithAdressOIB>
  <DomainObject.Predmet.ProtustrankaNazivFormated>
    <izvorni_sadrzaj>DIDAKTIKA, d.o.o. za trgovinu</izvorni_sadrzaj>
    <derivirana_varijabla naziv="DomainObject.Predmet.ProtustrankaNazivFormated_1">DIDAKTIKA, d.o.o. za trgovinu</derivirana_varijabla>
  </DomainObject.Predmet.ProtustrankaNazivFormated>
  <DomainObject.Predmet.ProtustrankaNazivFormatedOIB>
    <izvorni_sadrzaj>DIDAKTIKA, d.o.o. za trgovinu, OIB 20838856338</izvorni_sadrzaj>
    <derivirana_varijabla naziv="DomainObject.Predmet.ProtustrankaNazivFormatedOIB_1">DIDAKTIKA, d.o.o. za trgovinu, OIB 20838856338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3614.70</izvorni_sadrzaj>
    <derivirana_varijabla naziv="DomainObject.Predmet.TrenutnaVrijednost_1">3614.70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DIDAKTIKA, d.o.o. za trgovinu</item>
    </izvorni_sadrzaj>
    <derivirana_varijabla naziv="DomainObject.Predmet.ProtuStrankaListFormated_1">
      <item>DIDAKTIKA, d.o.o. za trgovinu</item>
    </derivirana_varijabla>
  </DomainObject.Predmet.ProtuStrankaListFormated>
  <DomainObject.Predmet.ProtuStrankaListFormatedOIB>
    <izvorni_sadrzaj>
      <item>DIDAKTIKA, d.o.o. za trgovinu, OIB 20838856338</item>
    </izvorni_sadrzaj>
    <derivirana_varijabla naziv="DomainObject.Predmet.ProtuStrankaListFormatedOIB_1">
      <item>DIDAKTIKA, d.o.o. za trgovinu, OIB 20838856338</item>
    </derivirana_varijabla>
  </DomainObject.Predmet.ProtuStrankaListFormatedOIB>
  <DomainObject.Predmet.ProtuStrankaListFormatedWithAdress>
    <izvorni_sadrzaj>
      <item>DIDAKTIKA, d.o.o. za trgovinu, Obala kneza Branimira 1, 21000 Split</item>
    </izvorni_sadrzaj>
    <derivirana_varijabla naziv="DomainObject.Predmet.ProtuStrankaListFormatedWithAdress_1">
      <item>DIDAKTIKA, d.o.o. za trgovinu, Obala kneza Branimira 1, 21000 Split</item>
    </derivirana_varijabla>
  </DomainObject.Predmet.ProtuStrankaListFormatedWithAdress>
  <DomainObject.Predmet.ProtuStrankaListFormatedWithAdressOIB>
    <izvorni_sadrzaj>
      <item>DIDAKTIKA, d.o.o. za trgovinu, OIB 20838856338, Obala kneza Branimira 1, 21000 Split</item>
    </izvorni_sadrzaj>
    <derivirana_varijabla naziv="DomainObject.Predmet.ProtuStrankaListFormatedWithAdressOIB_1">
      <item>DIDAKTIKA, d.o.o. za trgovinu, OIB 20838856338, Obala kneza Branimira 1, 21000 Split</item>
    </derivirana_varijabla>
  </DomainObject.Predmet.ProtuStrankaListFormatedWithAdressOIB>
  <DomainObject.Predmet.ProtuStrankaListNazivFormated>
    <izvorni_sadrzaj>
      <item>DIDAKTIKA, d.o.o. za trgovinu</item>
    </izvorni_sadrzaj>
    <derivirana_varijabla naziv="DomainObject.Predmet.ProtuStrankaListNazivFormated_1">
      <item>DIDAKTIKA, d.o.o. za trgovinu</item>
    </derivirana_varijabla>
  </DomainObject.Predmet.ProtuStrankaListNazivFormated>
  <DomainObject.Predmet.ProtuStrankaListNazivFormatedOIB>
    <izvorni_sadrzaj>
      <item>DIDAKTIKA, d.o.o. za trgovinu, OIB 20838856338</item>
    </izvorni_sadrzaj>
    <derivirana_varijabla naziv="DomainObject.Predmet.ProtuStrankaListNazivFormatedOIB_1">
      <item>DIDAKTIKA, d.o.o. za trgovinu, OIB 20838856338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DIDAKTIKA, d.o.o. za trgovinu</izvorni_sadrzaj>
    <derivirana_varijabla naziv="DomainObject.Predmet.ProtustrankaIDrugi_1">DIDAKTIKA,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DIDAKTIKA, d.o.o. za trgovinu, OIB 20838856338, Obala kneza Branimira 1, 21000 Split</izvorni_sadrzaj>
    <derivirana_varijabla naziv="DomainObject.Predmet.ProtustrankaIDrugiAdressOIB_1">DIDAKTIKA, d.o.o. za trgovinu, OIB 20838856338, Obala kneza Branimira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DIDAKTIKA, d.o.o. za trgovinu</item>
      <item>FINANCIJSKA AGENCIJA, RC SPLIT</item>
    </izvorni_sadrzaj>
    <derivirana_varijabla naziv="DomainObject.Predmet.SudioniciListNaziv_1">
      <item>DIDAKTIKA, d.o.o. za trgovinu</item>
      <item>FINANCIJSKA AGENCIJA, RC SPLIT</item>
    </derivirana_varijabla>
  </DomainObject.Predmet.SudioniciListNaziv>
  <DomainObject.Predmet.SudioniciListAdressOIB>
    <izvorni_sadrzaj>
      <item>DIDAKTIKA, d.o.o. za trgovinu, OIB 20838856338, Obala kneza Branimira 1,21000 Split</item>
      <item>FINANCIJSKA AGENCIJA, RC SPLIT, OIB 85821130368, Mažuranićevo šetalište 24 b,21000 Split</item>
    </izvorni_sadrzaj>
    <derivirana_varijabla naziv="DomainObject.Predmet.SudioniciListAdressOIB_1">
      <item>DIDAKTIKA, d.o.o. za trgovinu, OIB 20838856338, Obala kneza Branimira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20838856338</item>
      <item>, OIB 85821130368</item>
    </izvorni_sadrzaj>
    <derivirana_varijabla naziv="DomainObject.Predmet.SudioniciListNazivOIB_1">
      <item>, OIB 20838856338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26B0E3-168D-4FE8-B653-0A07EE6908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354</properties:Words>
  <properties:Characters>2093</properties:Characters>
  <properties:Lines>62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2016-06-01T05:34:00Z</cp:lastPrinted>
  <dcterms:modified xmlns:xsi="http://www.w3.org/2001/XMLSchema-instance" xsi:type="dcterms:W3CDTF">2016-06-01T12:07:00Z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