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1bd5" w14:paraId="26f1bd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F7006">
        <w:t>3977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F7006">
        <w:t>24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0F7006">
        <w:t xml:space="preserve">SENS d.o.o., Zagreb, Trg Ivana Kukuljevića 6 </w:t>
      </w:r>
      <w:r w:rsidR="00AC4528">
        <w:t>(OIB</w:t>
      </w:r>
      <w:r w:rsidR="00CB0338">
        <w:t>:</w:t>
      </w:r>
      <w:r w:rsidR="000F7006">
        <w:t xml:space="preserve"> 98863751576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F7006">
        <w:t xml:space="preserve">26.614,49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F7006">
        <w:t>24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0F7006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2C4A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1CDA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C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C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C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C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C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C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C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C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C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C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St-3977/2015</izvorni_sadrzaj>
    <derivirana_varijabla naziv="DomainObject.Predmet.OznakaBroj_1">St-3977/2015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SENS d.o.o.nu zastupanog po punomoćniku Damir Milanović</izvorni_sadrzaj>
    <derivirana_varijabla naziv="DomainObject.Predmet.ProtustrankaFormated_1">  SENS d.o.o.nu zastupanog po punomoćniku Damir Milanović</derivirana_varijabla>
  </DomainObject.Predmet.ProtustrankaFormated>
  <DomainObject.Predmet.ProtustrankaFormatedOIB>
    <izvorni_sadrzaj>  SENS d.o.o.nu, OIB 98863751576 zastupanog po punomoćniku Damir Milanović</izvorni_sadrzaj>
    <derivirana_varijabla naziv="DomainObject.Predmet.ProtustrankaFormatedOIB_1">  SENS d.o.o.nu, OIB 98863751576 zastupanog po punomoćniku Damir Milanović</derivirana_varijabla>
  </DomainObject.Predmet.ProtustrankaFormatedOIB>
  <DomainObject.Predmet.ProtustrankaFormatedWithAdress>
    <izvorni_sadrzaj> SENS d.o.o.nu, Trg Ivana Kukuljevića 6, 10000 Zagreb zastupanog po punomoćniku Damir Milanović</izvorni_sadrzaj>
    <derivirana_varijabla naziv="DomainObject.Predmet.ProtustrankaFormatedWithAdress_1"> SENS d.o.o.nu, Trg Ivana Kukuljevića 6, 10000 Zagreb zastupanog po punomoćniku Damir Milanović</derivirana_varijabla>
  </DomainObject.Predmet.ProtustrankaFormatedWithAdress>
  <DomainObject.Predmet.ProtustrankaFormatedWithAdressOIB>
    <izvorni_sadrzaj> SENS d.o.o.nu, OIB 98863751576, Trg Ivana Kukuljevića 6, 10000 Zagreb zastupanog po punomoćniku Damir Milanović</izvorni_sadrzaj>
    <derivirana_varijabla naziv="DomainObject.Predmet.ProtustrankaFormatedWithAdressOIB_1"> SENS d.o.o.nu, OIB 98863751576, Trg Ivana Kukuljevića 6, 10000 Zagreb zastupanog po punomoćniku Damir Milanović</derivirana_varijabla>
  </DomainObject.Predmet.ProtustrankaFormatedWithAdressOIB>
  <DomainObject.Predmet.ProtustrankaWithAdress>
    <izvorni_sadrzaj>SENS d.o.o.nu Trg Ivana Kukuljevića 6, 10000 Zagreb</izvorni_sadrzaj>
    <derivirana_varijabla naziv="DomainObject.Predmet.ProtustrankaWithAdress_1">SENS d.o.o.nu Trg Ivana Kukuljevića 6, 10000 Zagreb</derivirana_varijabla>
  </DomainObject.Predmet.ProtustrankaWithAdress>
  <DomainObject.Predmet.ProtustrankaWithAdressOIB>
    <izvorni_sadrzaj>SENS d.o.o.nu, OIB 98863751576, Trg Ivana Kukuljevića 6, 10000 Zagreb</izvorni_sadrzaj>
    <derivirana_varijabla naziv="DomainObject.Predmet.ProtustrankaWithAdressOIB_1">SENS d.o.o.nu, OIB 98863751576, Trg Ivana Kukuljevića 6, 10000 Zagreb</derivirana_varijabla>
  </DomainObject.Predmet.ProtustrankaWithAdressOIB>
  <DomainObject.Predmet.ProtustrankaNazivFormated>
    <izvorni_sadrzaj>SENS d.o.o.nu</izvorni_sadrzaj>
    <derivirana_varijabla naziv="DomainObject.Predmet.ProtustrankaNazivFormated_1">SENS d.o.o.nu</derivirana_varijabla>
  </DomainObject.Predmet.ProtustrankaNazivFormated>
  <DomainObject.Predmet.ProtustrankaNazivFormatedOIB>
    <izvorni_sadrzaj>SENS d.o.o.nu, OIB 98863751576</izvorni_sadrzaj>
    <derivirana_varijabla naziv="DomainObject.Predmet.ProtustrankaNazivFormatedOIB_1">SENS d.o.o.nu, OIB 98863751576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SENS d.o.o.nu zastupanog po punomoćniku Damir Milanović</item>
    </izvorni_sadrzaj>
    <derivirana_varijabla naziv="DomainObject.Predmet.ProtuStrankaListFormated_1">
      <item>SENS d.o.o.nu zastupanog po punomoćniku Damir Milanović</item>
    </derivirana_varijabla>
  </DomainObject.Predmet.ProtuStrankaListFormated>
  <DomainObject.Predmet.ProtuStrankaListFormatedOIB>
    <izvorni_sadrzaj>
      <item>SENS d.o.o.nu, OIB 98863751576 zastupanog po punomoćniku Damir Milanović</item>
    </izvorni_sadrzaj>
    <derivirana_varijabla naziv="DomainObject.Predmet.ProtuStrankaListFormatedOIB_1">
      <item>SENS d.o.o.nu, OIB 98863751576 zastupanog po punomoćniku Damir Milanović</item>
    </derivirana_varijabla>
  </DomainObject.Predmet.ProtuStrankaListFormatedOIB>
  <DomainObject.Predmet.ProtuStrankaListFormatedWithAdress>
    <izvorni_sadrzaj>
      <item>SENS d.o.o.nu, Trg Ivana Kukuljevića 6, 10000 Zagreb zastupanog po punomoćniku Damir Milanović</item>
    </izvorni_sadrzaj>
    <derivirana_varijabla naziv="DomainObject.Predmet.ProtuStrankaListFormatedWithAdress_1">
      <item>SENS d.o.o.nu, Trg Ivana Kukuljevića 6, 10000 Zagreb zastupanog po punomoćniku Damir Milanović</item>
    </derivirana_varijabla>
  </DomainObject.Predmet.ProtuStrankaListFormatedWithAdress>
  <DomainObject.Predmet.ProtuStrankaListFormatedWithAdressOIB>
    <izvorni_sadrzaj>
      <item>SENS d.o.o.nu, OIB 98863751576, Trg Ivana Kukuljevića 6, 10000 Zagreb zastupanog po punomoćniku Damir Milanović</item>
    </izvorni_sadrzaj>
    <derivirana_varijabla naziv="DomainObject.Predmet.ProtuStrankaListFormatedWithAdressOIB_1">
      <item>SENS d.o.o.nu, OIB 98863751576, Trg Ivana Kukuljevića 6, 10000 Zagreb zastupanog po punomoćniku Damir Milanović</item>
    </derivirana_varijabla>
  </DomainObject.Predmet.ProtuStrankaListFormatedWithAdressOIB>
  <DomainObject.Predmet.ProtuStrankaListNazivFormated>
    <izvorni_sadrzaj>
      <item>SENS d.o.o.nu</item>
    </izvorni_sadrzaj>
    <derivirana_varijabla naziv="DomainObject.Predmet.ProtuStrankaListNazivFormated_1">
      <item>SENS d.o.o.nu</item>
    </derivirana_varijabla>
  </DomainObject.Predmet.ProtuStrankaListNazivFormated>
  <DomainObject.Predmet.ProtuStrankaListNazivFormatedOIB>
    <izvorni_sadrzaj>
      <item>SENS d.o.o.nu, OIB 98863751576</item>
    </izvorni_sadrzaj>
    <derivirana_varijabla naziv="DomainObject.Predmet.ProtuStrankaListNazivFormatedOIB_1">
      <item>SENS d.o.o.nu, OIB 98863751576</item>
    </derivirana_varijabla>
  </DomainObject.Predmet.ProtuStrankaListNazivFormatedOIB>
  <DomainObject.Predmet.OstaliListFormated>
    <izvorni_sadrzaj>
      <item>Damir Milanović punomoćnik sudionika u postupku SENS d.o.o.nu</item>
    </izvorni_sadrzaj>
    <derivirana_varijabla naziv="DomainObject.Predmet.OstaliListFormated_1">
      <item>Damir Milanović punomoćnik sudionika u postupku SENS d.o.o.nu</item>
    </derivirana_varijabla>
  </DomainObject.Predmet.OstaliListFormated>
  <DomainObject.Predmet.OstaliListFormatedOIB>
    <izvorni_sadrzaj>
      <item>Damir Milanović, OIB 10802261314 punomoćnik sudionika u postupku SENS d.o.o.nu</item>
    </izvorni_sadrzaj>
    <derivirana_varijabla naziv="DomainObject.Predmet.OstaliListFormatedOIB_1">
      <item>Damir Milanović, OIB 10802261314 punomoćnik sudionika u postupku SENS d.o.o.nu</item>
    </derivirana_varijabla>
  </DomainObject.Predmet.OstaliListFormatedOIB>
  <DomainObject.Predmet.OstaliListFormatedWithAdress>
    <izvorni_sadrzaj>
      <item>Damir Milanović, Maršanići 16, 10000 Zagreb punomoćnik sudionika u postupku SENS d.o.o.nu</item>
    </izvorni_sadrzaj>
    <derivirana_varijabla naziv="DomainObject.Predmet.OstaliListFormatedWithAdress_1">
      <item>Damir Milanović, Maršanići 16, 10000 Zagreb punomoćnik sudionika u postupku SENS d.o.o.nu</item>
    </derivirana_varijabla>
  </DomainObject.Predmet.OstaliListFormatedWithAdress>
  <DomainObject.Predmet.OstaliListFormatedWithAdressOIB>
    <izvorni_sadrzaj>
      <item>Damir Milanović, OIB 10802261314, Maršanići 16, 10000 Zagreb punomoćnik sudionika u postupku SENS d.o.o.nu</item>
    </izvorni_sadrzaj>
    <derivirana_varijabla naziv="DomainObject.Predmet.OstaliListFormatedWithAdressOIB_1">
      <item>Damir Milanović, OIB 10802261314, Maršanići 16, 10000 Zagreb punomoćnik sudionika u postupku SENS d.o.o.nu</item>
    </derivirana_varijabla>
  </DomainObject.Predmet.OstaliListFormatedWithAdressOIB>
  <DomainObject.Predmet.OstaliListNazivFormated>
    <izvorni_sadrzaj>
      <item>Damir Milanović</item>
    </izvorni_sadrzaj>
    <derivirana_varijabla naziv="DomainObject.Predmet.OstaliListNazivFormated_1">
      <item>Damir Milanović</item>
    </derivirana_varijabla>
  </DomainObject.Predmet.OstaliListNazivFormated>
  <DomainObject.Predmet.OstaliListNazivFormatedOIB>
    <izvorni_sadrzaj>
      <item>Damir Milanović, OIB 10802261314</item>
    </izvorni_sadrzaj>
    <derivirana_varijabla naziv="DomainObject.Predmet.OstaliListNazivFormatedOIB_1">
      <item>Damir Milanović, OIB 10802261314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SENS d.o.o.nu</izvorni_sadrzaj>
    <derivirana_varijabla naziv="DomainObject.Predmet.ProtustrankaIDrugi_1">SENS d.o.o.nu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SENS d.o.o.nu, OIB 98863751576, Trg Ivana Kukuljevića 6, 10000 Zagreb</izvorni_sadrzaj>
    <derivirana_varijabla naziv="DomainObject.Predmet.ProtustrankaIDrugiAdressOIB_1">SENS d.o.o.nu, OIB 98863751576,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SENS d.o.o.nu</item>
      <item>FINA Regionalni centar Zagreb</item>
      <item>Damir Milanović</item>
    </izvorni_sadrzaj>
    <derivirana_varijabla naziv="DomainObject.Predmet.SudioniciListNaziv_1">
      <item>SENS d.o.o.nu</item>
      <item>FINA Regionalni centar Zagreb</item>
      <item>Damir Milanović</item>
    </derivirana_varijabla>
  </DomainObject.Predmet.SudioniciListNaziv>
  <DomainObject.Predmet.SudioniciListAdressOIB>
    <izvorni_sadrzaj>
      <item>SENS d.o.o.nu, OIB 98863751576, Trg Ivana Kukuljevića 6,10000 Zagreb</item>
      <item>FINA Regionalni centar Zagreb, OIB 85821130368, Trg svibanjskih žrtava 1995. 1,10000 Zagreb</item>
      <item>Damir Milanović, OIB 10802261314, Maršanići 16,10000 Zagreb</item>
    </izvorni_sadrzaj>
    <derivirana_varijabla naziv="DomainObject.Predmet.SudioniciListAdressOIB_1">
      <item>SENS d.o.o.nu, OIB 98863751576, Trg Ivana Kukuljevića 6,10000 Zagreb</item>
      <item>FINA Regionalni centar Zagreb, OIB 85821130368, Trg svibanjskih žrtava 1995. 1,10000 Zagreb</item>
      <item>Damir Milanović, OIB 10802261314, Maršanići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98863751576</item>
      <item>, OIB 85821130368</item>
      <item>, OIB 10802261314</item>
    </izvorni_sadrzaj>
    <derivirana_varijabla naziv="DomainObject.Predmet.SudioniciListNazivOIB_1">
      <item>, OIB 98863751576</item>
      <item>, OIB 85821130368</item>
      <item>, OIB 10802261314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2015-11-24T07:38:00Z</dcterms:created>
  <dc:creator>ilukac</dc:creator>
  <cp:lastModifiedBy>Anita Ban</cp:lastModifiedBy>
  <cp:lastPrinted>2015-11-18T13:13:00Z</cp:lastPrinted>
  <dcterms:modified xmlns:xsi="http://www.w3.org/2001/XMLSchema-instance" xsi:type="dcterms:W3CDTF">2015-11-24T07:43:00Z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