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9a31e" w14:paraId="7d9a31e"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C26156">
        <w:t>4</w:t>
      </w:r>
      <w:r w:rsidR="00F17D09">
        <w:t>553</w:t>
      </w:r>
      <w:r w:rsidR="00131287">
        <w:t>/16</w:t>
      </w:r>
    </w:p>
    <w:p w:rsidRDefault="00D717FE" w:rsidP="00514EDC" w:rsidR="00D717FE" w:rsidRPr="00692A21">
      <w:r w:rsidRPr="00692A21">
        <w:t xml:space="preserve">Karlovac, </w:t>
      </w:r>
      <w:r w:rsidR="00533D80">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F17D09">
        <w:t>Financijske agencije</w:t>
      </w:r>
      <w:r w:rsidR="002471AD" w:rsidRPr="00C254D4">
        <w:t>, Zagreb, Ulica grada Vukovara 70</w:t>
      </w:r>
      <w:r>
        <w:t xml:space="preserve">, za otvaranje stečajnoga postupka nad dužnikom </w:t>
      </w:r>
      <w:r w:rsidR="00F17D09" w:rsidRPr="00E60A7E">
        <w:t>APRICATIO d.o.o., Zagreb, Savska cesta 142, OIB 47145687675</w:t>
      </w:r>
      <w:r w:rsidR="00C26156">
        <w:t>,</w:t>
      </w:r>
      <w:r w:rsidR="00667114" w:rsidRPr="00692A21">
        <w:t xml:space="preserve"> dana </w:t>
      </w:r>
      <w:r w:rsidR="00F17D09">
        <w:t>30.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4928D2" w:rsidRPr="00E60A7E">
        <w:t>APRICATIO d.o.o., Zagreb, Savska cesta 142, OIB 47145687675</w:t>
      </w:r>
      <w:r w:rsidRPr="00692A21">
        <w:t>.</w:t>
      </w:r>
      <w:r w:rsidR="005A56DF" w:rsidRPr="005A56DF">
        <w:t xml:space="preserve"> </w:t>
      </w:r>
      <w:r w:rsidR="005A56DF">
        <w:t>Ste</w:t>
      </w:r>
      <w:r w:rsidR="008C5EB2">
        <w:t xml:space="preserve">čajni postupak je otvoren dana </w:t>
      </w:r>
      <w:r w:rsidR="004928D2">
        <w:t>30. siječnja 2018</w:t>
      </w:r>
      <w:r w:rsidR="005A56DF">
        <w:t xml:space="preserve">. godine u </w:t>
      </w:r>
      <w:r w:rsidR="004928D2">
        <w:t>15,00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4928D2">
        <w:t>Renata Horvatin</w:t>
      </w:r>
      <w:r w:rsidR="004928D2" w:rsidRPr="0090091A">
        <w:t xml:space="preserve">, </w:t>
      </w:r>
      <w:r w:rsidR="004928D2">
        <w:t>Našice</w:t>
      </w:r>
      <w:r w:rsidR="004928D2" w:rsidRPr="0090091A">
        <w:t>,</w:t>
      </w:r>
      <w:r w:rsidR="004928D2">
        <w:t xml:space="preserve"> Trg dr. Franje Tuđmana 12,</w:t>
      </w:r>
      <w:r w:rsidR="004928D2" w:rsidRPr="0090091A">
        <w:t xml:space="preserve"> OIB </w:t>
      </w:r>
      <w:r w:rsidR="004928D2">
        <w:t>45832446829</w:t>
      </w:r>
      <w:r w:rsidR="00DD10BB">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4928D2" w:rsidRPr="00E60A7E">
        <w:t>APRICATIO d.o.o., Zagreb, Savska cesta 142, OIB 47145687675</w:t>
      </w:r>
      <w:r w:rsidR="008C5EB2">
        <w:t xml:space="preserve">, s danom </w:t>
      </w:r>
      <w:r w:rsidR="004928D2">
        <w:t>30. siječnja 2018</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4928D2" w:rsidRPr="00E60A7E">
        <w:t>APRICATIO d.o.o., Zagreb, Savska cesta 142, OIB 47145687675</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4928D2" w:rsidP="004928D2" w:rsidR="004928D2">
      <w:pPr>
        <w:ind w:firstLine="708"/>
        <w:jc w:val="both"/>
      </w:pPr>
      <w:r>
        <w:t xml:space="preserve">FINA-a Regionalni centar Zagreb, podnijela je ovom sudu dana 25. svibnja 2016. prijedlog za otvaranje stečajnog postupka nad dužnikom </w:t>
      </w:r>
      <w:r w:rsidRPr="00E60A7E">
        <w:t>APRICATIO d.o.o., Zagreb, Savska cesta 142, OIB 47145687675</w:t>
      </w:r>
      <w:r>
        <w:t xml:space="preserve">. </w:t>
      </w:r>
    </w:p>
    <w:p w:rsidRDefault="004928D2" w:rsidP="004928D2" w:rsidR="004928D2">
      <w:pPr>
        <w:ind w:firstLine="708"/>
        <w:jc w:val="both"/>
      </w:pPr>
      <w:r>
        <w:t xml:space="preserve"> </w:t>
      </w:r>
    </w:p>
    <w:p w:rsidRDefault="004928D2" w:rsidP="004928D2" w:rsidR="004928D2">
      <w:pPr>
        <w:ind w:firstLine="708"/>
        <w:jc w:val="both"/>
      </w:pPr>
      <w:r>
        <w:t xml:space="preserve">Prijedlog je podnesen temeljem odredbe članka 444. stavka 2. Stečajnog zakona (Narodne novine broj 71/15, 104/17, dalje u tekstu: SZ-a). U prijedlogu predlagatelj navodi da na dan 1. rujna 2015. godine dužnik u Očevidniku redoslijeda osnova za plaćanje ima u neprekinutom razdoblju od 1811 dana evidentirane neizvršene osnove za plaćanje u ukupnom iznosu od 857.499,47 kn, te da dužnik ima dva zaposlena. </w:t>
      </w:r>
    </w:p>
    <w:p w:rsidRDefault="004928D2" w:rsidP="004928D2" w:rsidR="004928D2" w:rsidRPr="005F7ED3">
      <w:pPr>
        <w:ind w:firstLine="708"/>
        <w:jc w:val="both"/>
      </w:pPr>
      <w:r>
        <w:lastRenderedPageBreak/>
        <w:t xml:space="preserve">Rješenjem ovog suda posl.br. 4 St-4553/16 od 8. ožujka 2017. godine pokrenut je prethodni postupak radi utvrđivanja pretpostavki za otvaranje stečajnoga postupka nad dužnikom,  te je ujedno određeno ročište radi očitovanja o prijedlogu za otvaranje stečajnoga postupka za dan 2. svibnja 2017. godine. </w:t>
      </w:r>
    </w:p>
    <w:p w:rsidRDefault="004928D2" w:rsidP="004928D2" w:rsidR="004928D2" w:rsidRPr="005F7ED3">
      <w:pPr>
        <w:jc w:val="both"/>
      </w:pPr>
    </w:p>
    <w:p w:rsidRDefault="004928D2" w:rsidP="004928D2" w:rsidR="004928D2">
      <w:pPr>
        <w:ind w:firstLine="708"/>
        <w:jc w:val="both"/>
      </w:pPr>
      <w:r>
        <w:t>Podneskom od 14. ožujka 2017. godine FINA je izvijestila sud da ostaje kod prijedloga za otvaranje stečajnog postupka.</w:t>
      </w:r>
    </w:p>
    <w:p w:rsidRDefault="004928D2" w:rsidP="004928D2" w:rsidR="004928D2">
      <w:pPr>
        <w:ind w:firstLine="708"/>
        <w:jc w:val="both"/>
      </w:pPr>
    </w:p>
    <w:p w:rsidRDefault="004928D2" w:rsidP="004928D2" w:rsidR="004928D2">
      <w:pPr>
        <w:ind w:firstLine="708"/>
        <w:jc w:val="both"/>
      </w:pPr>
      <w:r>
        <w:t>Podneskom</w:t>
      </w:r>
      <w:r w:rsidRPr="0081470D">
        <w:t xml:space="preserve"> </w:t>
      </w:r>
      <w:r>
        <w:t>od 16. ožujka</w:t>
      </w:r>
      <w:r w:rsidRPr="0081470D">
        <w:t xml:space="preserve"> 2017. godine </w:t>
      </w:r>
      <w:r>
        <w:t>Raiffeisenbank Austria d.d. je dostavila</w:t>
      </w:r>
      <w:r w:rsidRPr="0081470D">
        <w:t xml:space="preserve"> na spis Izvješće o solventnosti (BON2) za transakcijski račun dužnika</w:t>
      </w:r>
      <w:r>
        <w:t xml:space="preserve"> kod te banke (list 15 spisa),</w:t>
      </w:r>
      <w:r w:rsidRPr="0081470D">
        <w:t xml:space="preserve"> uvidom u koj</w:t>
      </w:r>
      <w:r>
        <w:t>i</w:t>
      </w:r>
      <w:r w:rsidRPr="0081470D">
        <w:t xml:space="preserve"> </w:t>
      </w:r>
      <w:r>
        <w:t>je utvrđeno</w:t>
      </w:r>
      <w:r w:rsidRPr="0081470D">
        <w:t xml:space="preserve"> da je na dan </w:t>
      </w:r>
      <w:r>
        <w:t>15. ožujka</w:t>
      </w:r>
      <w:r w:rsidRPr="0081470D">
        <w:t xml:space="preserve"> 2017. godine evidentiran iznos blokade od </w:t>
      </w:r>
      <w:r>
        <w:t>927.875,20</w:t>
      </w:r>
      <w:r w:rsidRPr="0081470D">
        <w:t xml:space="preserve"> kn te </w:t>
      </w:r>
      <w:r>
        <w:t>2371</w:t>
      </w:r>
      <w:r w:rsidRPr="0081470D">
        <w:t xml:space="preserve"> dan</w:t>
      </w:r>
      <w:r>
        <w:t>a</w:t>
      </w:r>
      <w:r w:rsidRPr="0081470D">
        <w:t xml:space="preserve"> neprekidne blokade.</w:t>
      </w:r>
    </w:p>
    <w:p w:rsidRDefault="004928D2" w:rsidP="004928D2" w:rsidR="004928D2">
      <w:pPr>
        <w:ind w:firstLine="708"/>
        <w:jc w:val="both"/>
      </w:pPr>
    </w:p>
    <w:p w:rsidRDefault="004928D2" w:rsidP="004928D2" w:rsidR="004928D2">
      <w:pPr>
        <w:ind w:firstLine="708"/>
        <w:jc w:val="both"/>
      </w:pPr>
      <w:r w:rsidRPr="005F7ED3">
        <w:t xml:space="preserve">Na </w:t>
      </w:r>
      <w:r>
        <w:t>ročište</w:t>
      </w:r>
      <w:r w:rsidRPr="005F7ED3">
        <w:t xml:space="preserve"> </w:t>
      </w:r>
      <w:r>
        <w:t xml:space="preserve">radi očitovanja o prijedlogu za otvaranje stečajnoga postupka od 2. svibnja 2017. godine, nisu pristupili niti dužnik, niti zakonski zastupnik dužnika, pa je sud rješenjem od 2. svibnja 2017. godine imenovao privremenu stečajnu upraviteljicu Renatu Horvatin, kojoj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4928D2" w:rsidP="004928D2" w:rsidR="004928D2">
      <w:pPr>
        <w:ind w:firstLine="708"/>
        <w:jc w:val="both"/>
      </w:pPr>
    </w:p>
    <w:p w:rsidRDefault="004928D2" w:rsidP="004928D2" w:rsidR="004928D2">
      <w:pPr>
        <w:ind w:firstLine="708"/>
        <w:jc w:val="both"/>
      </w:pPr>
      <w:r>
        <w:t xml:space="preserve">Na ročištu radi rasprave o pretpostavkama za otvaranje stečajnog postupka od 16. listopada 2017. godine, na koje nisu pristupili niti dužnik, niti zakonski zastupnik dužnika, privremena stečajna upraviteljica je iznijela kao u pisanom izvješću javno objavljenom na mrežnoj stranici e-Oglasna ploča suda 7. lipnja 2017. godine, odnosno u bitnome ističe da je dužnik prestao obavljati poslovnu djelatnost još 2013. godine te da nije uspjela stupiti u kontakt sa zakonskim zastupnikom dužnika, pa je pribavila određene javno dostupne podatke za dužnika. Navodi da prema posljednjim objavljenim i predanim financijskim izvještajima – računu dobiti i gubitaka, proizlazi da je dužnik poslovao s gubitkom u 2012. i 2013. godini, pa da je tako gubitak u 2013. godini iznosio 70.700,00 kn. Navodi da je s danom 31. prosinca 2013. godine evidentirana kratkotrajna imovina u iznosu od 32.400,00 kn na ime potraživanja prema dužnikovim dužnicima, ali da je mišljenja da je riječ o zanemarivoj imovini, a obzirom da su ta potraživanja zbog proteka vremena u zastari uslijed trogodišnjeg zastarnog roka za tražbine iz trgovačkih ugovora između pravnih osoba. Navodi da je pribavila uvjerenje od nadležne policijske postaje iz kojeg proizlazi da dužnik nije evidentiran kao vlasnik vozila, zatim uvjerenje Grada Zagreba, Gradskog ureda za katastar i geodetske poslove iz kojeg proizlazi da dužnik nije upisan u katastarskom operatu za područje za koje evidenciju vodi taj ured, te potvrdu Općinskog suda u Novom Zagrebu, Zemljišnoknjižni odjel Novi Zagreb iz koje proizlazi da dužnik nije evidentiran kod tog suda kao vlasnik nekretnina. </w:t>
      </w:r>
    </w:p>
    <w:p w:rsidRDefault="004928D2" w:rsidP="004928D2" w:rsidR="004928D2">
      <w:pPr>
        <w:jc w:val="both"/>
      </w:pPr>
    </w:p>
    <w:p w:rsidRDefault="004928D2" w:rsidP="004928D2" w:rsidR="004928D2">
      <w:pPr>
        <w:ind w:firstLine="708"/>
        <w:jc w:val="both"/>
      </w:pPr>
      <w:r>
        <w:t xml:space="preserve">Privremena stečajna upraviteljica predložila je da sud prvo pozove vjerovnike da predujme predvidive troškove prethodnog i stečajnog postupka ukoliko imaju pravni interes, a ukoliko ne bude izvršena uplata, da sud donese rješenje o otvaranju i istovremenom zaključenju stečajnog postupka nad dužnikom. </w:t>
      </w:r>
    </w:p>
    <w:p w:rsidRDefault="004928D2" w:rsidP="00DD10BB" w:rsidR="00DD10BB">
      <w:pPr>
        <w:ind w:firstLine="708"/>
        <w:jc w:val="both"/>
      </w:pPr>
      <w:r>
        <w:t xml:space="preserve"> </w:t>
      </w:r>
    </w:p>
    <w:p w:rsidRDefault="00063CEB" w:rsidP="00063CEB" w:rsidR="00063CEB">
      <w:pPr>
        <w:ind w:firstLine="708"/>
        <w:jc w:val="both"/>
      </w:pPr>
      <w:r>
        <w:t xml:space="preserve">U smislu odredbe čl. 6. st 2. SZ-a smatrat će se da je dužnik nesposoban za plaćanje ako u Očevidniku redoslijeda osnova za plaćanje koji vodi Financijska agencija ima jednu ili više evidentiranih neizvršenih osnova za plaćanje u razdoblju duljem od 60 dana koje je </w:t>
      </w:r>
      <w:r>
        <w:lastRenderedPageBreak/>
        <w:t>trebalo, na temelju valjanih osnova za plaćanje, bez daljnjeg pristanka dužnika naplatiti s bilo kojeg od njegovih računa.</w:t>
      </w:r>
    </w:p>
    <w:p w:rsidRDefault="00063CEB" w:rsidP="00063CEB" w:rsidR="00063CEB">
      <w:pPr>
        <w:ind w:firstLine="708"/>
        <w:jc w:val="both"/>
      </w:pPr>
    </w:p>
    <w:p w:rsidRDefault="004928D2" w:rsidP="004928D2" w:rsidR="004928D2">
      <w:pPr>
        <w:ind w:firstLine="708"/>
        <w:jc w:val="both"/>
      </w:pPr>
      <w:r>
        <w:t xml:space="preserve">Dakle, iz potvrde Raiffeisenbank Austria d.d. nedvojbeno proizlazi da je kod dužnika ostvaren stečajni razlog nesposobnosti za plaćanje sukladno odredbi čl. 6. st. 1., 2. i 4. SZ-a. </w:t>
      </w:r>
    </w:p>
    <w:p w:rsidRDefault="00DD10BB" w:rsidP="00063CEB" w:rsidR="00DD10B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4928D2">
        <w:t>4553</w:t>
      </w:r>
      <w:r w:rsidR="00EE7B21">
        <w:t>/</w:t>
      </w:r>
      <w:r w:rsidR="005555FF">
        <w:t>16</w:t>
      </w:r>
      <w:r w:rsidRPr="00692A21">
        <w:t xml:space="preserve"> od </w:t>
      </w:r>
      <w:r w:rsidR="004928D2">
        <w:t>15. studenog</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4928D2">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4928D2" w:rsidP="004928D2" w:rsidR="004928D2" w:rsidRPr="00FC58EA">
      <w:pPr>
        <w:ind w:firstLine="708"/>
        <w:jc w:val="both"/>
      </w:pPr>
      <w:r>
        <w:t xml:space="preserve">Putem izvješća privremene stečajne upraviteljice sud je utvrdio da iz dostupnih podataka proizlazi da dužnik nema imovine koja bi činila stečajnu masu, odnosno sud je utvrdio da </w:t>
      </w:r>
      <w:r w:rsidRPr="00435B5D">
        <w:t>imovina dužnika</w:t>
      </w:r>
      <w:r>
        <w:t xml:space="preserve"> </w:t>
      </w:r>
      <w:r w:rsidRPr="00435B5D">
        <w:t>nije dovoljna ni za namirenje troškova prethodnog i stečajnog postupka</w:t>
      </w:r>
      <w:r>
        <w:t>.</w:t>
      </w:r>
      <w:r w:rsidRPr="00E7124B">
        <w:t xml:space="preserve"> </w:t>
      </w:r>
      <w:r w:rsidRPr="00FC58EA">
        <w:t>Naime, predvidivi troškovi stečajnog postupka za razdoblje šest mjeseci iznose ukupno 21.700,00 kn, a čine ih 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EE7B21" w:rsidP="00AB70AD" w:rsidR="00EE7B21">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4928D2">
        <w:t>30. siječnja 2018</w:t>
      </w:r>
      <w:r w:rsidRPr="00692A21">
        <w:t xml:space="preserve">. godine nije uplaćen predujam za pokriće troškova stečajnog postupka, na plaćanje kojeg su </w:t>
      </w:r>
      <w:r w:rsidRPr="00692A21">
        <w:lastRenderedPageBreak/>
        <w:t>pozvani vjerovnici rješenje</w:t>
      </w:r>
      <w:r w:rsidR="00667114" w:rsidRPr="00692A21">
        <w:t>m</w:t>
      </w:r>
      <w:r w:rsidRPr="00692A21">
        <w:t xml:space="preserve"> od </w:t>
      </w:r>
      <w:r w:rsidR="004928D2">
        <w:t>15. studenog</w:t>
      </w:r>
      <w:r w:rsidR="00DD10BB">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D10BB">
        <w:t>istog dana</w:t>
      </w:r>
      <w:r w:rsidR="00AD379D" w:rsidRPr="00692A21">
        <w:t xml:space="preserve">. </w:t>
      </w:r>
    </w:p>
    <w:p w:rsidRDefault="00737646" w:rsidP="00C515B4" w:rsidR="00C515B4" w:rsidRPr="00692A21">
      <w:pPr>
        <w:ind w:firstLine="708"/>
        <w:jc w:val="both"/>
      </w:pPr>
      <w:r w:rsidRPr="00692A21">
        <w:t xml:space="preserve"> </w:t>
      </w:r>
    </w:p>
    <w:p w:rsidRDefault="00514EDC" w:rsidP="00EE7B21" w:rsidR="00EE7B2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4928D2">
        <w:t>15. studenog</w:t>
      </w:r>
      <w:r w:rsidR="00DD10BB">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EE7B21">
        <w:t>Za stečajn</w:t>
      </w:r>
      <w:r w:rsidR="004928D2">
        <w:t>u</w:t>
      </w:r>
      <w:r w:rsidR="00EE7B21">
        <w:t xml:space="preserve"> upravitelj</w:t>
      </w:r>
      <w:r w:rsidR="004928D2">
        <w:t>icu</w:t>
      </w:r>
      <w:r w:rsidR="00EE7B21">
        <w:t xml:space="preserve"> imenovan</w:t>
      </w:r>
      <w:r w:rsidR="004928D2">
        <w:t>a</w:t>
      </w:r>
      <w:r w:rsidR="00EE7B21">
        <w:t xml:space="preserve"> je </w:t>
      </w:r>
      <w:r w:rsidR="004928D2">
        <w:t>Renata Horvatin</w:t>
      </w:r>
      <w:r w:rsidR="00EE7B21">
        <w:t xml:space="preserve"> sukladno odredbi čl. 85. st. 2. SZ-a, dakle, budući je tijekom prethodnog postupka rješenjem suda broj 4 St-4</w:t>
      </w:r>
      <w:r w:rsidR="004928D2">
        <w:t>553</w:t>
      </w:r>
      <w:r w:rsidR="00EE7B21">
        <w:t xml:space="preserve">/16 od </w:t>
      </w:r>
      <w:r w:rsidR="004928D2">
        <w:t>2. svibnja</w:t>
      </w:r>
      <w:r w:rsidR="00EE7B21">
        <w:t xml:space="preserve"> 2017. godine ist</w:t>
      </w:r>
      <w:r w:rsidR="004928D2">
        <w:t>a</w:t>
      </w:r>
      <w:r w:rsidR="00EE7B21">
        <w:t xml:space="preserve"> bi</w:t>
      </w:r>
      <w:r w:rsidR="004928D2">
        <w:t>la</w:t>
      </w:r>
      <w:r w:rsidR="00EE7B21">
        <w:t xml:space="preserve"> imenovan</w:t>
      </w:r>
      <w:r w:rsidR="004928D2">
        <w:t>a</w:t>
      </w:r>
      <w:r w:rsidR="00EE7B21">
        <w:t xml:space="preserve"> za privremen</w:t>
      </w:r>
      <w:r w:rsidR="004928D2">
        <w:t>u</w:t>
      </w:r>
      <w:r w:rsidR="00EE7B21">
        <w:t xml:space="preserve"> stečajn</w:t>
      </w:r>
      <w:r w:rsidR="004928D2">
        <w:t>u</w:t>
      </w:r>
      <w:r w:rsidR="00EE7B21">
        <w:t xml:space="preserve"> upravitelj</w:t>
      </w:r>
      <w:r w:rsidR="004928D2">
        <w:t>icu</w:t>
      </w:r>
      <w:r w:rsidR="00EE7B21">
        <w:t xml:space="preserve">, sud je </w:t>
      </w:r>
      <w:r w:rsidR="004928D2">
        <w:t>Renatu Horvatin imenovao stečajnom upraviteljicom</w:t>
      </w:r>
      <w:r w:rsidR="00EE7B21">
        <w:t>.</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4928D2">
        <w:t>30. siječnja 2018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sectPr w:rsidSect="00731ABD" w:rsidR="00662058" w:rsidRPr="00AB70AD">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09EB">
      <w:rPr>
        <w:rStyle w:val="Brojstranice"/>
        <w:noProof/>
      </w:rPr>
      <w:t>4</w:t>
    </w:r>
    <w:r>
      <w:rPr>
        <w:rStyle w:val="Brojstranice"/>
      </w:rPr>
      <w:fldChar w:fldCharType="end"/>
    </w:r>
  </w:p>
  <w:p w:rsidRDefault="00667114" w:rsidR="00667114">
    <w:pPr>
      <w:pStyle w:val="Zaglavlje"/>
    </w:pPr>
    <w:r>
      <w:t xml:space="preserve">                                                                                                                                 4 St-</w:t>
    </w:r>
    <w:r w:rsidR="00C26156">
      <w:t>4</w:t>
    </w:r>
    <w:r w:rsidR="004928D2">
      <w:t>553</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74993"/>
    <w:rsid w:val="001A044D"/>
    <w:rsid w:val="001A24B8"/>
    <w:rsid w:val="001D564F"/>
    <w:rsid w:val="001F26D6"/>
    <w:rsid w:val="001F3E6D"/>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905DD"/>
    <w:rsid w:val="003A4AA3"/>
    <w:rsid w:val="003C2B21"/>
    <w:rsid w:val="00425642"/>
    <w:rsid w:val="0043031F"/>
    <w:rsid w:val="00434CF8"/>
    <w:rsid w:val="004446F0"/>
    <w:rsid w:val="0044721B"/>
    <w:rsid w:val="00472207"/>
    <w:rsid w:val="004746BF"/>
    <w:rsid w:val="004928D2"/>
    <w:rsid w:val="004A1BE7"/>
    <w:rsid w:val="004A2CE8"/>
    <w:rsid w:val="004E3B1A"/>
    <w:rsid w:val="004F47B9"/>
    <w:rsid w:val="004F562A"/>
    <w:rsid w:val="00502549"/>
    <w:rsid w:val="00505D61"/>
    <w:rsid w:val="00514EDC"/>
    <w:rsid w:val="00523E58"/>
    <w:rsid w:val="00533D80"/>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409EB"/>
    <w:rsid w:val="00770155"/>
    <w:rsid w:val="00774E68"/>
    <w:rsid w:val="007861DF"/>
    <w:rsid w:val="007A550F"/>
    <w:rsid w:val="007D6B85"/>
    <w:rsid w:val="007D7A92"/>
    <w:rsid w:val="007E4737"/>
    <w:rsid w:val="007E7B8D"/>
    <w:rsid w:val="007F4B17"/>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26156"/>
    <w:rsid w:val="00C4568C"/>
    <w:rsid w:val="00C50D94"/>
    <w:rsid w:val="00C515B4"/>
    <w:rsid w:val="00C5720C"/>
    <w:rsid w:val="00C74029"/>
    <w:rsid w:val="00C74824"/>
    <w:rsid w:val="00C7601D"/>
    <w:rsid w:val="00C92655"/>
    <w:rsid w:val="00CB155B"/>
    <w:rsid w:val="00CB739D"/>
    <w:rsid w:val="00CE03D0"/>
    <w:rsid w:val="00CF05EC"/>
    <w:rsid w:val="00D17BE7"/>
    <w:rsid w:val="00D47D5D"/>
    <w:rsid w:val="00D50090"/>
    <w:rsid w:val="00D61214"/>
    <w:rsid w:val="00D61C9A"/>
    <w:rsid w:val="00D717FE"/>
    <w:rsid w:val="00D73800"/>
    <w:rsid w:val="00D749A6"/>
    <w:rsid w:val="00D75434"/>
    <w:rsid w:val="00D75F63"/>
    <w:rsid w:val="00D862E2"/>
    <w:rsid w:val="00DB3EBA"/>
    <w:rsid w:val="00DC0ED8"/>
    <w:rsid w:val="00DD10BB"/>
    <w:rsid w:val="00DD3245"/>
    <w:rsid w:val="00DD392D"/>
    <w:rsid w:val="00DE04E4"/>
    <w:rsid w:val="00DE2695"/>
    <w:rsid w:val="00DE6E22"/>
    <w:rsid w:val="00DF1E26"/>
    <w:rsid w:val="00E26DAE"/>
    <w:rsid w:val="00E57778"/>
    <w:rsid w:val="00E6366C"/>
    <w:rsid w:val="00E71F9A"/>
    <w:rsid w:val="00EA75D2"/>
    <w:rsid w:val="00ED2662"/>
    <w:rsid w:val="00ED6D80"/>
    <w:rsid w:val="00EE61A0"/>
    <w:rsid w:val="00EE7B21"/>
    <w:rsid w:val="00F10CB7"/>
    <w:rsid w:val="00F17D09"/>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409EB"/>
    <w:rPr>
      <w:color w:val="808080"/>
      <w:bdr w:space="0" w:sz="0" w:color="auto" w:val="none"/>
      <w:shd w:fill="auto" w:color="auto" w:val="clear"/>
    </w:rPr>
  </w:style>
  <w:style w:customStyle="true" w:styleId="eSPISCCParagraphDefaultFont" w:type="character">
    <w:name w:val="eSPIS_CC_Paragraph Default Font"/>
    <w:basedOn w:val="Zadanifontodlomka"/>
    <w:rsid w:val="007409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09EB"/>
    <w:rPr>
      <w:bdr w:space="0" w:sz="0" w:color="auto" w:val="none"/>
      <w:shd w:fill="FFFFCC" w:color="auto" w:val="clear"/>
      <w:lang w:val="hr-HR"/>
    </w:rPr>
  </w:style>
  <w:style w:customStyle="true" w:styleId="PozadinaSvijetloCrvena" w:type="character">
    <w:name w:val="Pozadina_SvijetloCrvena"/>
    <w:basedOn w:val="eSPISCCParagraphDefaultFont"/>
    <w:rsid w:val="007409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09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409EB"/>
    <w:rPr>
      <w:color w:val="808080"/>
      <w:bdr w:color="auto" w:space="0" w:sz="0" w:val="none"/>
      <w:shd w:color="auto" w:fill="auto" w:val="clear"/>
    </w:rPr>
  </w:style>
  <w:style w:customStyle="1" w:styleId="eSPISCCParagraphDefaultFont" w:type="character">
    <w:name w:val="eSPIS_CC_Paragraph Default Font"/>
    <w:basedOn w:val="Zadanifontodlomka"/>
    <w:rsid w:val="007409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09EB"/>
    <w:rPr>
      <w:bdr w:color="auto" w:space="0" w:sz="0" w:val="none"/>
      <w:shd w:color="auto" w:fill="FFFFCC" w:val="clear"/>
      <w:lang w:val="hr-HR"/>
    </w:rPr>
  </w:style>
  <w:style w:customStyle="1" w:styleId="PozadinaSvijetloCrvena" w:type="character">
    <w:name w:val="Pozadina_SvijetloCrvena"/>
    <w:basedOn w:val="eSPISCCParagraphDefaultFont"/>
    <w:rsid w:val="007409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09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775757953">
      <w:bodyDiv w:val="true"/>
      <w:marLeft w:val="0"/>
      <w:marRight w:val="0"/>
      <w:marTop w:val="0"/>
      <w:marBottom w:val="0"/>
      <w:divBdr>
        <w:top w:space="0" w:sz="0" w:color="auto" w:val="none"/>
        <w:left w:space="0" w:sz="0" w:color="auto" w:val="none"/>
        <w:bottom w:space="0" w:sz="0" w:color="auto" w:val="none"/>
        <w:right w:space="0" w:sz="0" w:color="auto" w:val="none"/>
      </w:divBdr>
    </w:div>
    <w:div w:id="1551914332">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4553</izvorni_sadrzaj>
    <derivirana_varijabla naziv="DomainObject.Predmet.Broj_1">4553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St-4553/2016</izvorni_sadrzaj>
    <derivirana_varijabla naziv="DomainObject.Predmet.OznakaBroj_1">St-4553/2016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APRICATIO d.o.o. zastupanog po punomoćniku Mato Lovrić</izvorni_sadrzaj>
    <derivirana_varijabla naziv="DomainObject.Predmet.ProtustrankaFormated_1">  APRICATIO d.o.o. zastupanog po punomoćniku Mato Lovrić</derivirana_varijabla>
  </DomainObject.Predmet.ProtustrankaFormated>
  <DomainObject.Predmet.ProtustrankaFormatedOIB>
    <izvorni_sadrzaj>  APRICATIO d.o.o., OIB 47145687675 zastupanog po punomoćniku Mato Lovrić</izvorni_sadrzaj>
    <derivirana_varijabla naziv="DomainObject.Predmet.ProtustrankaFormatedOIB_1">  APRICATIO d.o.o., OIB 47145687675 zastupanog po punomoćniku Mato Lovrić</derivirana_varijabla>
  </DomainObject.Predmet.ProtustrankaFormatedOIB>
  <DomainObject.Predmet.ProtustrankaFormatedWithAdress>
    <izvorni_sadrzaj> APRICATIO d.o.o., Savska cesta 142, 10000 Zagreb zastupanog po punomoćniku Mato Lovrić</izvorni_sadrzaj>
    <derivirana_varijabla naziv="DomainObject.Predmet.ProtustrankaFormatedWithAdress_1"> APRICATIO d.o.o., Savska cesta 142, 10000 Zagreb zastupanog po punomoćniku Mato Lovrić</derivirana_varijabla>
  </DomainObject.Predmet.ProtustrankaFormatedWithAdress>
  <DomainObject.Predmet.ProtustrankaFormatedWithAdressOIB>
    <izvorni_sadrzaj> APRICATIO d.o.o., OIB 47145687675, Savska cesta 142, 10000 Zagreb zastupanog po punomoćniku Mato Lovrić</izvorni_sadrzaj>
    <derivirana_varijabla naziv="DomainObject.Predmet.ProtustrankaFormatedWithAdressOIB_1"> APRICATIO d.o.o., OIB 47145687675, Savska cesta 142, 10000 Zagreb zastupanog po punomoćniku Mato Lovrić</derivirana_varijabla>
  </DomainObject.Predmet.ProtustrankaFormatedWithAdressOIB>
  <DomainObject.Predmet.ProtustrankaWithAdress>
    <izvorni_sadrzaj>APRICATIO d.o.o. Savska cesta 142, 10000 Zagreb</izvorni_sadrzaj>
    <derivirana_varijabla naziv="DomainObject.Predmet.ProtustrankaWithAdress_1">APRICATIO d.o.o. Savska cesta 142, 10000 Zagreb</derivirana_varijabla>
  </DomainObject.Predmet.ProtustrankaWithAdress>
  <DomainObject.Predmet.ProtustrankaWithAdressOIB>
    <izvorni_sadrzaj>APRICATIO d.o.o., OIB 47145687675, Savska cesta 142, 10000 Zagreb</izvorni_sadrzaj>
    <derivirana_varijabla naziv="DomainObject.Predmet.ProtustrankaWithAdressOIB_1">APRICATIO d.o.o., OIB 47145687675, Savska cesta 142, 10000 Zagreb</derivirana_varijabla>
  </DomainObject.Predmet.ProtustrankaWithAdressOIB>
  <DomainObject.Predmet.ProtustrankaNazivFormated>
    <izvorni_sadrzaj>APRICATIO d.o.o.</izvorni_sadrzaj>
    <derivirana_varijabla naziv="DomainObject.Predmet.ProtustrankaNazivFormated_1">APRICATIO d.o.o.</derivirana_varijabla>
  </DomainObject.Predmet.ProtustrankaNazivFormated>
  <DomainObject.Predmet.ProtustrankaNazivFormatedOIB>
    <izvorni_sadrzaj>APRICATIO d.o.o., OIB 47145687675</izvorni_sadrzaj>
    <derivirana_varijabla naziv="DomainObject.Predmet.ProtustrankaNazivFormatedOIB_1">APRICATIO d.o.o., OIB 47145687675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APRICATIO d.o.o. zastupanog po punomoćniku Mato Lovrić</item>
    </izvorni_sadrzaj>
    <derivirana_varijabla naziv="DomainObject.Predmet.ProtuStrankaListFormated_1">
      <item>APRICATIO d.o.o. zastupanog po punomoćniku Mato Lovrić</item>
    </derivirana_varijabla>
  </DomainObject.Predmet.ProtuStrankaListFormated>
  <DomainObject.Predmet.ProtuStrankaListFormatedOIB>
    <izvorni_sadrzaj>
      <item>APRICATIO d.o.o., OIB 47145687675 zastupanog po punomoćniku Mato Lovrić</item>
    </izvorni_sadrzaj>
    <derivirana_varijabla naziv="DomainObject.Predmet.ProtuStrankaListFormatedOIB_1">
      <item>APRICATIO d.o.o., OIB 47145687675 zastupanog po punomoćniku Mato Lovrić</item>
    </derivirana_varijabla>
  </DomainObject.Predmet.ProtuStrankaListFormatedOIB>
  <DomainObject.Predmet.ProtuStrankaListFormatedWithAdress>
    <izvorni_sadrzaj>
      <item>APRICATIO d.o.o., Savska cesta 142, 10000 Zagreb zastupanog po punomoćniku Mato Lovrić</item>
    </izvorni_sadrzaj>
    <derivirana_varijabla naziv="DomainObject.Predmet.ProtuStrankaListFormatedWithAdress_1">
      <item>APRICATIO d.o.o., Savska cesta 142, 10000 Zagreb zastupanog po punomoćniku Mato Lovrić</item>
    </derivirana_varijabla>
  </DomainObject.Predmet.ProtuStrankaListFormatedWithAdress>
  <DomainObject.Predmet.ProtuStrankaListFormatedWithAdressOIB>
    <izvorni_sadrzaj>
      <item>APRICATIO d.o.o., OIB 47145687675, Savska cesta 142, 10000 Zagreb zastupanog po punomoćniku Mato Lovrić</item>
    </izvorni_sadrzaj>
    <derivirana_varijabla naziv="DomainObject.Predmet.ProtuStrankaListFormatedWithAdressOIB_1">
      <item>APRICATIO d.o.o., OIB 47145687675, Savska cesta 142, 10000 Zagreb zastupanog po punomoćniku Mato Lovrić</item>
    </derivirana_varijabla>
  </DomainObject.Predmet.ProtuStrankaListFormatedWithAdressOIB>
  <DomainObject.Predmet.ProtuStrankaListNazivFormated>
    <izvorni_sadrzaj>
      <item>APRICATIO d.o.o.</item>
    </izvorni_sadrzaj>
    <derivirana_varijabla naziv="DomainObject.Predmet.ProtuStrankaListNazivFormated_1">
      <item>APRICATIO d.o.o.</item>
    </derivirana_varijabla>
  </DomainObject.Predmet.ProtuStrankaListNazivFormated>
  <DomainObject.Predmet.ProtuStrankaListNazivFormatedOIB>
    <izvorni_sadrzaj>
      <item>APRICATIO d.o.o., OIB 47145687675</item>
    </izvorni_sadrzaj>
    <derivirana_varijabla naziv="DomainObject.Predmet.ProtuStrankaListNazivFormatedOIB_1">
      <item>APRICATIO d.o.o., OIB 47145687675</item>
    </derivirana_varijabla>
  </DomainObject.Predmet.ProtuStrankaListNazivFormatedOIB>
  <DomainObject.Predmet.OstaliListFormated>
    <izvorni_sadrzaj>
      <item>Mato Lovrić punomoćnik sudionika u postupku APRICATIO d.o.o.</item>
    </izvorni_sadrzaj>
    <derivirana_varijabla naziv="DomainObject.Predmet.OstaliListFormated_1">
      <item>Mato Lovrić punomoćnik sudionika u postupku APRICATIO d.o.o.</item>
    </derivirana_varijabla>
  </DomainObject.Predmet.OstaliListFormated>
  <DomainObject.Predmet.OstaliListFormatedOIB>
    <izvorni_sadrzaj>
      <item>Mato Lovrić, OIB 20115946197 punomoćnik sudionika u postupku APRICATIO d.o.o.</item>
    </izvorni_sadrzaj>
    <derivirana_varijabla naziv="DomainObject.Predmet.OstaliListFormatedOIB_1">
      <item>Mato Lovrić, OIB 20115946197 punomoćnik sudionika u postupku APRICATIO d.o.o.</item>
    </derivirana_varijabla>
  </DomainObject.Predmet.OstaliListFormatedOIB>
  <DomainObject.Predmet.OstaliListFormatedWithAdress>
    <izvorni_sadrzaj>
      <item>Mato Lovrić, Ulica Drage Gervaisa 16, 10000 Zagreb punomoćnik sudionika u postupku APRICATIO d.o.o.</item>
    </izvorni_sadrzaj>
    <derivirana_varijabla naziv="DomainObject.Predmet.OstaliListFormatedWithAdress_1">
      <item>Mato Lovrić, Ulica Drage Gervaisa 16, 10000 Zagreb punomoćnik sudionika u postupku APRICATIO d.o.o.</item>
    </derivirana_varijabla>
  </DomainObject.Predmet.OstaliListFormatedWithAdress>
  <DomainObject.Predmet.OstaliListFormatedWithAdressOIB>
    <izvorni_sadrzaj>
      <item>Mato Lovrić, OIB 20115946197, Ulica Drage Gervaisa 16, 10000 Zagreb punomoćnik sudionika u postupku APRICATIO d.o.o.</item>
    </izvorni_sadrzaj>
    <derivirana_varijabla naziv="DomainObject.Predmet.OstaliListFormatedWithAdressOIB_1">
      <item>Mato Lovrić, OIB 20115946197, Ulica Drage Gervaisa 16, 10000 Zagreb punomoćnik sudionika u postupku APRICATIO d.o.o.</item>
    </derivirana_varijabla>
  </DomainObject.Predmet.OstaliListFormatedWithAdressOIB>
  <DomainObject.Predmet.OstaliListNazivFormated>
    <izvorni_sadrzaj>
      <item>Mato Lovrić</item>
    </izvorni_sadrzaj>
    <derivirana_varijabla naziv="DomainObject.Predmet.OstaliListNazivFormated_1">
      <item>Mato Lovrić</item>
    </derivirana_varijabla>
  </DomainObject.Predmet.OstaliListNazivFormated>
  <DomainObject.Predmet.OstaliListNazivFormatedOIB>
    <izvorni_sadrzaj>
      <item>Mato Lovrić, OIB 20115946197</item>
    </izvorni_sadrzaj>
    <derivirana_varijabla naziv="DomainObject.Predmet.OstaliListNazivFormatedOIB_1">
      <item>Mato Lovrić, OIB 20115946197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APRICATIO d.o.o.</izvorni_sadrzaj>
    <derivirana_varijabla naziv="DomainObject.Predmet.ProtustrankaIDrugi_1">APRICATIO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APRICATIO d.o.o., OIB 47145687675, Savska cesta 142, 10000 Zagreb</izvorni_sadrzaj>
    <derivirana_varijabla naziv="DomainObject.Predmet.ProtustrankaIDrugiAdressOIB_1">APRICATIO d.o.o., OIB 47145687675, Savska cesta 142,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APRICATIO d.o.o.</item>
      <item>Mato Lovrić</item>
    </izvorni_sadrzaj>
    <derivirana_varijabla naziv="DomainObject.Predmet.SudioniciListNaziv_1">
      <item>FINA Regionalni centar Zagreb</item>
      <item>APRICATIO d.o.o.</item>
      <item>Mato Lovrić</item>
    </derivirana_varijabla>
  </DomainObject.Predmet.SudioniciListNaziv>
  <DomainObject.Predmet.SudioniciListAdressOIB>
    <izvorni_sadrzaj>
      <item>FINA Regionalni centar Zagreb, OIB 85821130368, Trg svibanjskih žrtava 1995. 1,10000 Zagreb</item>
      <item>APRICATIO d.o.o., OIB 47145687675, Savska cesta 142,10000 Zagreb</item>
      <item>Mato Lovrić, OIB 20115946197, Ulica Drage Gervaisa 16,10000 Zagreb</item>
    </izvorni_sadrzaj>
    <derivirana_varijabla naziv="DomainObject.Predmet.SudioniciListAdressOIB_1">
      <item>FINA Regionalni centar Zagreb, OIB 85821130368, Trg svibanjskih žrtava 1995. 1,10000 Zagreb</item>
      <item>APRICATIO d.o.o., OIB 47145687675, Savska cesta 142,10000 Zagreb</item>
      <item>Mato Lovrić, OIB 20115946197, Ulica Drage Gervaisa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47145687675</item>
      <item>, OIB 20115946197</item>
    </izvorni_sadrzaj>
    <derivirana_varijabla naziv="DomainObject.Predmet.SudioniciListNazivOIB_1">
      <item>, OIB 85821130368</item>
      <item>, OIB 47145687675</item>
      <item>, OIB 20115946197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1525</properties:Words>
  <properties:Characters>8625</properties:Characters>
  <properties:Lines>165</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2018-01-30T13:23:00Z</dcterms:created>
  <dc:creator>Korisnik</dc:creator>
  <cp:lastModifiedBy>Renata Klokočki</cp:lastModifiedBy>
  <cp:lastPrinted>2017-07-25T08:35:00Z</cp:lastPrinted>
  <dcterms:modified xmlns:xsi="http://www.w3.org/2001/XMLSchema-instance" xsi:type="dcterms:W3CDTF">2018-01-30T13:30:00Z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