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cfc8" w14:paraId="826cfc8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8358B7">
        <w:t>3525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8358B7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8358B7">
        <w:rPr>
          <w:szCs w:val="20"/>
        </w:rPr>
        <w:t>NOVI SINDIKAT RADNIKA U DJELATNOSTI ZDRAVSTVA, Zagreb, Marina Tartaglie 18, OIB: 06298851209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8358B7">
        <w:rPr>
          <w:szCs w:val="20"/>
        </w:rPr>
        <w:t>NOVI SINDIKAT RADNIKA U DJELATNOSTI ZDRAVSTVA, Zagreb, Marina Tartaglie 18, OIB: 06298851209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8358B7">
        <w:rPr>
          <w:szCs w:val="20"/>
        </w:rPr>
        <w:t>NOVI SINDIKAT RADNIKA U DJELATNOSTI ZDRAVSTVA, Zagreb, Marina Tartaglie 18, OIB: 06298851209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34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5D2345"/>
    <w:rsid w:val="00612636"/>
    <w:rsid w:val="0069171F"/>
    <w:rsid w:val="00721C2C"/>
    <w:rsid w:val="0075546E"/>
    <w:rsid w:val="00773500"/>
    <w:rsid w:val="007867D2"/>
    <w:rsid w:val="007A1913"/>
    <w:rsid w:val="007C124B"/>
    <w:rsid w:val="007E4EB5"/>
    <w:rsid w:val="008358B7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D2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D2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St-3525/2015</izvorni_sadrzaj>
    <derivirana_varijabla naziv="DomainObject.Predmet.OznakaBroj_1">St-3525/2015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SINDIKAT RADNIKA U DJELATNOSTI ZDRAVSTVA</izvorni_sadrzaj>
    <derivirana_varijabla naziv="DomainObject.Predmet.ProtustrankaFormated_1">  NOVI SINDIKAT RADNIKA U DJELATNOSTI ZDRAVSTVA</derivirana_varijabla>
  </DomainObject.Predmet.ProtustrankaFormated>
  <DomainObject.Predmet.ProtustrankaFormatedOIB>
    <izvorni_sadrzaj>  NOVI SINDIKAT RADNIKA U DJELATNOSTI ZDRAVSTVA, OIB 39821243691</izvorni_sadrzaj>
    <derivirana_varijabla naziv="DomainObject.Predmet.ProtustrankaFormatedOIB_1">  NOVI SINDIKAT RADNIKA U DJELATNOSTI ZDRAVSTVA, OIB 39821243691</derivirana_varijabla>
  </DomainObject.Predmet.ProtustrankaFormatedOIB>
  <DomainObject.Predmet.ProtustrankaFormatedWithAdress>
    <izvorni_sadrzaj> NOVI SINDIKAT RADNIKA U DJELATNOSTI ZDRAVSTVA, Marina Tartaglie 18, 10000 Zagreb</izvorni_sadrzaj>
    <derivirana_varijabla naziv="DomainObject.Predmet.ProtustrankaFormatedWithAdress_1"> NOVI SINDIKAT RADNIKA U DJELATNOSTI ZDRAVSTVA, Marina Tartaglie 18, 10000 Zagreb</derivirana_varijabla>
  </DomainObject.Predmet.ProtustrankaFormatedWithAdress>
  <DomainObject.Predmet.ProtustrankaFormatedWithAdressOIB>
    <izvorni_sadrzaj> NOVI SINDIKAT RADNIKA U DJELATNOSTI ZDRAVSTVA, OIB 39821243691, Marina Tartaglie 18, 10000 Zagreb</izvorni_sadrzaj>
    <derivirana_varijabla naziv="DomainObject.Predmet.ProtustrankaFormatedWithAdressOIB_1"> NOVI SINDIKAT RADNIKA U DJELATNOSTI ZDRAVSTVA, OIB 39821243691, Marina Tartaglie 18, 10000 Zagreb</derivirana_varijabla>
  </DomainObject.Predmet.ProtustrankaFormatedWithAdressOIB>
  <DomainObject.Predmet.ProtustrankaWithAdress>
    <izvorni_sadrzaj>NOVI SINDIKAT RADNIKA U DJELATNOSTI ZDRAVSTVA Marina Tartaglie 18, 10000 Zagreb</izvorni_sadrzaj>
    <derivirana_varijabla naziv="DomainObject.Predmet.ProtustrankaWithAdress_1">NOVI SINDIKAT RADNIKA U DJELATNOSTI ZDRAVSTVA Marina Tartaglie 18, 10000 Zagreb</derivirana_varijabla>
  </DomainObject.Predmet.ProtustrankaWithAdress>
  <DomainObject.Predmet.ProtustrankaWithAdressOIB>
    <izvorni_sadrzaj>NOVI SINDIKAT RADNIKA U DJELATNOSTI ZDRAVSTVA, OIB 39821243691, Marina Tartaglie 18, 10000 Zagreb</izvorni_sadrzaj>
    <derivirana_varijabla naziv="DomainObject.Predmet.ProtustrankaWithAdressOIB_1">NOVI SINDIKAT RADNIKA U DJELATNOSTI ZDRAVSTVA, OIB 39821243691, Marina Tartaglie 18, 10000 Zagreb</derivirana_varijabla>
  </DomainObject.Predmet.ProtustrankaWithAdressOIB>
  <DomainObject.Predmet.ProtustrankaNazivFormated>
    <izvorni_sadrzaj>NOVI SINDIKAT RADNIKA U DJELATNOSTI ZDRAVSTVA</izvorni_sadrzaj>
    <derivirana_varijabla naziv="DomainObject.Predmet.ProtustrankaNazivFormated_1">NOVI SINDIKAT RADNIKA U DJELATNOSTI ZDRAVSTVA</derivirana_varijabla>
  </DomainObject.Predmet.ProtustrankaNazivFormated>
  <DomainObject.Predmet.ProtustrankaNazivFormatedOIB>
    <izvorni_sadrzaj>NOVI SINDIKAT RADNIKA U DJELATNOSTI ZDRAVSTVA, OIB 39821243691</izvorni_sadrzaj>
    <derivirana_varijabla naziv="DomainObject.Predmet.ProtustrankaNazivFormatedOIB_1">NOVI SINDIKAT RADNIKA U DJELATNOSTI ZDRAVSTVA, OIB 39821243691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SINDIKAT RADNIKA U DJELATNOSTI ZDRAVSTVA</item>
    </izvorni_sadrzaj>
    <derivirana_varijabla naziv="DomainObject.Predmet.ProtuStrankaListFormated_1">
      <item>NOVI SINDIKAT RADNIKA U DJELATNOSTI ZDRAVSTVA</item>
    </derivirana_varijabla>
  </DomainObject.Predmet.ProtuStrankaListFormated>
  <DomainObject.Predmet.ProtuStrankaListFormatedOIB>
    <izvorni_sadrzaj>
      <item>NOVI SINDIKAT RADNIKA U DJELATNOSTI ZDRAVSTVA, OIB 39821243691</item>
    </izvorni_sadrzaj>
    <derivirana_varijabla naziv="DomainObject.Predmet.ProtuStrankaListFormatedOIB_1">
      <item>NOVI SINDIKAT RADNIKA U DJELATNOSTI ZDRAVSTVA, OIB 39821243691</item>
    </derivirana_varijabla>
  </DomainObject.Predmet.ProtuStrankaListFormatedOIB>
  <DomainObject.Predmet.ProtuStrankaListFormatedWithAdress>
    <izvorni_sadrzaj>
      <item>NOVI SINDIKAT RADNIKA U DJELATNOSTI ZDRAVSTVA, Marina Tartaglie 18, 10000 Zagreb</item>
    </izvorni_sadrzaj>
    <derivirana_varijabla naziv="DomainObject.Predmet.ProtuStrankaListFormatedWithAdress_1">
      <item>NOVI SINDIKAT RADNIKA U DJELATNOSTI ZDRAVSTVA, Marina Tartaglie 18, 10000 Zagreb</item>
    </derivirana_varijabla>
  </DomainObject.Predmet.ProtuStrankaListFormatedWithAdress>
  <DomainObject.Predmet.ProtuStrankaListFormatedWithAdressOIB>
    <izvorni_sadrzaj>
      <item>NOVI SINDIKAT RADNIKA U DJELATNOSTI ZDRAVSTVA, OIB 39821243691, Marina Tartaglie 18, 10000 Zagreb</item>
    </izvorni_sadrzaj>
    <derivirana_varijabla naziv="DomainObject.Predmet.ProtuStrankaListFormatedWithAdressOIB_1">
      <item>NOVI SINDIKAT RADNIKA U DJELATNOSTI ZDRAVSTVA, OIB 39821243691, Marina Tartaglie 18, 10000 Zagreb</item>
    </derivirana_varijabla>
  </DomainObject.Predmet.ProtuStrankaListFormatedWithAdressOIB>
  <DomainObject.Predmet.ProtuStrankaListNazivFormated>
    <izvorni_sadrzaj>
      <item>NOVI SINDIKAT RADNIKA U DJELATNOSTI ZDRAVSTVA</item>
    </izvorni_sadrzaj>
    <derivirana_varijabla naziv="DomainObject.Predmet.ProtuStrankaListNazivFormated_1">
      <item>NOVI SINDIKAT RADNIKA U DJELATNOSTI ZDRAVSTVA</item>
    </derivirana_varijabla>
  </DomainObject.Predmet.ProtuStrankaListNazivFormated>
  <DomainObject.Predmet.ProtuStrankaListNazivFormatedOIB>
    <izvorni_sadrzaj>
      <item>NOVI SINDIKAT RADNIKA U DJELATNOSTI ZDRAVSTVA, OIB 39821243691</item>
    </izvorni_sadrzaj>
    <derivirana_varijabla naziv="DomainObject.Predmet.ProtuStrankaListNazivFormatedOIB_1">
      <item>NOVI SINDIKAT RADNIKA U DJELATNOSTI ZDRAVSTVA, OIB 39821243691</item>
    </derivirana_varijabla>
  </DomainObject.Predmet.ProtuStrankaListNazivFormatedOIB>
  <DomainObject.Predmet.OstaliListFormated>
    <izvorni_sadrzaj>
      <item>Kristina Špehar</item>
    </izvorni_sadrzaj>
    <derivirana_varijabla naziv="DomainObject.Predmet.OstaliListFormated_1">
      <item>Kristina Špehar</item>
    </derivirana_varijabla>
  </DomainObject.Predmet.OstaliListFormated>
  <DomainObject.Predmet.OstaliListFormatedOIB>
    <izvorni_sadrzaj>
      <item>Kristina Špehar, OIB 39821243691</item>
    </izvorni_sadrzaj>
    <derivirana_varijabla naziv="DomainObject.Predmet.OstaliListFormatedOIB_1">
      <item>Kristina Špehar, OIB 39821243691</item>
    </derivirana_varijabla>
  </DomainObject.Predmet.OstaliListFormatedOIB>
  <DomainObject.Predmet.OstaliListFormatedWithAdress>
    <izvorni_sadrzaj>
      <item>Kristina Špehar</item>
    </izvorni_sadrzaj>
    <derivirana_varijabla naziv="DomainObject.Predmet.OstaliListFormatedWithAdress_1">
      <item>Kristina Špehar</item>
    </derivirana_varijabla>
  </DomainObject.Predmet.OstaliListFormatedWithAdress>
  <DomainObject.Predmet.OstaliListFormatedWithAdressOIB>
    <izvorni_sadrzaj>
      <item>Kristina Špehar, OIB 39821243691</item>
    </izvorni_sadrzaj>
    <derivirana_varijabla naziv="DomainObject.Predmet.OstaliListFormatedWithAdressOIB_1">
      <item>Kristina Špehar, OIB 39821243691</item>
    </derivirana_varijabla>
  </DomainObject.Predmet.OstaliListFormatedWithAdressOIB>
  <DomainObject.Predmet.OstaliListNazivFormated>
    <izvorni_sadrzaj>
      <item>Kristina Špehar</item>
    </izvorni_sadrzaj>
    <derivirana_varijabla naziv="DomainObject.Predmet.OstaliListNazivFormated_1">
      <item>Kristina Špehar</item>
    </derivirana_varijabla>
  </DomainObject.Predmet.OstaliListNazivFormated>
  <DomainObject.Predmet.OstaliListNazivFormatedOIB>
    <izvorni_sadrzaj>
      <item>Kristina Špehar, OIB 39821243691</item>
    </izvorni_sadrzaj>
    <derivirana_varijabla naziv="DomainObject.Predmet.OstaliListNazivFormatedOIB_1">
      <item>Kristina Špehar, OIB 39821243691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SINDIKAT RADNIKA U DJELATNOSTI ZDRAVSTVA</izvorni_sadrzaj>
    <derivirana_varijabla naziv="DomainObject.Predmet.ProtustrankaIDrugi_1">NOVI SINDIKAT RADNIKA U DJELATNOSTI ZDRAVSTVA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SINDIKAT RADNIKA U DJELATNOSTI ZDRAVSTVA, OIB 39821243691, Marina Tartaglie 18, 10000 Zagreb</izvorni_sadrzaj>
    <derivirana_varijabla naziv="DomainObject.Predmet.ProtustrankaIDrugiAdressOIB_1">NOVI SINDIKAT RADNIKA U DJELATNOSTI ZDRAVSTVA, OIB 39821243691, Marina Tartaglie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SINDIKAT RADNIKA U DJELATNOSTI ZDRAVSTVA</item>
      <item>FINA Regionalni centar Zagreb</item>
      <item>Kristina Špehar</item>
    </izvorni_sadrzaj>
    <derivirana_varijabla naziv="DomainObject.Predmet.SudioniciListNaziv_1">
      <item>NOVI SINDIKAT RADNIKA U DJELATNOSTI ZDRAVSTVA</item>
      <item>FINA Regionalni centar Zagreb</item>
      <item>Kristina Špehar</item>
    </derivirana_varijabla>
  </DomainObject.Predmet.SudioniciListNaziv>
  <DomainObject.Predmet.SudioniciListAdressOIB>
    <izvorni_sadrzaj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izvorni_sadrzaj>
    <derivirana_varijabla naziv="DomainObject.Predmet.SudioniciListAdressOIB_1">
      <item>NOVI SINDIKAT RADNIKA U DJELATNOSTI ZDRAVSTVA, OIB 39821243691, Marina Tartaglie 18,10000 Zagreb</item>
      <item>FINA Regionalni centar Zagreb, OIB 85821130368, Trg svibanjskih žrtava 1995. 1,10000 Zagreb</item>
      <item>Kristina Špehar, OIB 39821243691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39821243691</item>
      <item>, OIB 85821130368</item>
      <item>, OIB 39821243691</item>
    </izvorni_sadrzaj>
    <derivirana_varijabla naziv="DomainObject.Predmet.SudioniciListNazivOIB_1">
      <item>, OIB 39821243691</item>
      <item>, OIB 85821130368</item>
      <item>, OIB 39821243691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1848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2016-02-23T08:54:00Z</dcterms:created>
  <dc:creator>Ivana Manestar</dc:creator>
  <cp:lastModifiedBy>Ksenija Nol</cp:lastModifiedBy>
  <cp:lastPrinted>2016-02-23T12:48:00Z</cp:lastPrinted>
  <dcterms:modified xmlns:xsi="http://www.w3.org/2001/XMLSchema-instance" xsi:type="dcterms:W3CDTF">2016-02-23T12:48:00Z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