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348D">
                    <w:rPr>
                      <w:sz w:val="22"/>
                      <w:szCs w:val="22"/>
                    </w:rPr>
                    <w:t>18. St-</w:t>
                  </w:r>
                  <w:r w:rsidR="00AE7FFE">
                    <w:rPr>
                      <w:sz w:val="22"/>
                      <w:szCs w:val="22"/>
                    </w:rPr>
                    <w:t>525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bcde213" w14:paraId="bcde213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</w:t>
      </w:r>
      <w:r w:rsidR="0069348D">
        <w:t>821130368, RC ZAGREB, Podružnica</w:t>
      </w:r>
      <w:r>
        <w:t xml:space="preserve"> </w:t>
      </w:r>
      <w:r w:rsidR="00796160">
        <w:t>Zagreb, Trg svibanjskih žrtava 1995. 1, Zagreb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AE7FFE">
        <w:t xml:space="preserve">FRANJ-ŠAR jednostavno društvo s ograničenom odgovornošću za trgovinu i usluge, Zagreb, </w:t>
      </w:r>
      <w:proofErr w:type="spellStart"/>
      <w:r w:rsidR="00AE7FFE">
        <w:t>Grintavečka</w:t>
      </w:r>
      <w:proofErr w:type="spellEnd"/>
      <w:r w:rsidR="00AE7FFE">
        <w:t xml:space="preserve"> 1, MBS: 080924133, OIB: 68614944667</w:t>
      </w:r>
      <w:r w:rsidR="0069348D">
        <w:t>,</w:t>
      </w:r>
      <w:r w:rsidR="0069459D">
        <w:t xml:space="preserve"> </w:t>
      </w:r>
      <w:r w:rsidR="000979AA">
        <w:t xml:space="preserve">dana </w:t>
      </w:r>
      <w:r w:rsidR="00AE7FFE">
        <w:t>24</w:t>
      </w:r>
      <w:r w:rsidR="00482488">
        <w:t>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AE7FFE">
        <w:t xml:space="preserve">FRANJ-ŠAR jednostavno društvo s ograničenom odgovornošću za trgovinu i usluge, Zagreb, </w:t>
      </w:r>
      <w:proofErr w:type="spellStart"/>
      <w:r w:rsidR="00AE7FFE">
        <w:t>Grintavečka</w:t>
      </w:r>
      <w:proofErr w:type="spellEnd"/>
      <w:r w:rsidR="00AE7FFE">
        <w:t xml:space="preserve"> 1, MBS: 080924133, OIB: 68614944667</w:t>
      </w:r>
      <w:r w:rsidR="00726640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AE7FFE" w:rsidR="00DF602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AE7FFE">
        <w:t xml:space="preserve">Karlo </w:t>
      </w:r>
      <w:proofErr w:type="spellStart"/>
      <w:r w:rsidR="00AE7FFE">
        <w:t>Šatvar</w:t>
      </w:r>
      <w:proofErr w:type="spellEnd"/>
      <w:r w:rsidR="00AE7FFE">
        <w:t>, Zagrebačka 30, Osijek, OIB: 24771511882.</w:t>
      </w:r>
    </w:p>
    <w:p w:rsidRDefault="004E5FC6" w:rsidP="00DF602B" w:rsidR="004E5FC6" w:rsidRPr="00DF602B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 w:rsidR="00AE7FFE">
        <w:t xml:space="preserve"> dužnikom </w:t>
      </w:r>
      <w:r>
        <w:t xml:space="preserve"> </w:t>
      </w:r>
      <w:r w:rsidR="00AE7FFE">
        <w:t xml:space="preserve">FRANJ-ŠAR jednostavno društvo s ograničenom odgovornošću za trgovinu i usluge, Zagreb, </w:t>
      </w:r>
      <w:proofErr w:type="spellStart"/>
      <w:r w:rsidR="00AE7FFE">
        <w:t>Grintavečka</w:t>
      </w:r>
      <w:proofErr w:type="spellEnd"/>
      <w:r w:rsidR="00AE7FFE">
        <w:t xml:space="preserve"> 1, MBS: 080924133, OIB: 68614944667</w:t>
      </w:r>
      <w:r w:rsidR="00726640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DF602B">
        <w:rPr>
          <w:bCs/>
        </w:rPr>
        <w:t>21</w:t>
      </w:r>
      <w:r w:rsidR="000C1B37">
        <w:rPr>
          <w:bCs/>
        </w:rPr>
        <w:t xml:space="preserve">. </w:t>
      </w:r>
      <w:r w:rsidR="00DF602B">
        <w:rPr>
          <w:bCs/>
        </w:rPr>
        <w:t>prosinca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</w:t>
      </w:r>
      <w:r w:rsidR="00796160">
        <w:rPr>
          <w:bCs/>
        </w:rPr>
        <w:t>Zagreb</w:t>
      </w:r>
      <w:r w:rsidRPr="00F877AB">
        <w:rPr>
          <w:bCs/>
        </w:rPr>
        <w:t>, za provedbu skraćenog stečajnog postupka, Klasa: 110</w:t>
      </w:r>
      <w:r w:rsidR="00074309">
        <w:rPr>
          <w:bCs/>
        </w:rPr>
        <w:t>-07/</w:t>
      </w:r>
      <w:r w:rsidR="00DF602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DF602B">
        <w:rPr>
          <w:bCs/>
        </w:rPr>
        <w:t xml:space="preserve"> </w:t>
      </w:r>
      <w:proofErr w:type="spellStart"/>
      <w:r w:rsidR="00DF602B">
        <w:rPr>
          <w:bCs/>
        </w:rPr>
        <w:t>Ur.broj</w:t>
      </w:r>
      <w:proofErr w:type="spellEnd"/>
      <w:r w:rsidR="00DF602B">
        <w:rPr>
          <w:bCs/>
        </w:rPr>
        <w:t>: 04-06-17</w:t>
      </w:r>
      <w:r w:rsidR="005B7B60">
        <w:rPr>
          <w:bCs/>
        </w:rPr>
        <w:t>-</w:t>
      </w:r>
      <w:r w:rsidR="00AE7FFE">
        <w:rPr>
          <w:bCs/>
        </w:rPr>
        <w:t>6119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DF602B">
        <w:rPr>
          <w:bCs/>
        </w:rPr>
        <w:t>18</w:t>
      </w:r>
      <w:r w:rsidR="00F01691">
        <w:rPr>
          <w:bCs/>
        </w:rPr>
        <w:t xml:space="preserve">. </w:t>
      </w:r>
      <w:r w:rsidR="00DF602B">
        <w:rPr>
          <w:bCs/>
        </w:rPr>
        <w:t>prosinca 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AE7FFE">
        <w:t xml:space="preserve">FRANJ-ŠAR jednostavno društvo s ograničenom odgovornošću za trgovinu i usluge, Zagreb, </w:t>
      </w:r>
      <w:proofErr w:type="spellStart"/>
      <w:r w:rsidR="00AE7FFE">
        <w:t>Grintavečka</w:t>
      </w:r>
      <w:proofErr w:type="spellEnd"/>
      <w:r w:rsidR="00AE7FFE">
        <w:t xml:space="preserve"> 1, MBS: 080924133, OIB: 68614944667</w:t>
      </w:r>
      <w:r w:rsidR="0072664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19446E" w:rsidP="00AE7FFE" w:rsidR="0019446E">
      <w:pPr>
        <w:pStyle w:val="Tijeloteksta"/>
        <w:rPr>
          <w:bCs/>
        </w:rPr>
      </w:pPr>
    </w:p>
    <w:p w:rsidRDefault="00E24D42" w:rsidP="00E24D42" w:rsidR="005B7B60">
      <w:pPr>
        <w:pStyle w:val="Tijeloteksta"/>
        <w:ind w:left="4248"/>
        <w:rPr>
          <w:bCs/>
        </w:rPr>
      </w:pPr>
      <w:r>
        <w:rPr>
          <w:bCs/>
        </w:rPr>
        <w:t xml:space="preserve">    </w:t>
      </w:r>
      <w:r w:rsidR="005B7B60">
        <w:rPr>
          <w:bCs/>
        </w:rPr>
        <w:t>2</w:t>
      </w:r>
    </w:p>
    <w:p w:rsidRDefault="0079616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</w:t>
      </w:r>
      <w:r w:rsidR="00AE7FFE">
        <w:rPr>
          <w:bCs/>
        </w:rPr>
        <w:t>25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AE7FFE">
        <w:t>4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AE7FFE">
        <w:t>525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AE7FFE">
        <w:t>24</w:t>
      </w:r>
      <w:r w:rsidR="00482488">
        <w:t>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</w:t>
      </w:r>
      <w:r w:rsidR="00796160">
        <w:t>ZAGREB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AE7FFE">
        <w:t>15</w:t>
      </w:r>
      <w:r w:rsidR="00482488">
        <w:t>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36B5F"/>
    <w:rsid w:val="00047A92"/>
    <w:rsid w:val="00057E16"/>
    <w:rsid w:val="000622FC"/>
    <w:rsid w:val="00073278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C46E8"/>
    <w:rsid w:val="002D10CF"/>
    <w:rsid w:val="002F3C3A"/>
    <w:rsid w:val="002F43C5"/>
    <w:rsid w:val="00364EB7"/>
    <w:rsid w:val="003908EC"/>
    <w:rsid w:val="00396E9E"/>
    <w:rsid w:val="003B6527"/>
    <w:rsid w:val="003E4468"/>
    <w:rsid w:val="003F2542"/>
    <w:rsid w:val="004049C3"/>
    <w:rsid w:val="00416ED2"/>
    <w:rsid w:val="004245A1"/>
    <w:rsid w:val="00463C3F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348D"/>
    <w:rsid w:val="0069459D"/>
    <w:rsid w:val="00696430"/>
    <w:rsid w:val="006E7282"/>
    <w:rsid w:val="00704589"/>
    <w:rsid w:val="00720319"/>
    <w:rsid w:val="00726640"/>
    <w:rsid w:val="00740D9B"/>
    <w:rsid w:val="0075404A"/>
    <w:rsid w:val="007667D7"/>
    <w:rsid w:val="00783908"/>
    <w:rsid w:val="00796160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521A8"/>
    <w:rsid w:val="00A927B6"/>
    <w:rsid w:val="00A958D2"/>
    <w:rsid w:val="00AB536E"/>
    <w:rsid w:val="00AD67F8"/>
    <w:rsid w:val="00AE7CCF"/>
    <w:rsid w:val="00AE7FFE"/>
    <w:rsid w:val="00AF438E"/>
    <w:rsid w:val="00AF5C0D"/>
    <w:rsid w:val="00B0569E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1AF2"/>
    <w:rsid w:val="00CC62D5"/>
    <w:rsid w:val="00CD7ADF"/>
    <w:rsid w:val="00D05108"/>
    <w:rsid w:val="00D367A1"/>
    <w:rsid w:val="00D61325"/>
    <w:rsid w:val="00D66914"/>
    <w:rsid w:val="00D71279"/>
    <w:rsid w:val="00D71A52"/>
    <w:rsid w:val="00D74B0A"/>
    <w:rsid w:val="00D87EF8"/>
    <w:rsid w:val="00DD5FD6"/>
    <w:rsid w:val="00DF2CDA"/>
    <w:rsid w:val="00DF602B"/>
    <w:rsid w:val="00E24D42"/>
    <w:rsid w:val="00E42342"/>
    <w:rsid w:val="00E867FE"/>
    <w:rsid w:val="00E87A98"/>
    <w:rsid w:val="00E958F4"/>
    <w:rsid w:val="00EA4C04"/>
    <w:rsid w:val="00EF1A85"/>
    <w:rsid w:val="00F01691"/>
    <w:rsid w:val="00F11A3C"/>
    <w:rsid w:val="00F254BB"/>
    <w:rsid w:val="00F264FF"/>
    <w:rsid w:val="00F26A44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St-525/2018</izvorni_sadrzaj>
    <derivirana_varijabla naziv="DomainObject.Predmet.OznakaBroj_1">St-525/2018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FRANJ-ŠAR j.d.o.o.</izvorni_sadrzaj>
    <derivirana_varijabla naziv="DomainObject.Predmet.ProtustrankaFormated_1">  FRANJ-ŠAR j.d.o.o.</derivirana_varijabla>
  </DomainObject.Predmet.ProtustrankaFormated>
  <DomainObject.Predmet.ProtustrankaFormatedOIB>
    <izvorni_sadrzaj>  FRANJ-ŠAR j.d.o.o., OIB 68614944667</izvorni_sadrzaj>
    <derivirana_varijabla naziv="DomainObject.Predmet.ProtustrankaFormatedOIB_1">  FRANJ-ŠAR j.d.o.o., OIB 68614944667</derivirana_varijabla>
  </DomainObject.Predmet.ProtustrankaFormatedOIB>
  <DomainObject.Predmet.ProtustrankaFormatedWithAdress>
    <izvorni_sadrzaj> FRANJ-ŠAR j.d.o.o., Grintavečka 1, 10000 Zagreb</izvorni_sadrzaj>
    <derivirana_varijabla naziv="DomainObject.Predmet.ProtustrankaFormatedWithAdress_1"> FRANJ-ŠAR j.d.o.o., Grintavečka 1, 10000 Zagreb</derivirana_varijabla>
  </DomainObject.Predmet.ProtustrankaFormatedWithAdress>
  <DomainObject.Predmet.ProtustrankaFormatedWithAdressOIB>
    <izvorni_sadrzaj> FRANJ-ŠAR j.d.o.o., OIB 68614944667, Grintavečka 1, 10000 Zagreb</izvorni_sadrzaj>
    <derivirana_varijabla naziv="DomainObject.Predmet.ProtustrankaFormatedWithAdressOIB_1"> FRANJ-ŠAR j.d.o.o., OIB 68614944667, Grintavečka 1, 10000 Zagreb</derivirana_varijabla>
  </DomainObject.Predmet.ProtustrankaFormatedWithAdressOIB>
  <DomainObject.Predmet.ProtustrankaWithAdress>
    <izvorni_sadrzaj>FRANJ-ŠAR j.d.o.o. Grintavečka 1, 10000 Zagreb</izvorni_sadrzaj>
    <derivirana_varijabla naziv="DomainObject.Predmet.ProtustrankaWithAdress_1">FRANJ-ŠAR j.d.o.o. Grintavečka 1, 10000 Zagreb</derivirana_varijabla>
  </DomainObject.Predmet.ProtustrankaWithAdress>
  <DomainObject.Predmet.ProtustrankaWithAdressOIB>
    <izvorni_sadrzaj>FRANJ-ŠAR j.d.o.o., OIB 68614944667, Grintavečka 1, 10000 Zagreb</izvorni_sadrzaj>
    <derivirana_varijabla naziv="DomainObject.Predmet.ProtustrankaWithAdressOIB_1">FRANJ-ŠAR j.d.o.o., OIB 68614944667, Grintavečka 1, 10000 Zagreb</derivirana_varijabla>
  </DomainObject.Predmet.ProtustrankaWithAdressOIB>
  <DomainObject.Predmet.ProtustrankaNazivFormated>
    <izvorni_sadrzaj>FRANJ-ŠAR j.d.o.o.</izvorni_sadrzaj>
    <derivirana_varijabla naziv="DomainObject.Predmet.ProtustrankaNazivFormated_1">FRANJ-ŠAR j.d.o.o.</derivirana_varijabla>
  </DomainObject.Predmet.ProtustrankaNazivFormated>
  <DomainObject.Predmet.ProtustrankaNazivFormatedOIB>
    <izvorni_sadrzaj>FRANJ-ŠAR j.d.o.o., OIB 68614944667</izvorni_sadrzaj>
    <derivirana_varijabla naziv="DomainObject.Predmet.ProtustrankaNazivFormatedOIB_1">FRANJ-ŠAR j.d.o.o., OIB 68614944667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FRANJ-ŠAR j.d.o.o.</item>
    </izvorni_sadrzaj>
    <derivirana_varijabla naziv="DomainObject.Predmet.ProtuStrankaListFormated_1">
      <item>FRANJ-ŠAR j.d.o.o.</item>
    </derivirana_varijabla>
  </DomainObject.Predmet.ProtuStrankaListFormated>
  <DomainObject.Predmet.ProtuStrankaListFormatedOIB>
    <izvorni_sadrzaj>
      <item>FRANJ-ŠAR j.d.o.o., OIB 68614944667</item>
    </izvorni_sadrzaj>
    <derivirana_varijabla naziv="DomainObject.Predmet.ProtuStrankaListFormatedOIB_1">
      <item>FRANJ-ŠAR j.d.o.o., OIB 68614944667</item>
    </derivirana_varijabla>
  </DomainObject.Predmet.ProtuStrankaListFormatedOIB>
  <DomainObject.Predmet.ProtuStrankaListFormatedWithAdress>
    <izvorni_sadrzaj>
      <item>FRANJ-ŠAR j.d.o.o., Grintavečka 1, 10000 Zagreb</item>
    </izvorni_sadrzaj>
    <derivirana_varijabla naziv="DomainObject.Predmet.ProtuStrankaListFormatedWithAdress_1">
      <item>FRANJ-ŠAR j.d.o.o., Grintavečka 1, 10000 Zagreb</item>
    </derivirana_varijabla>
  </DomainObject.Predmet.ProtuStrankaListFormatedWithAdress>
  <DomainObject.Predmet.ProtuStrankaListFormatedWithAdressOIB>
    <izvorni_sadrzaj>
      <item>FRANJ-ŠAR j.d.o.o., OIB 68614944667, Grintavečka 1, 10000 Zagreb</item>
    </izvorni_sadrzaj>
    <derivirana_varijabla naziv="DomainObject.Predmet.ProtuStrankaListFormatedWithAdressOIB_1">
      <item>FRANJ-ŠAR j.d.o.o., OIB 68614944667, Grintavečka 1, 10000 Zagreb</item>
    </derivirana_varijabla>
  </DomainObject.Predmet.ProtuStrankaListFormatedWithAdressOIB>
  <DomainObject.Predmet.ProtuStrankaListNazivFormated>
    <izvorni_sadrzaj>
      <item>FRANJ-ŠAR j.d.o.o.</item>
    </izvorni_sadrzaj>
    <derivirana_varijabla naziv="DomainObject.Predmet.ProtuStrankaListNazivFormated_1">
      <item>FRANJ-ŠAR j.d.o.o.</item>
    </derivirana_varijabla>
  </DomainObject.Predmet.ProtuStrankaListNazivFormated>
  <DomainObject.Predmet.ProtuStrankaListNazivFormatedOIB>
    <izvorni_sadrzaj>
      <item>FRANJ-ŠAR j.d.o.o., OIB 68614944667</item>
    </izvorni_sadrzaj>
    <derivirana_varijabla naziv="DomainObject.Predmet.ProtuStrankaListNazivFormatedOIB_1">
      <item>FRANJ-ŠAR j.d.o.o., OIB 68614944667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FRANJ-ŠAR j.d.o.o.</izvorni_sadrzaj>
    <derivirana_varijabla naziv="DomainObject.Predmet.ProtustrankaIDrugi_1">FRANJ-ŠAR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FRANJ-ŠAR j.d.o.o., OIB 68614944667, Grintavečka 1, 10000 Zagreb</izvorni_sadrzaj>
    <derivirana_varijabla naziv="DomainObject.Predmet.ProtustrankaIDrugiAdressOIB_1">FRANJ-ŠAR j.d.o.o., OIB 68614944667, Grintavečka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FRANJ-ŠAR j.d.o.o.</item>
      <item>FINA Regionalni centar Zagreb</item>
    </izvorni_sadrzaj>
    <derivirana_varijabla naziv="DomainObject.Predmet.SudioniciListNaziv_1">
      <item>FRANJ-ŠAR j.d.o.o.</item>
      <item>FINA Regionalni centar Zagreb</item>
    </derivirana_varijabla>
  </DomainObject.Predmet.SudioniciListNaziv>
  <DomainObject.Predmet.SudioniciListAdressOIB>
    <izvorni_sadrzaj>
      <item>FRANJ-ŠAR j.d.o.o., OIB 68614944667, Grintavečka 1,10000 Zagreb</item>
      <item>FINA Regionalni centar Zagreb, OIB 85821130368, Trg svibanjskih žrtava 1995. 1,10000 Zagreb</item>
    </izvorni_sadrzaj>
    <derivirana_varijabla naziv="DomainObject.Predmet.SudioniciListAdressOIB_1">
      <item>FRANJ-ŠAR j.d.o.o., OIB 68614944667, Grintavečka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68614944667</item>
      <item>, OIB 85821130368</item>
    </izvorni_sadrzaj>
    <derivirana_varijabla naziv="DomainObject.Predmet.SudioniciListNazivOIB_1">
      <item>, OIB 68614944667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7E44D-9C61-4566-9B53-F64ADCB3A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3325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2019-01-24T10:59:00Z</dcterms:created>
  <dc:creator>Snježana Andrijanić</dc:creator>
  <cp:lastModifiedBy>Gordana Harc</cp:lastModifiedBy>
  <cp:lastPrinted>2019-01-24T10:59:00Z</cp:lastPrinted>
  <dcterms:modified xmlns:xsi="http://www.w3.org/2001/XMLSchema-instance" xsi:type="dcterms:W3CDTF">2019-01-24T11:02:00Z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St-525-18-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