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93a3" w14:paraId="04993a3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D448EA" w:rsidRPr="00D448EA">
        <w:t>SAETA j.d.o.o. Rovinj, Trg na križu 11, OIB: 53561138724,</w:t>
      </w:r>
      <w:r w:rsidR="00D448EA">
        <w:t xml:space="preserve">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D448EA" w:rsidR="002F7082">
      <w:pPr>
        <w:jc w:val="both"/>
        <w:rPr>
          <w:sz w:val="23"/>
          <w:szCs w:val="23"/>
        </w:rPr>
      </w:pPr>
    </w:p>
    <w:p w:rsidRDefault="002F7082" w:rsidP="00D448EA" w:rsidR="002F7082" w:rsidRPr="00D448EA">
      <w:pPr>
        <w:jc w:val="both"/>
        <w:rPr>
          <w:b/>
          <w:bCs w:val="false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D448EA" w:rsidRPr="00D448EA">
        <w:rPr>
          <w:b/>
          <w:bCs w:val="false"/>
        </w:rPr>
        <w:t xml:space="preserve">SAETA j.d.o.o. Rovinj, Trg na križu 11, OIB: 53561138724, </w:t>
      </w:r>
      <w:r w:rsidR="00392D74"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D448EA">
        <w:rPr>
          <w:sz w:val="23"/>
          <w:szCs w:val="23"/>
        </w:rPr>
        <w:t>339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C760BB">
        <w:rPr>
          <w:sz w:val="23"/>
          <w:szCs w:val="23"/>
          <w:lang w:val="pl-PL"/>
        </w:rPr>
        <w:t>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A43477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D448EA">
      <w:t>339/2018-11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B444D"/>
    <w:rsid w:val="001C1699"/>
    <w:rsid w:val="001E727C"/>
    <w:rsid w:val="00221F93"/>
    <w:rsid w:val="002B76E2"/>
    <w:rsid w:val="002C0628"/>
    <w:rsid w:val="002F7082"/>
    <w:rsid w:val="00346A61"/>
    <w:rsid w:val="00392D74"/>
    <w:rsid w:val="003938AB"/>
    <w:rsid w:val="00446BE5"/>
    <w:rsid w:val="00462154"/>
    <w:rsid w:val="004A7039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E66F9"/>
    <w:rsid w:val="00842CAB"/>
    <w:rsid w:val="00880764"/>
    <w:rsid w:val="00885BA9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E3A0B"/>
    <w:rsid w:val="00A3637D"/>
    <w:rsid w:val="00A43477"/>
    <w:rsid w:val="00A5015F"/>
    <w:rsid w:val="00A526A5"/>
    <w:rsid w:val="00A56D91"/>
    <w:rsid w:val="00A66521"/>
    <w:rsid w:val="00AC37E0"/>
    <w:rsid w:val="00AC5F6C"/>
    <w:rsid w:val="00AD2DE0"/>
    <w:rsid w:val="00AF1D92"/>
    <w:rsid w:val="00AF7B14"/>
    <w:rsid w:val="00B03206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448EA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SAETA j.d.o.o. ROVINJ zastupanog po punomoćniku Nataša Matošević</izvorni_sadrzaj>
    <derivirana_varijabla naziv="DomainObject.Predmet.ProtustrankaFormated_1">  SAETA j.d.o.o. ROVINJ zastupanog po punomoćniku Nataša Matošević</derivirana_varijabla>
  </DomainObject.Predmet.ProtustrankaFormated>
  <DomainObject.Predmet.ProtustrankaFormatedOIB>
    <izvorni_sadrzaj>  SAETA j.d.o.o. ROVINJ, OIB 53561138724 zastupanog po punomoćniku Nataša Matošević</izvorni_sadrzaj>
    <derivirana_varijabla naziv="DomainObject.Predmet.ProtustrankaFormatedOIB_1">  SAETA j.d.o.o. ROVINJ, OIB 53561138724 zastupanog po punomoćniku Nataša Matošević</derivirana_varijabla>
  </DomainObject.Predmet.ProtustrankaFormatedOIB>
  <DomainObject.Predmet.ProtustrankaFormatedWithAdress>
    <izvorni_sadrzaj> SAETA j.d.o.o. ROVINJ, Trg na križu 11, 52210 Rovinj zastupanog po punomoćniku Nataša Matošević</izvorni_sadrzaj>
    <derivirana_varijabla naziv="DomainObject.Predmet.ProtustrankaFormatedWithAdress_1"> SAETA j.d.o.o. ROVINJ, Trg na križu 11, 52210 Rovinj zastupanog po punomoćniku Nataša Matošević</derivirana_varijabla>
  </DomainObject.Predmet.ProtustrankaFormatedWithAdress>
  <DomainObject.Predmet.ProtustrankaFormatedWithAdressOIB>
    <izvorni_sadrzaj> SAETA j.d.o.o. ROVINJ, OIB 53561138724, Trg na križu 11, 52210 Rovinj zastupanog po punomoćniku Nataša Matošević</izvorni_sadrzaj>
    <derivirana_varijabla naziv="DomainObject.Predmet.ProtustrankaFormatedWithAdressOIB_1"> SAETA j.d.o.o. ROVINJ, OIB 53561138724, Trg na križu 11, 52210 Rovinj zastupanog po punomoćniku Nataša Matošević</derivirana_varijabla>
  </DomainObject.Predmet.ProtustrankaFormatedWithAdressOIB>
  <DomainObject.Predmet.ProtustrankaWithAdress>
    <izvorni_sadrzaj>SAETA j.d.o.o. ROVINJ Trg na križu 11, 52210 Rovinj</izvorni_sadrzaj>
    <derivirana_varijabla naziv="DomainObject.Predmet.ProtustrankaWithAdress_1">SAETA j.d.o.o. ROVINJ Trg na križu 11, 52210 Rovinj</derivirana_varijabla>
  </DomainObject.Predmet.ProtustrankaWithAdress>
  <DomainObject.Predmet.ProtustrankaWithAdressOIB>
    <izvorni_sadrzaj>SAETA j.d.o.o. ROVINJ, OIB 53561138724, Trg na križu 11, 52210 Rovinj</izvorni_sadrzaj>
    <derivirana_varijabla naziv="DomainObject.Predmet.ProtustrankaWithAdressOIB_1">SAETA j.d.o.o. ROVINJ, OIB 53561138724, Trg na križu 11, 52210 Rovinj</derivirana_varijabla>
  </DomainObject.Predmet.ProtustrankaWithAdressOIB>
  <DomainObject.Predmet.ProtustrankaNazivFormated>
    <izvorni_sadrzaj>SAETA j.d.o.o. ROVINJ</izvorni_sadrzaj>
    <derivirana_varijabla naziv="DomainObject.Predmet.ProtustrankaNazivFormated_1">SAETA j.d.o.o. ROVINJ</derivirana_varijabla>
  </DomainObject.Predmet.ProtustrankaNazivFormated>
  <DomainObject.Predmet.ProtustrankaNazivFormatedOIB>
    <izvorni_sadrzaj>SAETA j.d.o.o. ROVINJ, OIB 53561138724</izvorni_sadrzaj>
    <derivirana_varijabla naziv="DomainObject.Predmet.ProtustrankaNazivFormatedOIB_1">SAETA j.d.o.o. ROVINJ, OIB 53561138724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7420.72</izvorni_sadrzaj>
    <derivirana_varijabla naziv="DomainObject.Predmet.TrenutnaVrijednost_1">7420.72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SAETA j.d.o.o. ROVINJ zastupanog po punomoćniku Nataša Matošević</item>
    </izvorni_sadrzaj>
    <derivirana_varijabla naziv="DomainObject.Predmet.ProtuStrankaListFormated_1">
      <item>SAETA j.d.o.o. ROVINJ zastupanog po punomoćniku Nataša Matošević</item>
    </derivirana_varijabla>
  </DomainObject.Predmet.ProtuStrankaListFormated>
  <DomainObject.Predmet.ProtuStrankaListFormatedOIB>
    <izvorni_sadrzaj>
      <item>SAETA j.d.o.o. ROVINJ, OIB 53561138724 zastupanog po punomoćniku Nataša Matošević</item>
    </izvorni_sadrzaj>
    <derivirana_varijabla naziv="DomainObject.Predmet.ProtuStrankaListFormatedOIB_1">
      <item>SAETA j.d.o.o. ROVINJ, OIB 53561138724 zastupanog po punomoćniku Nataša Matošević</item>
    </derivirana_varijabla>
  </DomainObject.Predmet.ProtuStrankaListFormatedOIB>
  <DomainObject.Predmet.ProtuStrankaListFormatedWithAdress>
    <izvorni_sadrzaj>
      <item>SAETA j.d.o.o. ROVINJ, Trg na križu 11, 52210 Rovinj zastupanog po punomoćniku Nataša Matošević</item>
    </izvorni_sadrzaj>
    <derivirana_varijabla naziv="DomainObject.Predmet.ProtuStrankaListFormatedWithAdress_1">
      <item>SAETA j.d.o.o. ROVINJ, Trg na križu 11, 52210 Rovinj zastupanog po punomoćniku Nataša Matošević</item>
    </derivirana_varijabla>
  </DomainObject.Predmet.ProtuStrankaListFormatedWithAdress>
  <DomainObject.Predmet.ProtuStrankaListFormatedWithAdressOIB>
    <izvorni_sadrzaj>
      <item>SAETA j.d.o.o. ROVINJ, OIB 53561138724, Trg na križu 11, 52210 Rovinj zastupanog po punomoćniku Nataša Matošević</item>
    </izvorni_sadrzaj>
    <derivirana_varijabla naziv="DomainObject.Predmet.ProtuStrankaListFormatedWithAdressOIB_1">
      <item>SAETA j.d.o.o. ROVINJ, OIB 53561138724, Trg na križu 11, 52210 Rovinj zastupanog po punomoćniku Nataša Matošević</item>
    </derivirana_varijabla>
  </DomainObject.Predmet.ProtuStrankaListFormatedWithAdressOIB>
  <DomainObject.Predmet.ProtuStrankaListNazivFormated>
    <izvorni_sadrzaj>
      <item>SAETA j.d.o.o. ROVINJ</item>
    </izvorni_sadrzaj>
    <derivirana_varijabla naziv="DomainObject.Predmet.ProtuStrankaListNazivFormated_1">
      <item>SAETA j.d.o.o. ROVINJ</item>
    </derivirana_varijabla>
  </DomainObject.Predmet.ProtuStrankaListNazivFormated>
  <DomainObject.Predmet.ProtuStrankaListNazivFormatedOIB>
    <izvorni_sadrzaj>
      <item>SAETA j.d.o.o. ROVINJ, OIB 53561138724</item>
    </izvorni_sadrzaj>
    <derivirana_varijabla naziv="DomainObject.Predmet.ProtuStrankaListNazivFormatedOIB_1">
      <item>SAETA j.d.o.o. ROVINJ, OIB 53561138724</item>
    </derivirana_varijabla>
  </DomainObject.Predmet.ProtuStrankaListNazivFormatedOIB>
  <DomainObject.Predmet.OstaliListFormated>
    <izvorni_sadrzaj>
      <item>Nataša Matošević punomoćnica sudionika u postupku SAETA j.d.o.o. ROVINJ</item>
    </izvorni_sadrzaj>
    <derivirana_varijabla naziv="DomainObject.Predmet.OstaliListFormated_1">
      <item>Nataša Matošević punomoćnica sudionika u postupku SAETA j.d.o.o. ROVINJ</item>
    </derivirana_varijabla>
  </DomainObject.Predmet.OstaliListFormated>
  <DomainObject.Predmet.OstaliListFormatedOIB>
    <izvorni_sadrzaj>
      <item>Nataša Matošević, OIB 90596938675 punomoćnica sudionika u postupku SAETA j.d.o.o. ROVINJ</item>
    </izvorni_sadrzaj>
    <derivirana_varijabla naziv="DomainObject.Predmet.OstaliListFormatedOIB_1">
      <item>Nataša Matošević, OIB 90596938675 punomoćnica sudionika u postupku SAETA j.d.o.o. ROVINJ</item>
    </derivirana_varijabla>
  </DomainObject.Predmet.OstaliListFormatedOIB>
  <DomainObject.Predmet.OstaliListFormatedWithAdress>
    <izvorni_sadrzaj>
      <item>Nataša Matošević, Ulica Centener 38, 52210 Rovinj punomoćnica sudionika u postupku SAETA j.d.o.o. ROVINJ</item>
    </izvorni_sadrzaj>
    <derivirana_varijabla naziv="DomainObject.Predmet.OstaliListFormatedWithAdress_1">
      <item>Nataša Matošević, Ulica Centener 38, 52210 Rovinj punomoćnica sudionika u postupku SAETA j.d.o.o. ROVINJ</item>
    </derivirana_varijabla>
  </DomainObject.Predmet.OstaliListFormatedWithAdress>
  <DomainObject.Predmet.OstaliListFormatedWithAdressOIB>
    <izvorni_sadrzaj>
      <item>Nataša Matošević, OIB 90596938675, Ulica Centener 38, 52210 Rovinj punomoćnica sudionika u postupku SAETA j.d.o.o. ROVINJ</item>
    </izvorni_sadrzaj>
    <derivirana_varijabla naziv="DomainObject.Predmet.OstaliListFormatedWithAdressOIB_1">
      <item>Nataša Matošević, OIB 90596938675, Ulica Centener 38, 52210 Rovinj punomoćnica sudionika u postupku SAETA j.d.o.o. ROVINJ</item>
    </derivirana_varijabla>
  </DomainObject.Predmet.OstaliListFormatedWithAdressOIB>
  <DomainObject.Predmet.OstaliListNazivFormated>
    <izvorni_sadrzaj>
      <item>Nataša Matošević</item>
    </izvorni_sadrzaj>
    <derivirana_varijabla naziv="DomainObject.Predmet.OstaliListNazivFormated_1">
      <item>Nataša Matošević</item>
    </derivirana_varijabla>
  </DomainObject.Predmet.OstaliListNazivFormated>
  <DomainObject.Predmet.OstaliListNazivFormatedOIB>
    <izvorni_sadrzaj>
      <item>Nataša Matošević, OIB 90596938675</item>
    </izvorni_sadrzaj>
    <derivirana_varijabla naziv="DomainObject.Predmet.OstaliListNazivFormatedOIB_1">
      <item>Nataša Matošević, OIB 90596938675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SAETA j.d.o.o. ROVINJ</izvorni_sadrzaj>
    <derivirana_varijabla naziv="DomainObject.Predmet.ProtustrankaIDrugi_1">SAETA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SAETA j.d.o.o. ROVINJ, OIB 53561138724, Trg na križu 11, 52210 Rovinj</izvorni_sadrzaj>
    <derivirana_varijabla naziv="DomainObject.Predmet.ProtustrankaIDrugiAdressOIB_1">SAETA j.d.o.o. ROVINJ, OIB 53561138724, Trg na križu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SAETA j.d.o.o. ROVINJ</item>
      <item>Nataša Matošević</item>
    </izvorni_sadrzaj>
    <derivirana_varijabla naziv="DomainObject.Predmet.SudioniciListNaziv_1">
      <item>FINANCIJSKA AGENCIJA, RC RIJEKA, PODRUŽNICA PULA, PULA</item>
      <item>SAETA j.d.o.o. ROVINJ</item>
      <item>Nataša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izvorni_sadrzaj>
    <derivirana_varijabla naziv="DomainObject.Predmet.SudioniciListAdressOIB_1"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53561138724</item>
      <item>, OIB 90596938675</item>
    </izvorni_sadrzaj>
    <derivirana_varijabla naziv="DomainObject.Predmet.SudioniciListNazivOIB_1">
      <item>, OIB 85821130368</item>
      <item>, OIB 53561138724</item>
      <item>, OIB 90596938675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St-339/2018-4</izvorni_sadrzaj>
    <derivirana_varijabla naziv="DomainObject.PredzadnjaOdlukaIzPredmeta.Oznaka_1">St-339/2018-4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1985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2018-10-12T12:44:00Z</dcterms:created>
  <dc:creator>Sanja Prodan</dc:creator>
  <cp:lastModifiedBy>Sanja Prodan</cp:lastModifiedBy>
  <cp:lastPrinted>2018-10-12T12:45:00Z</cp:lastPrinted>
  <dcterms:modified xmlns:xsi="http://www.w3.org/2001/XMLSchema-instance" xsi:type="dcterms:W3CDTF">2018-10-12T12:51:00Z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(St-339-2018-11-saeta.docx)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